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b2c9" w14:paraId="c31b2c9" w:rsidRDefault="00C95921" w:rsidP="00C95921" w:rsidR="00C9592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5921" w:rsidP="00C95921" w:rsidR="00C9592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95921" w:rsidP="00C95921" w:rsidR="00C9592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95921" w:rsidP="00C95921" w:rsidR="00C9592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95921" w:rsidP="00C95921" w:rsidR="00C9592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95921" w:rsidP="00C95921" w:rsidR="00C9592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95921" w:rsidP="00C95921" w:rsidR="00C95921" w:rsidRPr="005D578C">
      <w:pPr>
        <w:jc w:val="center"/>
        <w:rPr>
          <w:rFonts w:cs="Times New Roman" w:eastAsia="Times New Roman"/>
          <w:szCs w:val="24"/>
        </w:rPr>
      </w:pPr>
    </w:p>
    <w:p w:rsidRDefault="00C95921" w:rsidP="00C95921" w:rsidR="00C9592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95921" w:rsidP="00C95921" w:rsidR="00C95921" w:rsidRPr="005D578C">
      <w:pPr>
        <w:rPr>
          <w:rFonts w:cs="Times New Roman" w:eastAsia="Times New Roman"/>
          <w:szCs w:val="24"/>
        </w:rPr>
      </w:pPr>
    </w:p>
    <w:p w:rsidRDefault="00C95921" w:rsidP="00C95921" w:rsidR="00C95921" w:rsidRPr="00D525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 xml:space="preserve">, nad pravnom osobom (dužnikom) UDRUGA ZA PROMICANJE KREATIVNOG IZRAŽAVANJA SVETICA, Ližnjan, Ližnjan 220, OIB </w:t>
      </w:r>
      <w:r w:rsidRPr="00C95921">
        <w:t>72249261126</w:t>
      </w:r>
      <w:r>
        <w:rPr>
          <w:rFonts w:cs="Times New Roman" w:eastAsia="Times New Roman"/>
          <w:szCs w:val="24"/>
        </w:rPr>
        <w:t>, reg. br. 18002699, 5. srpnja 2016.</w:t>
      </w:r>
    </w:p>
    <w:p w:rsidRDefault="00C95921" w:rsidP="00C95921" w:rsidR="00C95921">
      <w:pPr>
        <w:ind w:firstLine="708"/>
        <w:rPr>
          <w:rFonts w:cs="Times New Roman" w:eastAsia="Times New Roman"/>
          <w:szCs w:val="24"/>
        </w:rPr>
      </w:pPr>
    </w:p>
    <w:p w:rsidRDefault="00C95921" w:rsidP="00C95921" w:rsidR="00C95921" w:rsidRPr="005D578C">
      <w:pPr>
        <w:rPr>
          <w:rFonts w:cs="Times New Roman" w:eastAsia="Times New Roman"/>
          <w:szCs w:val="24"/>
        </w:rPr>
      </w:pPr>
    </w:p>
    <w:p w:rsidRDefault="00C95921" w:rsidP="00C95921" w:rsidR="00C9592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95921" w:rsidP="00C95921" w:rsidR="00C95921" w:rsidRPr="005D578C">
      <w:pPr>
        <w:rPr>
          <w:rFonts w:cs="Times New Roman" w:eastAsia="Times New Roman"/>
          <w:szCs w:val="24"/>
        </w:rPr>
      </w:pPr>
    </w:p>
    <w:p w:rsidRDefault="00C95921" w:rsidP="00C95921" w:rsidR="00C9592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UDRUGA ZA PROMICANJE KREATIVNOG IZRAŽAVANJA SVETICA, Ližnjan, Ližnjan 220, OIB </w:t>
      </w:r>
      <w:r w:rsidRPr="00C95921">
        <w:t>72249261126</w:t>
      </w:r>
      <w:r>
        <w:rPr>
          <w:rFonts w:cs="Times New Roman" w:eastAsia="Times New Roman"/>
          <w:szCs w:val="24"/>
        </w:rPr>
        <w:t>, reg. br. 18002699.</w:t>
      </w:r>
    </w:p>
    <w:p w:rsidRDefault="00C95921" w:rsidP="00C95921" w:rsidR="00C95921" w:rsidRPr="005D578C">
      <w:pPr>
        <w:rPr>
          <w:rFonts w:cs="Times New Roman" w:eastAsia="Times New Roman"/>
          <w:szCs w:val="24"/>
        </w:rPr>
      </w:pPr>
    </w:p>
    <w:p w:rsidRDefault="00C95921" w:rsidP="00C95921" w:rsidR="00C9592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C95921" w:rsidP="00C95921" w:rsidR="00C95921">
      <w:pPr>
        <w:rPr>
          <w:rFonts w:cs="Times New Roman" w:eastAsia="Times New Roman"/>
          <w:szCs w:val="20"/>
        </w:rPr>
      </w:pPr>
    </w:p>
    <w:p w:rsidRDefault="00C95921" w:rsidP="00C95921" w:rsidR="00C9592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UDRUGA ZA PROMICANJE KREATIVNOG IZRAŽAVANJA SVETICA, Ližnjan, Ližnjan 220, OIB </w:t>
      </w:r>
      <w:r w:rsidRPr="00C95921">
        <w:t>72249261126</w:t>
      </w:r>
      <w:r>
        <w:rPr>
          <w:rFonts w:cs="Times New Roman" w:eastAsia="Times New Roman"/>
          <w:szCs w:val="24"/>
        </w:rPr>
        <w:t>, reg. br. 18002699.</w:t>
      </w:r>
    </w:p>
    <w:p w:rsidRDefault="00C95921" w:rsidP="00C95921" w:rsidR="00C95921">
      <w:pPr>
        <w:ind w:firstLine="709"/>
        <w:rPr>
          <w:rFonts w:cs="Times New Roman" w:eastAsia="Times New Roman"/>
          <w:szCs w:val="24"/>
        </w:rPr>
      </w:pPr>
    </w:p>
    <w:p w:rsidRDefault="00C95921" w:rsidP="00C95921" w:rsidR="00C9592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</w:t>
      </w:r>
      <w:r w:rsidRPr="001B3B25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UDRUGA ZA PROMICANJE KREATIVNOG IZRAŽAVANJA SVETICA, Ližnjan, Ližnjan 220, OIB </w:t>
      </w:r>
      <w:r w:rsidRPr="00C95921">
        <w:t>72249261126</w:t>
      </w:r>
      <w:r>
        <w:rPr>
          <w:rFonts w:cs="Times New Roman" w:eastAsia="Times New Roman"/>
          <w:szCs w:val="24"/>
        </w:rPr>
        <w:t>, reg. br. 18002699, iz Registra udruga u Republici Hrvatskoj.</w:t>
      </w:r>
    </w:p>
    <w:p w:rsidRDefault="00C95921" w:rsidP="00C95921" w:rsidR="00C95921">
      <w:pPr>
        <w:rPr>
          <w:rFonts w:cs="Times New Roman" w:eastAsia="Times New Roman"/>
          <w:szCs w:val="24"/>
        </w:rPr>
      </w:pPr>
    </w:p>
    <w:p w:rsidRDefault="00C95921" w:rsidP="00C95921" w:rsidR="00C95921" w:rsidRPr="005D578C">
      <w:pPr>
        <w:rPr>
          <w:rFonts w:cs="Times New Roman" w:eastAsia="Times New Roman"/>
          <w:szCs w:val="24"/>
        </w:rPr>
      </w:pPr>
    </w:p>
    <w:p w:rsidRDefault="00C95921" w:rsidP="00C95921" w:rsidR="00C9592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95921" w:rsidP="00C95921" w:rsidR="00C95921">
      <w:pPr>
        <w:ind w:firstLine="708"/>
        <w:rPr>
          <w:rFonts w:cs="Times New Roman" w:eastAsia="Times New Roman"/>
          <w:szCs w:val="24"/>
        </w:rPr>
      </w:pPr>
    </w:p>
    <w:p w:rsidRDefault="00C95921" w:rsidP="00C95921" w:rsidR="00C9592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11. veljače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UDRUGA ZA PROMICANJE KREATIVNOG IZRAŽAVANJA SVETICA, Ližnjan. </w:t>
      </w:r>
    </w:p>
    <w:p w:rsidRDefault="00C95921" w:rsidP="00C95921" w:rsidR="00C95921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neizvršene osnove za plaćanje u neprekinutom razdoblju od 359 dana u ukupnom iznosu 8.222,10 kuna) i da za dužnika </w:t>
      </w:r>
      <w:r w:rsidRPr="00FB2CA9">
        <w:t xml:space="preserve">nisu ispunjene pretpostavke za pokretanje drugog </w:t>
      </w:r>
      <w:r w:rsidRPr="00FB2CA9">
        <w:lastRenderedPageBreak/>
        <w:t>postupka radi brisanja iz registra</w:t>
      </w:r>
      <w:r>
        <w:t>, što je utvrđeno uvidom u zahtjev Financijske agencije i registar udruga za dužnika (listovi 1-2 spisa)</w:t>
      </w:r>
      <w:r>
        <w:rPr>
          <w:rFonts w:eastAsiaTheme="minorHAnsi"/>
          <w:lang w:eastAsia="en-US"/>
        </w:rPr>
        <w:t>, sud je, sukladno čl. 430. SZ-a, 26. travnja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St-287/2016-5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C95921" w:rsidP="00C95921" w:rsidR="00C9592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SZ-a smatra da je dužnik nesposoban za plaćanje. Stoga je,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95921" w:rsidP="00C95921" w:rsidR="00C95921" w:rsidRPr="005D578C">
      <w:pPr>
        <w:rPr>
          <w:rFonts w:cs="Times New Roman" w:eastAsia="Times New Roman"/>
          <w:szCs w:val="24"/>
        </w:rPr>
      </w:pPr>
    </w:p>
    <w:p w:rsidRDefault="00C95921" w:rsidP="00C95921" w:rsidR="00C9592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5. srpnja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95921" w:rsidP="00C95921" w:rsidR="00C95921">
      <w:pPr>
        <w:rPr>
          <w:rFonts w:cs="Times New Roman" w:eastAsia="Times New Roman"/>
          <w:szCs w:val="24"/>
        </w:rPr>
      </w:pPr>
    </w:p>
    <w:p w:rsidRDefault="00C95921" w:rsidP="00C95921" w:rsidR="00C9592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C95921" w:rsidP="00C95921" w:rsidR="00C9592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97430F">
        <w:rPr>
          <w:rFonts w:cs="Times New Roman" w:eastAsia="Times New Roman"/>
          <w:szCs w:val="24"/>
        </w:rPr>
        <w:t xml:space="preserve">, v. r. </w:t>
      </w:r>
    </w:p>
    <w:p w:rsidRDefault="00C95921" w:rsidP="00C95921" w:rsidR="00C95921">
      <w:pPr>
        <w:jc w:val="left"/>
        <w:rPr>
          <w:rFonts w:cs="Times New Roman" w:eastAsia="Times New Roman"/>
          <w:szCs w:val="24"/>
        </w:rPr>
      </w:pPr>
    </w:p>
    <w:p w:rsidRDefault="00C95921" w:rsidP="00C95921" w:rsidR="00C95921" w:rsidRPr="005D578C">
      <w:pPr>
        <w:jc w:val="left"/>
        <w:rPr>
          <w:rFonts w:cs="Times New Roman" w:eastAsia="Times New Roman"/>
          <w:szCs w:val="24"/>
        </w:rPr>
      </w:pPr>
    </w:p>
    <w:p w:rsidRDefault="00C95921" w:rsidP="00C95921" w:rsidR="00C9592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95921" w:rsidP="00C95921" w:rsidR="00C95921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C95921" w:rsidP="00C95921" w:rsidR="00C959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C95921" w:rsidP="00C95921" w:rsidR="00C95921">
      <w:pPr>
        <w:rPr>
          <w:rFonts w:cs="Times New Roman" w:eastAsia="Times New Roman"/>
          <w:szCs w:val="24"/>
        </w:rPr>
      </w:pPr>
    </w:p>
    <w:p w:rsidRDefault="00C95921" w:rsidP="00C95921" w:rsidR="00C95921" w:rsidRPr="005D578C">
      <w:pPr>
        <w:rPr>
          <w:rFonts w:cs="Times New Roman" w:eastAsia="Times New Roman"/>
          <w:szCs w:val="24"/>
        </w:rPr>
      </w:pPr>
    </w:p>
    <w:p w:rsidRDefault="00C95921" w:rsidP="00C95921" w:rsidR="00C9592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95921" w:rsidP="00C95921" w:rsidR="00C959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95921" w:rsidP="00C95921" w:rsidR="00C959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UDRUGA ZA PROMICANJE KREATIVNOG IZRAŽAVANJA SVETICA, Ližnjan, Ližnjan 220, </w:t>
      </w:r>
    </w:p>
    <w:p w:rsidRDefault="00C95921" w:rsidP="00C95921" w:rsidR="00C9592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95921" w:rsidP="00C95921" w:rsidR="00C959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95921" w:rsidP="00C95921" w:rsidR="00C9592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C95921" w:rsidP="00C95921" w:rsidR="00C959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95921" w:rsidP="00C95921" w:rsidR="00C959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C95921" w:rsidP="00C95921" w:rsidR="00C959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C95921" w:rsidP="00C95921" w:rsidR="00C95921"/>
    <w:p w:rsidRDefault="00C95921" w:rsidP="00C95921" w:rsidR="00C95921"/>
    <w:p w:rsidRDefault="0097430F" w:rsidR="00387208"/>
    <w:sectPr w:rsidSect="00621DA5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921" w:rsidP="00C95921" w:rsidR="00C95921">
      <w:r>
        <w:separator/>
      </w:r>
    </w:p>
  </w:endnote>
  <w:endnote w:id="0" w:type="continuationSeparator">
    <w:p w:rsidRDefault="00C95921" w:rsidP="00C95921" w:rsidR="00C959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921" w:rsidP="00C95921" w:rsidR="00C95921">
      <w:r>
        <w:separator/>
      </w:r>
    </w:p>
  </w:footnote>
  <w:footnote w:id="0" w:type="continuationSeparator">
    <w:p w:rsidRDefault="00C95921" w:rsidP="00C95921" w:rsidR="00C959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921" w:rsidP="00621DA5" w:rsidR="00621DA5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7430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St-287/2016-6</w:t>
    </w:r>
  </w:p>
  <w:p w:rsidRDefault="0097430F" w:rsidP="00621DA5" w:rsidR="00621DA5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921" w:rsidP="00621DA5" w:rsidR="00621DA5" w:rsidRPr="00A074C3">
    <w:pPr>
      <w:pStyle w:val="Zaglavlje"/>
      <w:jc w:val="right"/>
      <w:rPr>
        <w:szCs w:val="24"/>
      </w:rPr>
    </w:pPr>
    <w:r>
      <w:rPr>
        <w:szCs w:val="24"/>
      </w:rPr>
      <w:t>3 St-287/2016-6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39F"/>
    <w:rsid w:val="0075528E"/>
    <w:rsid w:val="0079403F"/>
    <w:rsid w:val="0097430F"/>
    <w:rsid w:val="00AD439F"/>
    <w:rsid w:val="00C9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592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592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9592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9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592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9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592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4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30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7430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7430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7430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592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592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9592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9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592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9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592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4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30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7430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7430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7430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St-287/2016</izvorni_sadrzaj>
    <derivirana_varijabla naziv="DomainObject.Predmet.OznakaBroj_1">St-287/2016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KREATIVNOG IZRAŽAVANJA SVETICA, LIŽNJAN</izvorni_sadrzaj>
    <derivirana_varijabla naziv="DomainObject.Predmet.ProtustrankaFormated_1">  UDRUGA ZA PROMICANJE KREATIVNOG IZRAŽAVANJA SVETICA, LIŽNJAN</derivirana_varijabla>
  </DomainObject.Predmet.ProtustrankaFormated>
  <DomainObject.Predmet.ProtustrankaFormatedOIB>
    <izvorni_sadrzaj>  UDRUGA ZA PROMICANJE KREATIVNOG IZRAŽAVANJA SVETICA, LIŽNJAN, OIB 72249261126</izvorni_sadrzaj>
    <derivirana_varijabla naziv="DomainObject.Predmet.ProtustrankaFormatedOIB_1">  UDRUGA ZA PROMICANJE KREATIVNOG IZRAŽAVANJA SVETICA, LIŽNJAN, OIB 72249261126</derivirana_varijabla>
  </DomainObject.Predmet.ProtustrankaFormatedOIB>
  <DomainObject.Predmet.ProtustrankaFormatedWithAdress>
    <izvorni_sadrzaj> UDRUGA ZA PROMICANJE KREATIVNOG IZRAŽAVANJA SVETICA, LIŽNJAN, Ližnjan 220, 52204 Ližnjan</izvorni_sadrzaj>
    <derivirana_varijabla naziv="DomainObject.Predmet.ProtustrankaFormatedWithAdress_1"> UDRUGA ZA PROMICANJE KREATIVNOG IZRAŽAVANJA SVETICA, LIŽNJAN, Ližnjan 220, 52204 Ližnjan</derivirana_varijabla>
  </DomainObject.Predmet.ProtustrankaFormatedWithAdress>
  <DomainObject.Predmet.ProtustrankaFormatedWithAdressOIB>
    <izvorni_sadrzaj> UDRUGA ZA PROMICANJE KREATIVNOG IZRAŽAVANJA SVETICA, LIŽNJAN, OIB 72249261126, Ližnjan 220, 52204 Ližnjan</izvorni_sadrzaj>
    <derivirana_varijabla naziv="DomainObject.Predmet.ProtustrankaFormatedWithAdressOIB_1"> UDRUGA ZA PROMICANJE KREATIVNOG IZRAŽAVANJA SVETICA, LIŽNJAN, OIB 72249261126, Ližnjan 220, 52204 Ližnjan</derivirana_varijabla>
  </DomainObject.Predmet.ProtustrankaFormatedWithAdressOIB>
  <DomainObject.Predmet.ProtustrankaWithAdress>
    <izvorni_sadrzaj>UDRUGA ZA PROMICANJE KREATIVNOG IZRAŽAVANJA SVETICA, LIŽNJAN Ližnjan 220, 52204 Ližnjan</izvorni_sadrzaj>
    <derivirana_varijabla naziv="DomainObject.Predmet.ProtustrankaWithAdress_1">UDRUGA ZA PROMICANJE KREATIVNOG IZRAŽAVANJA SVETICA, LIŽNJAN Ližnjan 220, 52204 Ližnjan</derivirana_varijabla>
  </DomainObject.Predmet.ProtustrankaWithAdress>
  <DomainObject.Predmet.ProtustrankaWithAdressOIB>
    <izvorni_sadrzaj>UDRUGA ZA PROMICANJE KREATIVNOG IZRAŽAVANJA SVETICA, LIŽNJAN, OIB 72249261126, Ližnjan 220, 52204 Ližnjan</izvorni_sadrzaj>
    <derivirana_varijabla naziv="DomainObject.Predmet.ProtustrankaWithAdressOIB_1">UDRUGA ZA PROMICANJE KREATIVNOG IZRAŽAVANJA SVETICA, LIŽNJAN, OIB 72249261126, Ližnjan 220, 52204 Ližnjan</derivirana_varijabla>
  </DomainObject.Predmet.ProtustrankaWithAdressOIB>
  <DomainObject.Predmet.ProtustrankaNazivFormated>
    <izvorni_sadrzaj>UDRUGA ZA PROMICANJE KREATIVNOG IZRAŽAVANJA SVETICA, LIŽNJAN</izvorni_sadrzaj>
    <derivirana_varijabla naziv="DomainObject.Predmet.ProtustrankaNazivFormated_1">UDRUGA ZA PROMICANJE KREATIVNOG IZRAŽAVANJA SVETICA, LIŽNJAN</derivirana_varijabla>
  </DomainObject.Predmet.ProtustrankaNazivFormated>
  <DomainObject.Predmet.ProtustrankaNazivFormatedOIB>
    <izvorni_sadrzaj>UDRUGA ZA PROMICANJE KREATIVNOG IZRAŽAVANJA SVETICA, LIŽNJAN, OIB 72249261126</izvorni_sadrzaj>
    <derivirana_varijabla naziv="DomainObject.Predmet.ProtustrankaNazivFormatedOIB_1">UDRUGA ZA PROMICANJE KREATIVNOG IZRAŽAVANJA SVETICA, LIŽNJAN, OIB 72249261126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8222.10</izvorni_sadrzaj>
    <derivirana_varijabla naziv="DomainObject.Predmet.TrenutnaVrijednost_1">8222.10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PROMICANJE KREATIVNOG IZRAŽAVANJA SVETICA, LIŽNJAN</item>
    </izvorni_sadrzaj>
    <derivirana_varijabla naziv="DomainObject.Predmet.ProtuStrankaListFormated_1">
      <item>UDRUGA ZA PROMICANJE KREATIVNOG IZRAŽAVANJA SVETICA, LIŽNJAN</item>
    </derivirana_varijabla>
  </DomainObject.Predmet.ProtuStrankaListFormated>
  <DomainObject.Predmet.ProtuStrankaListFormatedOIB>
    <izvorni_sadrzaj>
      <item>UDRUGA ZA PROMICANJE KREATIVNOG IZRAŽAVANJA SVETICA, LIŽNJAN, OIB 72249261126</item>
    </izvorni_sadrzaj>
    <derivirana_varijabla naziv="DomainObject.Predmet.ProtuStrankaListFormatedOIB_1">
      <item>UDRUGA ZA PROMICANJE KREATIVNOG IZRAŽAVANJA SVETICA, LIŽNJAN, OIB 72249261126</item>
    </derivirana_varijabla>
  </DomainObject.Predmet.ProtuStrankaListFormatedOIB>
  <DomainObject.Predmet.ProtuStrankaListFormatedWithAdress>
    <izvorni_sadrzaj>
      <item>UDRUGA ZA PROMICANJE KREATIVNOG IZRAŽAVANJA SVETICA, LIŽNJAN, Ližnjan 220, 52204 Ližnjan</item>
    </izvorni_sadrzaj>
    <derivirana_varijabla naziv="DomainObject.Predmet.ProtuStrankaListFormatedWithAdress_1">
      <item>UDRUGA ZA PROMICANJE KREATIVNOG IZRAŽAVANJA SVETICA, LIŽNJAN, Ližnjan 220, 52204 Ližnjan</item>
    </derivirana_varijabla>
  </DomainObject.Predmet.ProtuStrankaListFormatedWithAdress>
  <DomainObject.Predmet.ProtuStrankaListFormatedWithAdressOIB>
    <izvorni_sadrzaj>
      <item>UDRUGA ZA PROMICANJE KREATIVNOG IZRAŽAVANJA SVETICA, LIŽNJAN, OIB 72249261126, Ližnjan 220, 52204 Ližnjan</item>
    </izvorni_sadrzaj>
    <derivirana_varijabla naziv="DomainObject.Predmet.ProtuStrankaListFormatedWithAdressOIB_1">
      <item>UDRUGA ZA PROMICANJE KREATIVNOG IZRAŽAVANJA SVETICA, LIŽNJAN, OIB 72249261126, Ližnjan 220, 52204 Ližnjan</item>
    </derivirana_varijabla>
  </DomainObject.Predmet.ProtuStrankaListFormatedWithAdressOIB>
  <DomainObject.Predmet.ProtuStrankaListNazivFormated>
    <izvorni_sadrzaj>
      <item>UDRUGA ZA PROMICANJE KREATIVNOG IZRAŽAVANJA SVETICA, LIŽNJAN</item>
    </izvorni_sadrzaj>
    <derivirana_varijabla naziv="DomainObject.Predmet.ProtuStrankaListNazivFormated_1">
      <item>UDRUGA ZA PROMICANJE KREATIVNOG IZRAŽAVANJA SVETICA, LIŽNJAN</item>
    </derivirana_varijabla>
  </DomainObject.Predmet.ProtuStrankaListNazivFormated>
  <DomainObject.Predmet.ProtuStrankaListNazivFormatedOIB>
    <izvorni_sadrzaj>
      <item>UDRUGA ZA PROMICANJE KREATIVNOG IZRAŽAVANJA SVETICA, LIŽNJAN, OIB 72249261126</item>
    </izvorni_sadrzaj>
    <derivirana_varijabla naziv="DomainObject.Predmet.ProtuStrankaListNazivFormatedOIB_1">
      <item>UDRUGA ZA PROMICANJE KREATIVNOG IZRAŽAVANJA SVETICA, LIŽNJAN, OIB 72249261126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PROMICANJE KREATIVNOG IZRAŽAVANJA SVETICA, LIŽNJAN</izvorni_sadrzaj>
    <derivirana_varijabla naziv="DomainObject.Predmet.ProtustrankaIDrugi_1">UDRUGA ZA PROMICANJE KREATIVNOG IZRAŽAVANJA SVETICA,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UDRUGA ZA PROMICANJE KREATIVNOG IZRAŽAVANJA SVETICA, LIŽNJAN, OIB 72249261126, Ližnjan 220, 52204 Ližnjan</izvorni_sadrzaj>
    <derivirana_varijabla naziv="DomainObject.Predmet.ProtustrankaIDrugiAdressOIB_1">UDRUGA ZA PROMICANJE KREATIVNOG IZRAŽAVANJA SVETICA, LIŽNJAN, OIB 72249261126, Ližnjan 220,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PROMICANJE KREATIVNOG IZRAŽAVANJA SVETICA, LIŽNJAN</item>
    </izvorni_sadrzaj>
    <derivirana_varijabla naziv="DomainObject.Predmet.SudioniciListNaziv_1">
      <item>FINANCIJSKA AGENCIJA, RC RIJEKA, PODRUŽNICA PULA, PULA</item>
      <item>UDRUGA ZA PROMICANJE KREATIVNOG IZRAŽAVANJA SVETICA, LIŽNJAN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UDRUGA ZA PROMICANJE KREATIVNOG IZRAŽAVANJA SVETICA, LIŽNJAN, OIB 72249261126, Ližnjan 220,52204 Ližnjan</item>
    </izvorni_sadrzaj>
    <derivirana_varijabla naziv="DomainObject.Predmet.SudioniciListAdressOIB_1">
      <item>FINANCIJSKA AGENCIJA, RC RIJEKA, PODRUŽNICA PULA, PULA, OIB 85821130368, Ulica grada Vukovara 70,10000 Zagreb</item>
      <item>UDRUGA ZA PROMICANJE KREATIVNOG IZRAŽAVANJA SVETICA, LIŽNJAN, OIB 72249261126, Ližnjan 220,52204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72249261126</item>
    </izvorni_sadrzaj>
    <derivirana_varijabla naziv="DomainObject.Predmet.SudioniciListNazivOIB_1">
      <item>, OIB 85821130368</item>
      <item>, OIB 72249261126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758</properties:Words>
  <properties:Characters>4152</properties:Characters>
  <properties:Lines>96</properties:Lines>
  <properties:Paragraphs>30</properties:Paragraphs>
  <properties:TotalTime>7</properties:TotalTime>
  <properties:ScaleCrop>false</properties:ScaleCrop>
  <properties:LinksUpToDate>false</properties:LinksUpToDate>
  <properties:CharactersWithSpaces>4932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2016-07-04T05:59:00Z</dcterms:created>
  <dc:creator>Mihaela Kaligari</dc:creator>
  <dc:description/>
  <cp:keywords/>
  <cp:lastModifiedBy>Mihaela Kaligari</cp:lastModifiedBy>
  <cp:lastPrinted>2016-07-05T07:50:00Z</cp:lastPrinted>
  <dcterms:modified xmlns:xsi="http://www.w3.org/2001/XMLSchema-instance" xsi:type="dcterms:W3CDTF">2016-07-05T07:50:00Z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