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5f3e" w14:paraId="be15f3e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C92B28" w:rsidP="00750EE2" w:rsidR="004E77F6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Zagrebu, po sucu Gordanu </w:t>
      </w:r>
      <w:proofErr w:type="spellStart"/>
      <w:r w:rsidRPr="00C92B28">
        <w:rPr>
          <w:sz w:val="24"/>
          <w:szCs w:val="24"/>
        </w:rPr>
        <w:t>Zubaku</w:t>
      </w:r>
      <w:proofErr w:type="spellEnd"/>
      <w:r w:rsidRPr="00C92B28">
        <w:rPr>
          <w:sz w:val="24"/>
          <w:szCs w:val="24"/>
        </w:rPr>
        <w:t xml:space="preserve">, u stečajnom postupku nad dužnikom </w:t>
      </w:r>
      <w:r w:rsidR="00750EE2" w:rsidRPr="00750EE2">
        <w:rPr>
          <w:sz w:val="24"/>
          <w:szCs w:val="24"/>
          <w:lang w:val="pt-BR"/>
        </w:rPr>
        <w:t xml:space="preserve">DINOS GRAĐENJE d.o.o. u stečaju, Soblinec, Soblinečka cesta 51, OIB: </w:t>
      </w:r>
      <w:r w:rsidR="00750EE2" w:rsidRPr="00750EE2">
        <w:rPr>
          <w:sz w:val="24"/>
          <w:szCs w:val="24"/>
        </w:rPr>
        <w:t>53372479004</w:t>
      </w:r>
      <w:r w:rsidRPr="00C92B28">
        <w:rPr>
          <w:sz w:val="24"/>
          <w:szCs w:val="24"/>
        </w:rPr>
        <w:t xml:space="preserve">, </w:t>
      </w:r>
      <w:r w:rsidR="000156E7">
        <w:rPr>
          <w:sz w:val="24"/>
          <w:szCs w:val="24"/>
        </w:rPr>
        <w:t>1</w:t>
      </w:r>
      <w:r w:rsidR="00B715B2">
        <w:rPr>
          <w:sz w:val="24"/>
          <w:szCs w:val="24"/>
        </w:rPr>
        <w:t>9</w:t>
      </w:r>
      <w:r w:rsidR="000156E7">
        <w:rPr>
          <w:sz w:val="24"/>
          <w:szCs w:val="24"/>
        </w:rPr>
        <w:t>. srpnja</w:t>
      </w:r>
      <w:r w:rsidRPr="00C92B28">
        <w:rPr>
          <w:sz w:val="24"/>
          <w:szCs w:val="24"/>
        </w:rPr>
        <w:t xml:space="preserve"> 2016.</w:t>
      </w:r>
      <w:r w:rsidR="00E24D45" w:rsidRPr="00C92B28">
        <w:rPr>
          <w:sz w:val="24"/>
          <w:szCs w:val="24"/>
        </w:rPr>
        <w:t>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C92B28">
        <w:rPr>
          <w:sz w:val="24"/>
          <w:szCs w:val="24"/>
        </w:rPr>
        <w:t xml:space="preserve">Utvrđuje se da je </w:t>
      </w:r>
      <w:r w:rsidR="00C80870" w:rsidRPr="00C92B28">
        <w:rPr>
          <w:sz w:val="24"/>
          <w:szCs w:val="24"/>
        </w:rPr>
        <w:t xml:space="preserve">stečajni </w:t>
      </w:r>
      <w:r w:rsidR="004E77F6" w:rsidRPr="00C92B28">
        <w:rPr>
          <w:sz w:val="24"/>
          <w:szCs w:val="24"/>
        </w:rPr>
        <w:t xml:space="preserve">vjerovnik </w:t>
      </w:r>
      <w:r w:rsidR="000156E7">
        <w:rPr>
          <w:sz w:val="24"/>
          <w:szCs w:val="24"/>
        </w:rPr>
        <w:t>Samoborka d.d., Samobor, Zagrebačka 32/a, OIB: 53149109818</w:t>
      </w:r>
      <w:r w:rsidR="004E77F6" w:rsidRPr="00C92B28">
        <w:rPr>
          <w:sz w:val="24"/>
          <w:szCs w:val="24"/>
        </w:rPr>
        <w:t>, povukao</w:t>
      </w:r>
      <w:r w:rsidR="00C80870" w:rsidRPr="00C92B28">
        <w:rPr>
          <w:sz w:val="24"/>
          <w:szCs w:val="24"/>
        </w:rPr>
        <w:t xml:space="preserve"> dio prijave</w:t>
      </w:r>
      <w:r w:rsidR="004E77F6" w:rsidRPr="00C92B28">
        <w:rPr>
          <w:sz w:val="24"/>
          <w:szCs w:val="24"/>
        </w:rPr>
        <w:t xml:space="preserve"> tražbine u stečajnom postupku nad stečajnim dužnikom </w:t>
      </w:r>
      <w:r w:rsidR="00750EE2" w:rsidRPr="00750EE2">
        <w:rPr>
          <w:sz w:val="24"/>
          <w:szCs w:val="24"/>
          <w:lang w:val="pt-BR"/>
        </w:rPr>
        <w:t>DINOS GRAĐENJE d.o.o. u stečaju, Soblinec, Soblinečka cesta 51</w:t>
      </w:r>
      <w:r w:rsidR="00C92B28">
        <w:rPr>
          <w:sz w:val="24"/>
          <w:szCs w:val="24"/>
          <w:lang w:val="pt-BR"/>
        </w:rPr>
        <w:t>,</w:t>
      </w:r>
      <w:r w:rsidR="00C80870" w:rsidRPr="00C92B28">
        <w:rPr>
          <w:sz w:val="24"/>
          <w:szCs w:val="24"/>
        </w:rPr>
        <w:t xml:space="preserve"> u dijelu za iznos od </w:t>
      </w:r>
      <w:r w:rsidR="000156E7">
        <w:rPr>
          <w:bCs/>
          <w:sz w:val="24"/>
          <w:szCs w:val="24"/>
        </w:rPr>
        <w:t>2.500.000,00</w:t>
      </w:r>
      <w:r w:rsidR="00C95B66">
        <w:rPr>
          <w:bCs/>
          <w:sz w:val="24"/>
          <w:szCs w:val="24"/>
        </w:rPr>
        <w:t xml:space="preserve"> kn</w:t>
      </w:r>
      <w:r w:rsidRPr="00C92B28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E24D45" w:rsidP="00C135B8" w:rsidR="00750EE2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0156E7" w:rsidRPr="000156E7">
        <w:rPr>
          <w:sz w:val="24"/>
          <w:szCs w:val="24"/>
        </w:rPr>
        <w:t>Samoborka d.d., Samobor</w:t>
      </w:r>
      <w:r w:rsidR="00C80870" w:rsidRPr="00C92B28">
        <w:rPr>
          <w:sz w:val="24"/>
          <w:szCs w:val="24"/>
        </w:rPr>
        <w:t>,</w:t>
      </w:r>
      <w:r w:rsidR="00C95B66">
        <w:rPr>
          <w:sz w:val="24"/>
          <w:szCs w:val="24"/>
        </w:rPr>
        <w:t xml:space="preserve"> </w:t>
      </w:r>
      <w:r w:rsidR="005830B8">
        <w:rPr>
          <w:sz w:val="24"/>
          <w:szCs w:val="24"/>
        </w:rPr>
        <w:t xml:space="preserve">dostavio je sudu podnesak od </w:t>
      </w:r>
      <w:r w:rsidR="000156E7">
        <w:rPr>
          <w:sz w:val="24"/>
          <w:szCs w:val="24"/>
        </w:rPr>
        <w:t>12. srpnja</w:t>
      </w:r>
      <w:r w:rsidR="00C135B8">
        <w:rPr>
          <w:sz w:val="24"/>
          <w:szCs w:val="24"/>
        </w:rPr>
        <w:t xml:space="preserve"> 2016. u kojem je izjavio </w:t>
      </w:r>
      <w:r w:rsidR="00C80870" w:rsidRPr="00C92B28">
        <w:rPr>
          <w:sz w:val="24"/>
          <w:szCs w:val="24"/>
        </w:rPr>
        <w:t>da povlač</w:t>
      </w:r>
      <w:r w:rsidR="00C135B8">
        <w:rPr>
          <w:sz w:val="24"/>
          <w:szCs w:val="24"/>
        </w:rPr>
        <w:t xml:space="preserve">i dio prijave tražbine u dijelu za iznos od </w:t>
      </w:r>
      <w:r w:rsidR="000156E7">
        <w:rPr>
          <w:sz w:val="24"/>
          <w:szCs w:val="24"/>
        </w:rPr>
        <w:t>2.500.000,00</w:t>
      </w:r>
      <w:r w:rsidR="00C135B8">
        <w:rPr>
          <w:sz w:val="24"/>
          <w:szCs w:val="24"/>
        </w:rPr>
        <w:t xml:space="preserve"> kn</w:t>
      </w:r>
      <w:r w:rsidR="00750EE2">
        <w:rPr>
          <w:sz w:val="24"/>
          <w:szCs w:val="24"/>
        </w:rPr>
        <w:t xml:space="preserve"> </w:t>
      </w:r>
      <w:r w:rsidR="00C135B8">
        <w:rPr>
          <w:sz w:val="24"/>
          <w:szCs w:val="24"/>
        </w:rPr>
        <w:t>te je istaknuo da se radi o osporenom dijelu tražbine</w:t>
      </w:r>
      <w:r w:rsidR="000156E7">
        <w:rPr>
          <w:sz w:val="24"/>
          <w:szCs w:val="24"/>
        </w:rPr>
        <w:t xml:space="preserve"> u odnosu na koji je stečajni upravitelj upućen pokrenuti parnicu radi dokazivanja osnovanosti svog osporavanja</w:t>
      </w:r>
      <w:r w:rsidR="00750EE2">
        <w:rPr>
          <w:sz w:val="24"/>
          <w:szCs w:val="24"/>
        </w:rPr>
        <w:t>.</w:t>
      </w:r>
    </w:p>
    <w:p w:rsidRDefault="004E77F6" w:rsidP="00E24D45" w:rsidR="004E77F6" w:rsidRPr="00C92B28">
      <w:pPr>
        <w:jc w:val="both"/>
        <w:rPr>
          <w:sz w:val="24"/>
          <w:szCs w:val="24"/>
        </w:rPr>
      </w:pP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B715B2">
        <w:rPr>
          <w:sz w:val="24"/>
          <w:szCs w:val="24"/>
        </w:rPr>
        <w:t>19</w:t>
      </w:r>
      <w:r w:rsidR="000156E7">
        <w:rPr>
          <w:sz w:val="24"/>
          <w:szCs w:val="24"/>
        </w:rPr>
        <w:t>. srpnja</w:t>
      </w:r>
      <w:r w:rsidR="00C92B28">
        <w:rPr>
          <w:sz w:val="24"/>
          <w:szCs w:val="24"/>
        </w:rPr>
        <w:t xml:space="preserve"> 2016</w:t>
      </w:r>
      <w:r w:rsidR="0027743F" w:rsidRPr="00C92B28">
        <w:rPr>
          <w:sz w:val="24"/>
          <w:szCs w:val="24"/>
        </w:rPr>
        <w:t xml:space="preserve">. </w:t>
      </w:r>
    </w:p>
    <w:p w:rsidRDefault="0027743F" w:rsidP="00C43A3C" w:rsidR="0027743F" w:rsidRPr="00C92B28">
      <w:pPr>
        <w:jc w:val="right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  </w:t>
      </w:r>
      <w:r w:rsidR="006F1B6A">
        <w:rPr>
          <w:sz w:val="24"/>
          <w:szCs w:val="24"/>
        </w:rPr>
        <w:t xml:space="preserve">     </w:t>
      </w:r>
      <w:r w:rsidRPr="00C92B28">
        <w:rPr>
          <w:sz w:val="24"/>
          <w:szCs w:val="24"/>
        </w:rPr>
        <w:t xml:space="preserve"> </w:t>
      </w:r>
      <w:r w:rsidR="006F1B6A">
        <w:rPr>
          <w:sz w:val="24"/>
          <w:szCs w:val="24"/>
        </w:rPr>
        <w:t xml:space="preserve"> </w:t>
      </w:r>
      <w:r w:rsidRPr="00C92B28">
        <w:rPr>
          <w:sz w:val="24"/>
          <w:szCs w:val="24"/>
        </w:rPr>
        <w:t>SUDAC:</w:t>
      </w:r>
    </w:p>
    <w:p w:rsidRDefault="0027743F" w:rsidP="00C43A3C" w:rsidR="0027743F" w:rsidRPr="00C92B28">
      <w:pPr>
        <w:jc w:val="right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</w:t>
      </w:r>
      <w:r w:rsidR="006F1B6A">
        <w:rPr>
          <w:sz w:val="24"/>
          <w:szCs w:val="24"/>
        </w:rPr>
        <w:t xml:space="preserve">  </w:t>
      </w:r>
      <w:r w:rsidRPr="00C92B28">
        <w:rPr>
          <w:sz w:val="24"/>
          <w:szCs w:val="24"/>
        </w:rPr>
        <w:t xml:space="preserve"> </w:t>
      </w:r>
      <w:r w:rsidR="00C43A3C">
        <w:rPr>
          <w:sz w:val="24"/>
          <w:szCs w:val="24"/>
        </w:rPr>
        <w:t xml:space="preserve">      Gordan Zubak, 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</w:p>
    <w:p w:rsidRDefault="00C43A3C" w:rsidP="0027743F" w:rsidR="00C43A3C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C43A3C" w:rsidP="0027743F" w:rsidR="00C43A3C">
      <w:pPr>
        <w:jc w:val="both"/>
        <w:rPr>
          <w:sz w:val="24"/>
          <w:szCs w:val="24"/>
        </w:rPr>
      </w:pPr>
    </w:p>
    <w:p w:rsidRDefault="00C43A3C" w:rsidP="001745C1" w:rsidR="00C43A3C" w:rsidRPr="00C43A3C">
      <w:pPr>
        <w:jc w:val="right"/>
        <w:rPr>
          <w:sz w:val="24"/>
        </w:rPr>
      </w:pPr>
      <w:r w:rsidRPr="00C43A3C">
        <w:rPr>
          <w:sz w:val="24"/>
        </w:rPr>
        <w:t xml:space="preserve">Za točnost </w:t>
      </w:r>
      <w:proofErr w:type="spellStart"/>
      <w:r w:rsidRPr="00C43A3C">
        <w:rPr>
          <w:sz w:val="24"/>
        </w:rPr>
        <w:t>otpravka</w:t>
      </w:r>
      <w:proofErr w:type="spellEnd"/>
      <w:r w:rsidRPr="00C43A3C">
        <w:rPr>
          <w:sz w:val="24"/>
        </w:rPr>
        <w:t>-ovlašteni službenik:</w:t>
      </w:r>
      <w:r w:rsidRPr="00C43A3C">
        <w:rPr>
          <w:sz w:val="24"/>
        </w:rPr>
        <w:br/>
        <w:t>Ivana Rogić</w:t>
      </w:r>
    </w:p>
    <w:p w:rsidRDefault="00C43A3C" w:rsidP="00C43A3C" w:rsidR="00C43A3C" w:rsidRPr="000156E7">
      <w:pPr>
        <w:jc w:val="both"/>
        <w:rPr>
          <w:sz w:val="24"/>
          <w:szCs w:val="24"/>
        </w:rPr>
      </w:pPr>
    </w:p>
    <w:sectPr w:rsidSect="002E3364" w:rsidR="00C43A3C" w:rsidRPr="000156E7">
      <w:headerReference w:type="even" r:id="rId9"/>
      <w:headerReference w:type="default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B6A" w:rsidR="006F1B6A">
    <w:pPr>
      <w:pStyle w:val="Zaglavlje"/>
      <w:rPr>
        <w:sz w:val="24"/>
      </w:rPr>
    </w:pPr>
  </w:p>
  <w:p w:rsidRDefault="006F1B6A" w:rsidR="006F1B6A">
    <w:pPr>
      <w:pStyle w:val="Zaglavlje"/>
      <w:rPr>
        <w:sz w:val="24"/>
      </w:rPr>
    </w:pPr>
  </w:p>
  <w:p w:rsidRDefault="006F1B6A" w:rsidR="006F1B6A">
    <w:pPr>
      <w:pStyle w:val="Zaglavlje"/>
    </w:pPr>
    <w:r>
      <w:rPr>
        <w:sz w:val="24"/>
      </w:rPr>
      <w:tab/>
    </w:r>
    <w:r>
      <w:rPr>
        <w:sz w:val="24"/>
      </w:rPr>
      <w:tab/>
    </w:r>
    <w:r w:rsidRPr="006F1B6A">
      <w:rPr>
        <w:sz w:val="24"/>
      </w:rPr>
      <w:t xml:space="preserve">Poslovni broj: 67. </w:t>
    </w:r>
    <w:r w:rsidRPr="006F1B6A">
      <w:rPr>
        <w:sz w:val="24"/>
      </w:rPr>
      <w:t>St-776/15</w:t>
    </w:r>
    <w:r w:rsidR="00C43A3C">
      <w:rPr>
        <w:sz w:val="24"/>
      </w:rPr>
      <w:t>-56</w:t>
    </w:r>
  </w:p>
  <w:p w:rsidRDefault="006F1B6A" w:rsidR="006F1B6A">
    <w:pPr>
      <w:pStyle w:val="Zaglavlje"/>
    </w:pPr>
  </w:p>
  <w:p w:rsidRDefault="006F1B6A" w:rsidP="008A48CE" w:rsidR="006F1B6A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1B6A" w:rsidP="008A48CE" w:rsidR="006F1B6A">
    <w:pPr>
      <w:rPr>
        <w:noProof/>
      </w:rPr>
    </w:pPr>
  </w:p>
  <w:p w:rsidRDefault="006F1B6A" w:rsidP="008A48CE" w:rsidR="006F1B6A">
    <w:pPr>
      <w:rPr>
        <w:noProof/>
      </w:rPr>
    </w:pPr>
  </w:p>
  <w:p w:rsidRDefault="006F1B6A" w:rsidP="008A48CE" w:rsidR="006F1B6A">
    <w:pPr>
      <w:rPr>
        <w:noProof/>
      </w:rPr>
    </w:pPr>
  </w:p>
  <w:p w:rsidRDefault="006F1B6A" w:rsidP="008A48CE" w:rsidR="006F1B6A"/>
  <w:p w:rsidRDefault="006F1B6A" w:rsidP="008A48CE" w:rsidR="006F1B6A"/>
  <w:p w:rsidRDefault="006F1B6A" w:rsidP="008A48CE" w:rsidR="006F1B6A" w:rsidRPr="006F1B6A">
    <w:pPr>
      <w:rPr>
        <w:sz w:val="24"/>
      </w:rPr>
    </w:pPr>
    <w:r w:rsidRPr="006F1B6A">
      <w:rPr>
        <w:sz w:val="24"/>
      </w:rPr>
      <w:t>REPUBLIKA HRVATSKA</w:t>
    </w:r>
  </w:p>
  <w:p w:rsidRDefault="006F1B6A" w:rsidP="008A48CE" w:rsidR="006F1B6A" w:rsidRPr="006F1B6A">
    <w:pPr>
      <w:rPr>
        <w:sz w:val="24"/>
      </w:rPr>
    </w:pPr>
    <w:r w:rsidRPr="006F1B6A">
      <w:rPr>
        <w:sz w:val="24"/>
      </w:rPr>
      <w:t>TRGOVAČKI SUD U ZAGREBU</w:t>
    </w:r>
  </w:p>
  <w:p w:rsidRDefault="006F1B6A" w:rsidR="006F1B6A" w:rsidRPr="006F1B6A">
    <w:pPr>
      <w:pStyle w:val="Zaglavlje"/>
      <w:rPr>
        <w:sz w:val="24"/>
      </w:rPr>
    </w:pPr>
    <w:r w:rsidRPr="006F1B6A">
      <w:rPr>
        <w:sz w:val="24"/>
      </w:rPr>
      <w:t xml:space="preserve">Zagreb, </w:t>
    </w:r>
    <w:proofErr w:type="spellStart"/>
    <w:r w:rsidRPr="006F1B6A">
      <w:rPr>
        <w:sz w:val="24"/>
      </w:rPr>
      <w:t>Amruševa</w:t>
    </w:r>
    <w:proofErr w:type="spellEnd"/>
    <w:r w:rsidRPr="006F1B6A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156E7"/>
    <w:rsid w:val="000855D9"/>
    <w:rsid w:val="001A1D40"/>
    <w:rsid w:val="001F217D"/>
    <w:rsid w:val="001F4AD3"/>
    <w:rsid w:val="0022600C"/>
    <w:rsid w:val="002330B0"/>
    <w:rsid w:val="0027743F"/>
    <w:rsid w:val="002A3843"/>
    <w:rsid w:val="002E3364"/>
    <w:rsid w:val="00312D6C"/>
    <w:rsid w:val="003A4CA1"/>
    <w:rsid w:val="003E5792"/>
    <w:rsid w:val="004B7367"/>
    <w:rsid w:val="004E77F6"/>
    <w:rsid w:val="0051300B"/>
    <w:rsid w:val="00523742"/>
    <w:rsid w:val="00577C20"/>
    <w:rsid w:val="005830B8"/>
    <w:rsid w:val="005F27F5"/>
    <w:rsid w:val="00681EE3"/>
    <w:rsid w:val="006870FD"/>
    <w:rsid w:val="006F1B6A"/>
    <w:rsid w:val="007039B6"/>
    <w:rsid w:val="00715B09"/>
    <w:rsid w:val="007370E5"/>
    <w:rsid w:val="00750EE2"/>
    <w:rsid w:val="00756F86"/>
    <w:rsid w:val="0080088A"/>
    <w:rsid w:val="008A286D"/>
    <w:rsid w:val="008D58CF"/>
    <w:rsid w:val="00930448"/>
    <w:rsid w:val="00935ABA"/>
    <w:rsid w:val="0099424A"/>
    <w:rsid w:val="009B51C4"/>
    <w:rsid w:val="009F4D8D"/>
    <w:rsid w:val="00AA67D2"/>
    <w:rsid w:val="00AB197A"/>
    <w:rsid w:val="00B050A3"/>
    <w:rsid w:val="00B17164"/>
    <w:rsid w:val="00B715B2"/>
    <w:rsid w:val="00B7241A"/>
    <w:rsid w:val="00C00CB9"/>
    <w:rsid w:val="00C135B8"/>
    <w:rsid w:val="00C357CC"/>
    <w:rsid w:val="00C43A3C"/>
    <w:rsid w:val="00C61AC8"/>
    <w:rsid w:val="00C80870"/>
    <w:rsid w:val="00C92B28"/>
    <w:rsid w:val="00C95B66"/>
    <w:rsid w:val="00E24D45"/>
    <w:rsid w:val="00E50AE5"/>
    <w:rsid w:val="00E81382"/>
    <w:rsid w:val="00F07556"/>
    <w:rsid w:val="00F140A9"/>
    <w:rsid w:val="00F16803"/>
    <w:rsid w:val="00F418BC"/>
    <w:rsid w:val="00F926BD"/>
    <w:rsid w:val="00F95CB2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A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A3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A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A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A3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A3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A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A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St-776/2015-56</izvorni_sadrzaj>
    <derivirana_varijabla naziv="DomainObject.Oznaka_1">St-776/2015-56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St-776/2015-56</izvorni_sadrzaj>
    <derivirana_varijabla naziv="DomainObject.PoslovniBrojDokumenta_1">St-776/2015-56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1234</properties:Characters>
  <properties:Lines>41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2016-07-18T13:01:00Z</dcterms:created>
  <dc:creator>nmarkovic</dc:creator>
  <cp:lastModifiedBy>Ivana Rogić</cp:lastModifiedBy>
  <cp:lastPrinted>2016-07-19T07:02:00Z</cp:lastPrinted>
  <dcterms:modified xmlns:xsi="http://www.w3.org/2001/XMLSchema-instance" xsi:type="dcterms:W3CDTF">2016-07-19T07:03:00Z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St-776/2015-56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