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70ce" w14:paraId="f9170ce" w:rsidRDefault="00AA3E83" w:rsidP="00AA3E83" w:rsidR="00AA3E83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AA3E83" w:rsidP="00AA3E83" w:rsidR="00AA3E83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AA3E83" w:rsidP="00AA3E83" w:rsidR="00AA3E83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A3E83" w:rsidP="00AA3E83" w:rsidR="00AA3E8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AA3E83" w:rsidP="00AA3E83" w:rsidR="00AA3E83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St-1533/2015</w:t>
      </w:r>
    </w:p>
    <w:p w:rsidRDefault="00AA3E83" w:rsidP="00AA3E83" w:rsidR="00AA3E83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szCs w:val="24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A3E83" w:rsidP="00AA3E83" w:rsidR="00AA3E8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A3E83" w:rsidP="00AA3E83" w:rsidR="00AA3E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A3E83" w:rsidP="00AA3E83" w:rsidR="00AA3E8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>STEPRESS</w:t>
      </w:r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89023967083, Zagreb, </w:t>
      </w:r>
      <w:proofErr w:type="spellStart"/>
      <w:r>
        <w:rPr>
          <w:rFonts w:hAnsi="Times New Roman" w:ascii="Times New Roman"/>
          <w:szCs w:val="24"/>
        </w:rPr>
        <w:t>Miroševečki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Brijeg</w:t>
      </w:r>
      <w:proofErr w:type="spellEnd"/>
      <w:r>
        <w:rPr>
          <w:rFonts w:hAnsi="Times New Roman" w:ascii="Times New Roman"/>
          <w:szCs w:val="24"/>
        </w:rPr>
        <w:t xml:space="preserve"> 71 a,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22.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AA3E83" w:rsidP="00AA3E83" w:rsidR="00AA3E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A3E83" w:rsidP="00AA3E83" w:rsidR="00AA3E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AA3E83" w:rsidP="00AA3E83" w:rsidR="00AA3E8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AA3E83" w:rsidP="00AA3E83" w:rsidR="00AA3E83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STEPRESS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89023967083, Zagreb, </w:t>
      </w:r>
      <w:proofErr w:type="spellStart"/>
      <w:r>
        <w:rPr>
          <w:rFonts w:hAnsi="Times New Roman" w:ascii="Times New Roman"/>
          <w:szCs w:val="24"/>
        </w:rPr>
        <w:t>Miroševečki</w:t>
      </w:r>
      <w:proofErr w:type="spellEnd"/>
      <w:r>
        <w:rPr>
          <w:rFonts w:hAnsi="Times New Roman" w:ascii="Times New Roman"/>
          <w:szCs w:val="24"/>
        </w:rPr>
        <w:t xml:space="preserve"> Brijeg 71 a.</w:t>
      </w:r>
    </w:p>
    <w:p w:rsidRDefault="00AA3E83" w:rsidP="00AA3E83" w:rsidR="00AA3E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A3E83" w:rsidP="00AA3E83" w:rsidR="00AA3E83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22. siječnja 2016. godine u 14 sati i 00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AA3E83" w:rsidP="00AA3E83" w:rsidR="00AA3E8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A3E83" w:rsidP="00AA3E83" w:rsidR="00AA3E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Hrvoje </w:t>
      </w:r>
      <w:proofErr w:type="spellStart"/>
      <w:r>
        <w:rPr>
          <w:rFonts w:hAnsi="Times New Roman" w:ascii="Times New Roman"/>
          <w:szCs w:val="24"/>
        </w:rPr>
        <w:t>Kraljičković</w:t>
      </w:r>
      <w:proofErr w:type="spellEnd"/>
      <w:r>
        <w:rPr>
          <w:rFonts w:hAnsi="Times New Roman" w:ascii="Times New Roman"/>
          <w:szCs w:val="24"/>
        </w:rPr>
        <w:t xml:space="preserve">, OIB: </w:t>
      </w:r>
      <w:r w:rsidRPr="00F46C2E">
        <w:rPr>
          <w:rFonts w:hAnsi="Times New Roman" w:ascii="Times New Roman"/>
          <w:szCs w:val="24"/>
        </w:rPr>
        <w:t>63875916042</w:t>
      </w:r>
      <w:r>
        <w:rPr>
          <w:rFonts w:hAnsi="Times New Roman" w:ascii="Times New Roman"/>
          <w:szCs w:val="24"/>
        </w:rPr>
        <w:t xml:space="preserve"> , iz Zagreba, Trg hrvatskih velikana 4.</w:t>
      </w:r>
    </w:p>
    <w:p w:rsidRDefault="00AA3E83" w:rsidP="00AA3E83" w:rsidR="00AA3E83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AA3E83" w:rsidP="00AA3E83" w:rsidR="00AA3E83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A3E83" w:rsidP="00AA3E83" w:rsidR="00AA3E83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1F7DF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STEPRESS</w:t>
      </w:r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89023967083, Zagreb, </w:t>
      </w:r>
      <w:proofErr w:type="spellStart"/>
      <w:r>
        <w:rPr>
          <w:rFonts w:hAnsi="Times New Roman" w:ascii="Times New Roman"/>
          <w:szCs w:val="24"/>
        </w:rPr>
        <w:t>Miroševečki</w:t>
      </w:r>
      <w:proofErr w:type="spellEnd"/>
      <w:r>
        <w:rPr>
          <w:rFonts w:hAnsi="Times New Roman" w:ascii="Times New Roman"/>
          <w:szCs w:val="24"/>
        </w:rPr>
        <w:t xml:space="preserve"> Brijeg 71 a.</w:t>
      </w:r>
    </w:p>
    <w:p w:rsidRDefault="00AA3E83" w:rsidP="00AA3E83" w:rsidR="00AA3E8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A3E83" w:rsidP="00AA3E83" w:rsidR="00AA3E83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A3E83" w:rsidP="00AA3E83" w:rsidR="00AA3E8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A3E83" w:rsidP="00AA3E83" w:rsidR="00AA3E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A3E83" w:rsidP="00AA3E83" w:rsidR="00AA3E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AA3E83" w:rsidP="00AA3E83" w:rsidR="00AA3E83">
      <w:pPr>
        <w:jc w:val="both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AA3E83" w:rsidP="00AA3E83" w:rsidR="00AA3E83">
      <w:pPr>
        <w:jc w:val="both"/>
        <w:rPr>
          <w:rFonts w:hAnsi="Times New Roman" w:ascii="Times New Roman"/>
        </w:rPr>
      </w:pPr>
    </w:p>
    <w:p w:rsidRDefault="00AA3E83" w:rsidP="00AA3E83" w:rsidR="00AA3E83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A3E83" w:rsidP="00AA3E83" w:rsidR="00AA3E8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A3E83" w:rsidP="00AA3E83" w:rsidR="00AA3E83">
      <w:pPr>
        <w:jc w:val="both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AA3E83" w:rsidP="00AA3E83" w:rsidR="00AA3E83">
      <w:pPr>
        <w:jc w:val="center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lang w:val="hr-HR"/>
        </w:rPr>
      </w:pPr>
    </w:p>
    <w:p w:rsidRDefault="00AA3E83" w:rsidP="00AA3E83" w:rsidR="00AA3E8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A3E83" w:rsidP="00AA3E83" w:rsidR="00AA3E8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AA3E83" w:rsidP="00AA3E83" w:rsidR="00AA3E8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A3E83" w:rsidP="00AA3E83" w:rsidR="00AA3E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A3E83" w:rsidP="00AA3E83" w:rsidR="00AA3E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</w:rPr>
      </w:pPr>
    </w:p>
    <w:p w:rsidRDefault="00AA3E83" w:rsidP="00AA3E83" w:rsidR="00AA3E83">
      <w:pPr>
        <w:jc w:val="both"/>
        <w:rPr>
          <w:rFonts w:hAnsi="Times New Roman" w:ascii="Times New Roman"/>
        </w:rPr>
      </w:pPr>
    </w:p>
    <w:p w:rsidRDefault="00AA3E83" w:rsidP="00AA3E83" w:rsidR="00AA3E83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AA3E83" w:rsidP="00AA3E83" w:rsidR="00AA3E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AA3E83" w:rsidP="00AA3E83" w:rsidR="00AA3E83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A3E83" w:rsidP="00AA3E83" w:rsidR="00AA3E8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A3E83" w:rsidP="00AA3E83" w:rsidR="00AA3E83" w:rsidRPr="00D44D4F">
      <w:pPr>
        <w:jc w:val="center"/>
        <w:rPr>
          <w:sz w:val="32"/>
          <w:u w:val="single"/>
          <w:lang w:val="hr-HR"/>
        </w:rPr>
      </w:pPr>
    </w:p>
    <w:p w:rsidRDefault="00AA3E83" w:rsidP="00AA3E83" w:rsidR="00AA3E83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64C" w:rsidR="00B7592E">
      <w:r>
        <w:separator/>
      </w:r>
    </w:p>
  </w:endnote>
  <w:endnote w:id="0" w:type="continuationSeparator">
    <w:p w:rsidRDefault="0073364C" w:rsidR="00B75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64C" w:rsidR="00B7592E">
      <w:r>
        <w:separator/>
      </w:r>
    </w:p>
  </w:footnote>
  <w:footnote w:id="0" w:type="continuationSeparator">
    <w:p w:rsidRDefault="0073364C" w:rsidR="00B759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A3E83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St-1533/2015</w:t>
        </w:r>
      </w:p>
    </w:sdtContent>
  </w:sdt>
  <w:p w:rsidRDefault="00AA3E83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E83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A723B8" w:rsidP="00840E3D" w:rsidR="00840E3D">
    <w:pPr>
      <w:pStyle w:val="Zaglavlje"/>
      <w:rPr>
        <w:lang w:val="hr-HR"/>
      </w:rPr>
    </w:pPr>
  </w:p>
  <w:p w:rsidRDefault="00AA3E83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A3E83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7104"/>
    <w:rsid w:val="00135025"/>
    <w:rsid w:val="00181F4E"/>
    <w:rsid w:val="0073364C"/>
    <w:rsid w:val="00927104"/>
    <w:rsid w:val="00A723B8"/>
    <w:rsid w:val="00AA3E83"/>
    <w:rsid w:val="00B7592E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3E8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3E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E8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AA3E8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3E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3E8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6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3E8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3E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E8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AA3E8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3E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3E8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3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6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St-1533/2015-9</izvorni_sadrzaj>
    <derivirana_varijabla naziv="DomainObject.Oznaka_1">St-1533/2015-9</derivirana_varijabla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STEPRESS d.o.o. zastupanog po punomoćniku DAVOR TEREŠAK</izvorni_sadrzaj>
    <derivirana_varijabla naziv="DomainObject.Predmet.ProtustrankaFormated_1">  STEPRESS d.o.o. zastupanog po punomoćniku DAVOR TEREŠAK</derivirana_varijabla>
  </DomainObject.Predmet.ProtustrankaFormated>
  <DomainObject.Predmet.ProtustrankaFormatedOIB>
    <izvorni_sadrzaj>  STEPRESS d.o.o., OIB 89023967083 zastupanog po punomoćniku DAVOR TEREŠAK</izvorni_sadrzaj>
    <derivirana_varijabla naziv="DomainObject.Predmet.ProtustrankaFormatedOIB_1">  STEPRESS d.o.o., OIB 89023967083 zastupanog po punomoćniku DAVOR TEREŠAK</derivirana_varijabla>
  </DomainObject.Predmet.ProtustrankaFormatedOIB>
  <DomainObject.Predmet.ProtustrankaFormatedWithAdress>
    <izvorni_sadrzaj> STEPRESS d.o.o., Miroševečki Brijeg 71/a, 10000 Zagreb zastupanog po punomoćniku DAVOR TEREŠAK</izvorni_sadrzaj>
    <derivirana_varijabla naziv="DomainObject.Predmet.ProtustrankaFormatedWithAdress_1"> STEPRESS d.o.o., Miroševečki Brijeg 71/a, 10000 Zagreb zastupanog po punomoćniku DAVOR TEREŠAK</derivirana_varijabla>
  </DomainObject.Predmet.ProtustrankaFormatedWithAdress>
  <DomainObject.Predmet.ProtustrankaFormatedWithAdressOIB>
    <izvorni_sadrzaj> STEPRESS d.o.o., OIB 89023967083, Miroševečki Brijeg 71/a, 10000 Zagreb zastupanog po punomoćniku DAVOR TEREŠAK</izvorni_sadrzaj>
    <derivirana_varijabla naziv="DomainObject.Predmet.ProtustrankaFormatedWithAdressOIB_1"> STEPRESS d.o.o., OIB 89023967083, Miroševečki Brijeg 71/a, 10000 Zagreb zastupanog po punomoćniku DAVOR TEREŠAK</derivirana_varijabla>
  </DomainObject.Predmet.ProtustrankaFormatedWithAdressOIB>
  <DomainObject.Predmet.ProtustrankaWithAdress>
    <izvorni_sadrzaj>STEPRESS d.o.o. Miroševečki Brijeg 71/a, 10000 Zagreb</izvorni_sadrzaj>
    <derivirana_varijabla naziv="DomainObject.Predmet.ProtustrankaWithAdress_1">STEPRESS d.o.o. Miroševečki Brijeg 71/a, 10000 Zagreb</derivirana_varijabla>
  </DomainObject.Predmet.ProtustrankaWithAdress>
  <DomainObject.Predmet.ProtustrankaWithAdressOIB>
    <izvorni_sadrzaj>STEPRESS d.o.o., OIB 89023967083, Miroševečki Brijeg 71/a, 10000 Zagreb</izvorni_sadrzaj>
    <derivirana_varijabla naziv="DomainObject.Predmet.ProtustrankaWithAdressOIB_1">STEPRESS d.o.o., OIB 89023967083, Miroševečki Brijeg 71/a, 10000 Zagreb</derivirana_varijabla>
  </DomainObject.Predmet.ProtustrankaWithAdressOIB>
  <DomainObject.Predmet.ProtustrankaNazivFormated>
    <izvorni_sadrzaj>STEPRESS d.o.o.</izvorni_sadrzaj>
    <derivirana_varijabla naziv="DomainObject.Predmet.ProtustrankaNazivFormated_1">STEPRESS d.o.o.</derivirana_varijabla>
  </DomainObject.Predmet.ProtustrankaNazivFormated>
  <DomainObject.Predmet.ProtustrankaNazivFormatedOIB>
    <izvorni_sadrzaj>STEPRESS d.o.o., OIB 89023967083</izvorni_sadrzaj>
    <derivirana_varijabla naziv="DomainObject.Predmet.ProtustrankaNazivFormatedOIB_1">STEPRESS d.o.o., OIB 89023967083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STEPRESS d.o.o. zastupanog po punomoćniku DAVOR TEREŠAK</item>
    </izvorni_sadrzaj>
    <derivirana_varijabla naziv="DomainObject.Predmet.ProtuStrankaListFormated_1">
      <item>STEPRESS d.o.o. zastupanog po punomoćniku DAVOR TEREŠAK</item>
    </derivirana_varijabla>
  </DomainObject.Predmet.ProtuStrankaListFormated>
  <DomainObject.Predmet.ProtuStrankaListFormatedOIB>
    <izvorni_sadrzaj>
      <item>STEPRESS d.o.o., OIB 89023967083 zastupanog po punomoćniku DAVOR TEREŠAK</item>
    </izvorni_sadrzaj>
    <derivirana_varijabla naziv="DomainObject.Predmet.ProtuStrankaListFormatedOIB_1">
      <item>STEPRESS d.o.o., OIB 89023967083 zastupanog po punomoćniku DAVOR TEREŠAK</item>
    </derivirana_varijabla>
  </DomainObject.Predmet.ProtuStrankaListFormatedOIB>
  <DomainObject.Predmet.ProtuStrankaListFormatedWithAdress>
    <izvorni_sadrzaj>
      <item>STEPRESS d.o.o., Miroševečki Brijeg 71/a, 10000 Zagreb zastupanog po punomoćniku DAVOR TEREŠAK</item>
    </izvorni_sadrzaj>
    <derivirana_varijabla naziv="DomainObject.Predmet.ProtuStrankaListFormatedWithAdress_1">
      <item>STEPRESS d.o.o., Miroševečki Brijeg 71/a, 10000 Zagreb zastupanog po punomoćniku DAVOR TEREŠAK</item>
    </derivirana_varijabla>
  </DomainObject.Predmet.ProtuStrankaListFormatedWithAdress>
  <DomainObject.Predmet.ProtuStrankaListFormatedWithAdressOIB>
    <izvorni_sadrzaj>
      <item>STEPRESS d.o.o., OIB 89023967083, Miroševečki Brijeg 71/a, 10000 Zagreb zastupanog po punomoćniku DAVOR TEREŠAK</item>
    </izvorni_sadrzaj>
    <derivirana_varijabla naziv="DomainObject.Predmet.ProtuStrankaListFormatedWithAdressOIB_1">
      <item>STEPRESS d.o.o., OIB 89023967083, Miroševečki Brijeg 71/a, 10000 Zagreb zastupanog po punomoćniku DAVOR TEREŠAK</item>
    </derivirana_varijabla>
  </DomainObject.Predmet.ProtuStrankaListFormatedWithAdressOIB>
  <DomainObject.Predmet.ProtuStrankaListNazivFormated>
    <izvorni_sadrzaj>
      <item>STEPRESS d.o.o.</item>
    </izvorni_sadrzaj>
    <derivirana_varijabla naziv="DomainObject.Predmet.ProtuStrankaListNazivFormated_1">
      <item>STEPRESS d.o.o.</item>
    </derivirana_varijabla>
  </DomainObject.Predmet.ProtuStrankaListNazivFormated>
  <DomainObject.Predmet.ProtuStrankaListNazivFormatedOIB>
    <izvorni_sadrzaj>
      <item>STEPRESS d.o.o., OIB 89023967083</item>
    </izvorni_sadrzaj>
    <derivirana_varijabla naziv="DomainObject.Predmet.ProtuStrankaListNazivFormatedOIB_1">
      <item>STEPRESS d.o.o., OIB 89023967083</item>
    </derivirana_varijabla>
  </DomainObject.Predmet.ProtuStrankaListNazivFormatedOIB>
  <DomainObject.Predmet.OstaliListFormated>
    <izvorni_sadrzaj>
      <item>DAVOR TEREŠAK punomoćnik sudionika u postupku STEPRESS d.o.o.</item>
    </izvorni_sadrzaj>
    <derivirana_varijabla naziv="DomainObject.Predmet.OstaliListFormated_1">
      <item>DAVOR TEREŠAK punomoćnik sudionika u postupku STEPRESS d.o.o.</item>
    </derivirana_varijabla>
  </DomainObject.Predmet.OstaliListFormated>
  <DomainObject.Predmet.OstaliListFormatedOIB>
    <izvorni_sadrzaj>
      <item>DAVOR TEREŠAK, OIB 62084786179 punomoćnik sudionika u postupku STEPRESS d.o.o.</item>
    </izvorni_sadrzaj>
    <derivirana_varijabla naziv="DomainObject.Predmet.OstaliListFormatedOIB_1">
      <item>DAVOR TEREŠAK, OIB 62084786179 punomoćnik sudionika u postupku STEPRESS d.o.o.</item>
    </derivirana_varijabla>
  </DomainObject.Predmet.OstaliListFormatedOIB>
  <DomainObject.Predmet.OstaliListFormatedWithAdress>
    <izvorni_sadrzaj>
      <item>DAVOR TEREŠAK, Miroševečki Brijeg 71/A, 10000 Zagreb punomoćnik sudionika u postupku STEPRESS d.o.o.</item>
    </izvorni_sadrzaj>
    <derivirana_varijabla naziv="DomainObject.Predmet.OstaliListFormatedWithAdress_1">
      <item>DAVOR TEREŠAK, Miroševečki Brijeg 71/A, 10000 Zagreb punomoćnik sudionika u postupku STEPRESS d.o.o.</item>
    </derivirana_varijabla>
  </DomainObject.Predmet.OstaliListFormatedWithAdress>
  <DomainObject.Predmet.OstaliListFormatedWithAdressOIB>
    <izvorni_sadrzaj>
      <item>DAVOR TEREŠAK, OIB 62084786179, Miroševečki Brijeg 71/A, 10000 Zagreb punomoćnik sudionika u postupku STEPRESS d.o.o.</item>
    </izvorni_sadrzaj>
    <derivirana_varijabla naziv="DomainObject.Predmet.OstaliListFormatedWithAdressOIB_1">
      <item>DAVOR TEREŠAK, OIB 62084786179, Miroševečki Brijeg 71/A, 10000 Zagreb punomoćnik sudionika u postupku STEPRESS d.o.o.</item>
    </derivirana_varijabla>
  </DomainObject.Predmet.OstaliListFormatedWithAdressOIB>
  <DomainObject.Predmet.OstaliListNazivFormated>
    <izvorni_sadrzaj>
      <item>DAVOR TEREŠAK</item>
    </izvorni_sadrzaj>
    <derivirana_varijabla naziv="DomainObject.Predmet.OstaliListNazivFormated_1">
      <item>DAVOR TEREŠAK</item>
    </derivirana_varijabla>
  </DomainObject.Predmet.OstaliListNazivFormated>
  <DomainObject.Predmet.OstaliListNazivFormatedOIB>
    <izvorni_sadrzaj>
      <item>DAVOR TEREŠAK, OIB 62084786179</item>
    </izvorni_sadrzaj>
    <derivirana_varijabla naziv="DomainObject.Predmet.OstaliListNazivFormatedOIB_1">
      <item>DAVOR TEREŠAK, OIB 62084786179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St-1533/2015-9</izvorni_sadrzaj>
    <derivirana_varijabla naziv="DomainObject.PoslovniBrojDokumenta_1">St-1533/2015-9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STEPRESS d.o.o.</izvorni_sadrzaj>
    <derivirana_varijabla naziv="DomainObject.Predmet.ProtustrankaIDrugi_1">STEPRESS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STEPRESS d.o.o., OIB 89023967083, Miroševečki Brijeg 71/a, 10000 Zagreb</izvorni_sadrzaj>
    <derivirana_varijabla naziv="DomainObject.Predmet.ProtustrankaIDrugiAdressOIB_1">STEPRESS d.o.o., OIB 89023967083, Miroševečki Brijeg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STEPRESS d.o.o.</item>
      <item>DAVOR TEREŠAK</item>
    </izvorni_sadrzaj>
    <derivirana_varijabla naziv="DomainObject.Predmet.SudioniciListNaziv_1">
      <item>FINA Regionalni centar Zagreb</item>
      <item>STEPRESS d.o.o.</item>
      <item>DAVOR TEREŠAK</item>
    </derivirana_varijabla>
  </DomainObject.Predmet.SudioniciListNaziv>
  <DomainObject.Predmet.SudioniciListAdressOIB>
    <izvorni_sadrzaj>
      <item>FINA Regionalni centar Zagreb, OIB 85821130368, Trg svibanjskih žrtava 1995. 1,10000 Zagreb</item>
      <item>STEPRESS d.o.o., OIB 89023967083, Miroševečki Brijeg 71/a,10000 Zagreb</item>
      <item>DAVOR TEREŠAK, OIB 62084786179, Miroševečki Brijeg 71/A,10000 Zagreb</item>
    </izvorni_sadrzaj>
    <derivirana_varijabla naziv="DomainObject.Predmet.SudioniciListAdressOIB_1">
      <item>FINA Regionalni centar Zagreb, OIB 85821130368, Trg svibanjskih žrtava 1995. 1,10000 Zagreb</item>
      <item>STEPRESS d.o.o., OIB 89023967083, Miroševečki Brijeg 71/a,10000 Zagreb</item>
      <item>DAVOR TEREŠAK, OIB 62084786179, Miroševečki Brijeg 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89023967083</item>
      <item>, OIB 62084786179</item>
    </izvorni_sadrzaj>
    <derivirana_varijabla naziv="DomainObject.Predmet.SudioniciListNazivOIB_1">
      <item>, OIB 85821130368</item>
      <item>, OIB 89023967083</item>
      <item>, OIB 62084786179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2049</properties:Characters>
  <properties:Lines>78</properties:Lines>
  <properties:Paragraphs>30</properties:Paragraphs>
  <properties:TotalTime>1</properties:TotalTime>
  <properties:ScaleCrop>false</properties:ScaleCrop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2016-01-22T10:47:00Z</dcterms:created>
  <dc:creator>Marija Lukić</dc:creator>
  <dc:description/>
  <cp:keywords/>
  <cp:lastModifiedBy>Marija Lukić</cp:lastModifiedBy>
  <dcterms:modified xmlns:xsi="http://www.w3.org/2001/XMLSchema-instance" xsi:type="dcterms:W3CDTF">2016-01-22T12:14:00Z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