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cb42" w14:paraId="f6ccb42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EB36DB">
        <w:rPr>
          <w:b/>
        </w:rPr>
        <w:t>427</w:t>
      </w:r>
      <w:r w:rsidR="0037057F">
        <w:rPr>
          <w:b/>
        </w:rPr>
        <w:t>/19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1F1DAA" w:rsidP="00407841" w:rsidR="00407841" w:rsidRPr="00FD428F">
      <w:pPr>
        <w:jc w:val="both"/>
        <w:rPr>
          <w:b/>
        </w:rPr>
      </w:pPr>
      <w:r>
        <w:rPr>
          <w:b/>
        </w:rPr>
        <w:t>TRGOVAČKI SUD U DUBROVNIKU</w:t>
      </w:r>
    </w:p>
    <w:p w:rsidRDefault="001F1DAA" w:rsidP="00407841" w:rsidR="001B47A7">
      <w:pPr>
        <w:jc w:val="both"/>
        <w:rPr>
          <w:b/>
        </w:rPr>
      </w:pPr>
      <w:r>
        <w:rPr>
          <w:b/>
        </w:rPr>
        <w:t>Dr. Ante Starčevića 23</w:t>
      </w:r>
    </w:p>
    <w:p w:rsidRDefault="001F1DAA" w:rsidP="00407841" w:rsidR="001F1DAA">
      <w:pPr>
        <w:jc w:val="both"/>
        <w:rPr>
          <w:b/>
        </w:rPr>
      </w:pPr>
    </w:p>
    <w:p w:rsidRDefault="001F1DAA" w:rsidP="00407841" w:rsidR="001F1DAA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411080" w:rsidP="00524FB3" w:rsidR="00524FB3">
      <w:pPr>
        <w:ind w:firstLine="708"/>
        <w:jc w:val="both"/>
      </w:pPr>
      <w:r>
        <w:t>Trgovački sud u Dubrovniku,</w:t>
      </w:r>
      <w:r w:rsidR="00407841" w:rsidRPr="00FD428F">
        <w:t xml:space="preserve">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47524F">
        <w:t xml:space="preserve"> </w:t>
      </w:r>
      <w:r w:rsidR="0047524F" w:rsidRPr="0047524F">
        <w:t>BANICA d.o.o.</w:t>
      </w:r>
      <w:r w:rsidR="0047524F">
        <w:t>,</w:t>
      </w:r>
      <w:r w:rsidR="0047524F" w:rsidRPr="0047524F">
        <w:t xml:space="preserve"> Preradovićeva 12</w:t>
      </w:r>
      <w:r w:rsidR="0047524F">
        <w:t xml:space="preserve">, Cavtat, OIB: </w:t>
      </w:r>
      <w:r w:rsidR="0047524F" w:rsidRPr="0047524F">
        <w:t>95921904708</w:t>
      </w:r>
      <w:r w:rsidR="0047524F">
        <w:t xml:space="preserve">, </w:t>
      </w:r>
      <w:r w:rsidR="00524FB3" w:rsidRPr="00480E9F">
        <w:t xml:space="preserve">dana </w:t>
      </w:r>
      <w:r w:rsidR="0047524F">
        <w:t>07</w:t>
      </w:r>
      <w:r w:rsidR="00446160">
        <w:t>.lipnja</w:t>
      </w:r>
      <w:r w:rsidR="00524FB3" w:rsidRPr="00480E9F">
        <w:t xml:space="preserve"> </w:t>
      </w:r>
      <w:r w:rsidR="001F1DAA">
        <w:t>2019</w:t>
      </w:r>
      <w:r w:rsidR="00524FB3">
        <w:t>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47524F">
        <w:t xml:space="preserve"> </w:t>
      </w:r>
      <w:r w:rsidR="0047524F" w:rsidRPr="0047524F">
        <w:t>BANICA d.o.o., Preradoviće</w:t>
      </w:r>
      <w:r w:rsidR="0047524F">
        <w:t xml:space="preserve">va 12, Cavtat, OIB: 95921904708, </w:t>
      </w:r>
      <w:r w:rsidR="00EB2616">
        <w:t xml:space="preserve"> </w:t>
      </w:r>
      <w:r w:rsidRPr="00FD428F">
        <w:t>da u roku od 15 dana solidarno up</w:t>
      </w:r>
      <w:r w:rsidR="001F1DAA">
        <w:t>late na sudski depozit ovog sud br. HR5123900011300069195</w:t>
      </w:r>
      <w:r w:rsidRPr="00FD428F">
        <w:t xml:space="preserve">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446160">
        <w:t xml:space="preserve">pozivom na broj </w:t>
      </w:r>
      <w:r w:rsidR="003D1676" w:rsidRPr="00FD428F">
        <w:t>10-</w:t>
      </w:r>
      <w:r w:rsidR="0047524F">
        <w:t>427</w:t>
      </w:r>
      <w:r w:rsidR="001F1DAA">
        <w:t>-19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</w:t>
      </w:r>
      <w:r w:rsidR="006E4014">
        <w:t xml:space="preserve">Trgovačkom sudu u Splitu </w:t>
      </w:r>
      <w:r w:rsidR="00D76EDF" w:rsidRPr="00FD428F">
        <w:t xml:space="preserve">dana </w:t>
      </w:r>
      <w:r w:rsidR="00EB36DB">
        <w:t>07</w:t>
      </w:r>
      <w:r w:rsidR="009E1D0A">
        <w:t>.</w:t>
      </w:r>
      <w:r w:rsidR="00E67B41">
        <w:t xml:space="preserve"> </w:t>
      </w:r>
      <w:r w:rsidR="00EB36DB">
        <w:t>svibnja</w:t>
      </w:r>
      <w:r w:rsidR="00BA1BAA" w:rsidRPr="00FD428F">
        <w:t xml:space="preserve"> </w:t>
      </w:r>
      <w:r w:rsidR="00EB36DB">
        <w:t>2019</w:t>
      </w:r>
      <w:r w:rsidRPr="00FD428F">
        <w:t>.g. prijedlog za otvaranje stečajnog postupka nad dužnikom</w:t>
      </w:r>
      <w:r w:rsidR="00446160">
        <w:t xml:space="preserve"> </w:t>
      </w:r>
      <w:r w:rsidR="0047524F" w:rsidRPr="0047524F">
        <w:t>BANICA d.o.o., Preradovićev</w:t>
      </w:r>
      <w:r w:rsidR="0047524F">
        <w:t>a 12, Cavtat, OIB: 95921904708.</w:t>
      </w: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6E4014">
        <w:t>09</w:t>
      </w:r>
      <w:r w:rsidR="008E04A1">
        <w:t xml:space="preserve">. </w:t>
      </w:r>
      <w:r w:rsidR="006E4014">
        <w:t>s</w:t>
      </w:r>
      <w:r w:rsidR="00EB36DB">
        <w:t>vibnja 2019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EB36DB">
        <w:t>18</w:t>
      </w:r>
      <w:r w:rsidR="006E4014">
        <w:t>.</w:t>
      </w:r>
      <w:r w:rsidR="00EB36DB">
        <w:t>582</w:t>
      </w:r>
      <w:r w:rsidR="0037057F">
        <w:t>,</w:t>
      </w:r>
      <w:r w:rsidR="00EB36DB">
        <w:t>19</w:t>
      </w:r>
      <w:r w:rsidR="009E1D0A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EB36DB">
        <w:t>22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EB36DB">
        <w:t>154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</w:t>
      </w:r>
      <w:r w:rsidR="0037057F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47524F" w:rsidP="00407841" w:rsidR="001D4345" w:rsidRPr="00480E9F">
      <w:pPr>
        <w:jc w:val="center"/>
        <w:rPr>
          <w:b/>
        </w:rPr>
      </w:pPr>
      <w:r>
        <w:rPr>
          <w:b/>
        </w:rPr>
        <w:t>U Dubrovniku, 07</w:t>
      </w:r>
      <w:r w:rsidR="00446160">
        <w:rPr>
          <w:b/>
        </w:rPr>
        <w:t>.lipnja</w:t>
      </w:r>
      <w:r w:rsidR="001F1DAA">
        <w:rPr>
          <w:b/>
        </w:rPr>
        <w:t xml:space="preserve"> 2019 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88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EB36DB">
          <w:t>427</w:t>
        </w:r>
        <w:r w:rsidR="0037057F">
          <w:t>/19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C2281"/>
    <w:rsid w:val="000D1ACF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1DAA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057F"/>
    <w:rsid w:val="003716B5"/>
    <w:rsid w:val="00396519"/>
    <w:rsid w:val="0039697D"/>
    <w:rsid w:val="003A1AC6"/>
    <w:rsid w:val="003C569E"/>
    <w:rsid w:val="003D1676"/>
    <w:rsid w:val="003D731C"/>
    <w:rsid w:val="003E5BBD"/>
    <w:rsid w:val="003F177E"/>
    <w:rsid w:val="00407841"/>
    <w:rsid w:val="00411080"/>
    <w:rsid w:val="0043509E"/>
    <w:rsid w:val="004410EB"/>
    <w:rsid w:val="00443432"/>
    <w:rsid w:val="00446160"/>
    <w:rsid w:val="00456496"/>
    <w:rsid w:val="004634EE"/>
    <w:rsid w:val="00464D3F"/>
    <w:rsid w:val="00466197"/>
    <w:rsid w:val="0047524F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61076"/>
    <w:rsid w:val="00686368"/>
    <w:rsid w:val="006A76BD"/>
    <w:rsid w:val="006C4D7E"/>
    <w:rsid w:val="006E2DFA"/>
    <w:rsid w:val="006E4014"/>
    <w:rsid w:val="006F2714"/>
    <w:rsid w:val="00710238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04A1"/>
    <w:rsid w:val="008E102D"/>
    <w:rsid w:val="008E3CA3"/>
    <w:rsid w:val="00936740"/>
    <w:rsid w:val="0096209E"/>
    <w:rsid w:val="00976AE2"/>
    <w:rsid w:val="009870A9"/>
    <w:rsid w:val="009D5071"/>
    <w:rsid w:val="009D7CA5"/>
    <w:rsid w:val="009E1D0A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96BCE"/>
    <w:rsid w:val="00AC3859"/>
    <w:rsid w:val="00AD174F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CF7DDC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362EA"/>
    <w:rsid w:val="00E52B8B"/>
    <w:rsid w:val="00E6442B"/>
    <w:rsid w:val="00E67B41"/>
    <w:rsid w:val="00EA5C88"/>
    <w:rsid w:val="00EB0E64"/>
    <w:rsid w:val="00EB11A9"/>
    <w:rsid w:val="00EB2616"/>
    <w:rsid w:val="00EB36DB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4882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8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8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8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8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8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8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8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8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St-427/2019</izvorni_sadrzaj>
    <derivirana_varijabla naziv="DomainObject.Predmet.OznakaBroj_1">St-427/2019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BANICA d.o.o. za trgovinu i usluge</izvorni_sadrzaj>
    <derivirana_varijabla naziv="DomainObject.Predmet.ProtustrankaFormated_1">  BANICA d.o.o. za trgovinu i usluge</derivirana_varijabla>
  </DomainObject.Predmet.ProtustrankaFormated>
  <DomainObject.Predmet.ProtustrankaFormatedOIB>
    <izvorni_sadrzaj>  BANICA d.o.o. za trgovinu i usluge, OIB 95921904708</izvorni_sadrzaj>
    <derivirana_varijabla naziv="DomainObject.Predmet.ProtustrankaFormatedOIB_1">  BANICA d.o.o. za trgovinu i usluge, OIB 95921904708</derivirana_varijabla>
  </DomainObject.Predmet.ProtustrankaFormatedOIB>
  <DomainObject.Predmet.ProtustrankaFormatedWithAdress>
    <izvorni_sadrzaj> BANICA d.o.o. za trgovinu i usluge, Preradovićeva 12, 20210 Cavtat</izvorni_sadrzaj>
    <derivirana_varijabla naziv="DomainObject.Predmet.ProtustrankaFormatedWithAdress_1"> BANICA d.o.o. za trgovinu i usluge, Preradovićeva 12, 20210 Cavtat</derivirana_varijabla>
  </DomainObject.Predmet.ProtustrankaFormatedWithAdress>
  <DomainObject.Predmet.ProtustrankaFormatedWithAdressOIB>
    <izvorni_sadrzaj> BANICA d.o.o. za trgovinu i usluge, OIB 95921904708, Preradovićeva 12, 20210 Cavtat</izvorni_sadrzaj>
    <derivirana_varijabla naziv="DomainObject.Predmet.ProtustrankaFormatedWithAdressOIB_1"> BANICA d.o.o. za trgovinu i usluge, OIB 95921904708, Preradovićeva 12, 20210 Cavtat</derivirana_varijabla>
  </DomainObject.Predmet.ProtustrankaFormatedWithAdressOIB>
  <DomainObject.Predmet.ProtustrankaWithAdress>
    <izvorni_sadrzaj>BANICA d.o.o. za trgovinu i usluge Preradovićeva 12, 20210 Cavtat</izvorni_sadrzaj>
    <derivirana_varijabla naziv="DomainObject.Predmet.ProtustrankaWithAdress_1">BANICA d.o.o. za trgovinu i usluge Preradovićeva 12, 20210 Cavtat</derivirana_varijabla>
  </DomainObject.Predmet.ProtustrankaWithAdress>
  <DomainObject.Predmet.ProtustrankaWithAdressOIB>
    <izvorni_sadrzaj>BANICA d.o.o. za trgovinu i usluge, OIB 95921904708, Preradovićeva 12, 20210 Cavtat</izvorni_sadrzaj>
    <derivirana_varijabla naziv="DomainObject.Predmet.ProtustrankaWithAdressOIB_1">BANICA d.o.o. za trgovinu i usluge, OIB 95921904708, Preradovićeva 12, 20210 Cavtat</derivirana_varijabla>
  </DomainObject.Predmet.ProtustrankaWithAdressOIB>
  <DomainObject.Predmet.ProtustrankaNazivFormated>
    <izvorni_sadrzaj>BANICA d.o.o. za trgovinu i usluge</izvorni_sadrzaj>
    <derivirana_varijabla naziv="DomainObject.Predmet.ProtustrankaNazivFormated_1">BANICA d.o.o. za trgovinu i usluge</derivirana_varijabla>
  </DomainObject.Predmet.ProtustrankaNazivFormated>
  <DomainObject.Predmet.ProtustrankaNazivFormatedOIB>
    <izvorni_sadrzaj>BANICA d.o.o. za trgovinu i usluge, OIB 95921904708</izvorni_sadrzaj>
    <derivirana_varijabla naziv="DomainObject.Predmet.ProtustrankaNazivFormatedOIB_1">BANICA d.o.o. za trgovinu i usluge, OIB 95921904708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18582.19</izvorni_sadrzaj>
    <derivirana_varijabla naziv="DomainObject.Predmet.TrenutnaVrijednost_1">18582.19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BANICA d.o.o. za trgovinu i usluge</item>
    </izvorni_sadrzaj>
    <derivirana_varijabla naziv="DomainObject.Predmet.ProtuStrankaListFormated_1">
      <item>BANICA d.o.o. za trgovinu i usluge</item>
    </derivirana_varijabla>
  </DomainObject.Predmet.ProtuStrankaListFormated>
  <DomainObject.Predmet.ProtuStrankaListFormatedOIB>
    <izvorni_sadrzaj>
      <item>BANICA d.o.o. za trgovinu i usluge, OIB 95921904708</item>
    </izvorni_sadrzaj>
    <derivirana_varijabla naziv="DomainObject.Predmet.ProtuStrankaListFormatedOIB_1">
      <item>BANICA d.o.o. za trgovinu i usluge, OIB 95921904708</item>
    </derivirana_varijabla>
  </DomainObject.Predmet.ProtuStrankaListFormatedOIB>
  <DomainObject.Predmet.ProtuStrankaListFormatedWithAdress>
    <izvorni_sadrzaj>
      <item>BANICA d.o.o. za trgovinu i usluge, Preradovićeva 12, 20210 Cavtat</item>
    </izvorni_sadrzaj>
    <derivirana_varijabla naziv="DomainObject.Predmet.ProtuStrankaListFormatedWithAdress_1">
      <item>BANICA d.o.o. za trgovinu i usluge, Preradovićeva 12, 20210 Cavtat</item>
    </derivirana_varijabla>
  </DomainObject.Predmet.ProtuStrankaListFormatedWithAdress>
  <DomainObject.Predmet.ProtuStrankaListFormatedWithAdressOIB>
    <izvorni_sadrzaj>
      <item>BANICA d.o.o. za trgovinu i usluge, OIB 95921904708, Preradovićeva 12, 20210 Cavtat</item>
    </izvorni_sadrzaj>
    <derivirana_varijabla naziv="DomainObject.Predmet.ProtuStrankaListFormatedWithAdressOIB_1">
      <item>BANICA d.o.o. za trgovinu i usluge, OIB 95921904708, Preradovićeva 12, 20210 Cavtat</item>
    </derivirana_varijabla>
  </DomainObject.Predmet.ProtuStrankaListFormatedWithAdressOIB>
  <DomainObject.Predmet.ProtuStrankaListNazivFormated>
    <izvorni_sadrzaj>
      <item>BANICA d.o.o. za trgovinu i usluge</item>
    </izvorni_sadrzaj>
    <derivirana_varijabla naziv="DomainObject.Predmet.ProtuStrankaListNazivFormated_1">
      <item>BANICA d.o.o. za trgovinu i usluge</item>
    </derivirana_varijabla>
  </DomainObject.Predmet.ProtuStrankaListNazivFormated>
  <DomainObject.Predmet.ProtuStrankaListNazivFormatedOIB>
    <izvorni_sadrzaj>
      <item>BANICA d.o.o. za trgovinu i usluge, OIB 95921904708</item>
    </izvorni_sadrzaj>
    <derivirana_varijabla naziv="DomainObject.Predmet.ProtuStrankaListNazivFormatedOIB_1">
      <item>BANICA d.o.o. za trgovinu i usluge, OIB 95921904708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BANICA d.o.o. za trgovinu i usluge</izvorni_sadrzaj>
    <derivirana_varijabla naziv="DomainObject.Predmet.ProtustrankaIDrugi_1">BANICA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BANICA d.o.o. za trgovinu i usluge, OIB 95921904708, Preradovićeva 12, 20210 Cavtat</izvorni_sadrzaj>
    <derivirana_varijabla naziv="DomainObject.Predmet.ProtustrankaIDrugiAdressOIB_1">BANICA d.o.o. za trgovinu i usluge, OIB 95921904708, Preradovićeva 12,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BANICA d.o.o. za trgovinu i usluge</item>
    </izvorni_sadrzaj>
    <derivirana_varijabla naziv="DomainObject.Predmet.SudioniciListNaziv_1">
      <item>FINA, RC Split, Podružnica Dubrovnik</item>
      <item>BANICA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BANICA d.o.o. za trgovinu i usluge, OIB 95921904708, Preradovićeva 12,20210 Cavtat</item>
    </izvorni_sadrzaj>
    <derivirana_varijabla naziv="DomainObject.Predmet.SudioniciListAdressOIB_1">
      <item>FINA, RC Split, Podružnica Dubrovnik, OIB 85821130368, Vukovarska 2,20000 Dubrovnik</item>
      <item>BANICA d.o.o. za trgovinu i usluge, OIB 95921904708, Preradovićeva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95921904708</item>
    </izvorni_sadrzaj>
    <derivirana_varijabla naziv="DomainObject.Predmet.SudioniciListNazivOIB_1">
      <item>, OIB 85821130368</item>
      <item>, OIB 95921904708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2019.</izvorni_sadrzaj>
    <derivirana_varijabla naziv="DomainObject.Predmet.DatumZadnjeOdrzaneSudskeRadnje_1">7. lipnja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St-427/2019-4</izvorni_sadrzaj>
    <derivirana_varijabla naziv="DomainObject.PredzadnjaOdlukaIzPredmeta.Oznaka_1">St-427/2019-4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7745C-38F5-47F2-9853-45D4EA270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3511</properties:Characters>
  <properties:Lines>93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2019-06-07T09:23:00Z</dcterms:created>
  <dc:creator>Diana Butigan Granić</dc:creator>
  <cp:lastModifiedBy>Sanja Vuković</cp:lastModifiedBy>
  <cp:lastPrinted>2019-03-22T08:16:00Z</cp:lastPrinted>
  <dcterms:modified xmlns:xsi="http://www.w3.org/2001/XMLSchema-instance" xsi:type="dcterms:W3CDTF">2019-06-07T09:27:00Z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(427-19 -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