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b7e14" w14:paraId="a2b7e14" w:rsidRDefault="00A26132" w:rsidP="00A26132" w:rsidR="00A26132" w:rsidRPr="00554299">
      <w:pPr>
        <w15:collapsed w:val="false"/>
        <w:rPr>
          <w:rFonts w:cs="Times New Roman"/>
          <w:szCs w:val="24"/>
        </w:rPr>
      </w:pPr>
      <w:bookmarkStart w:name="_GoBack" w:id="0"/>
      <w:bookmarkEnd w:id="0"/>
      <w:r w:rsidRPr="00554299">
        <w:rPr>
          <w:rFonts w:cs="Times New Roman"/>
          <w:szCs w:val="24"/>
        </w:rPr>
        <w:t xml:space="preserve">     </w:t>
      </w:r>
      <w:r w:rsidRPr="00554299">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A26132" w:rsidP="00A26132" w:rsidR="00A26132" w:rsidRPr="00554299">
      <w:pPr>
        <w:rPr>
          <w:rFonts w:cs="Times New Roman"/>
          <w:szCs w:val="24"/>
        </w:rPr>
      </w:pPr>
      <w:r w:rsidRPr="00554299">
        <w:rPr>
          <w:rFonts w:cs="Times New Roman"/>
          <w:szCs w:val="24"/>
        </w:rPr>
        <w:t>REPUBLIKA HRVATSKA</w:t>
      </w:r>
    </w:p>
    <w:p w:rsidRDefault="00A26132" w:rsidP="00A26132" w:rsidR="00A26132" w:rsidRPr="00554299">
      <w:pPr>
        <w:rPr>
          <w:rFonts w:cs="Times New Roman"/>
          <w:szCs w:val="24"/>
        </w:rPr>
      </w:pPr>
      <w:r w:rsidRPr="00554299">
        <w:rPr>
          <w:rFonts w:cs="Times New Roman"/>
          <w:szCs w:val="24"/>
        </w:rPr>
        <w:t>Trgovački sud u Zagrebu</w:t>
      </w:r>
    </w:p>
    <w:p w:rsidRDefault="00A26132" w:rsidP="00A26132" w:rsidR="00554299">
      <w:pPr>
        <w:rPr>
          <w:rFonts w:cs="Times New Roman"/>
          <w:szCs w:val="24"/>
        </w:rPr>
      </w:pPr>
      <w:r w:rsidRPr="00554299">
        <w:rPr>
          <w:rFonts w:cs="Times New Roman"/>
          <w:szCs w:val="24"/>
        </w:rPr>
        <w:t xml:space="preserve">Zagreb, Amruševa 2/II       </w:t>
      </w:r>
    </w:p>
    <w:p w:rsidRDefault="00A26132" w:rsidP="00A26132" w:rsidR="004E36DF">
      <w:pPr>
        <w:rPr>
          <w:rFonts w:cs="Times New Roman"/>
          <w:szCs w:val="24"/>
        </w:rPr>
      </w:pPr>
      <w:r w:rsidRPr="00554299">
        <w:rPr>
          <w:rFonts w:cs="Times New Roman"/>
          <w:szCs w:val="24"/>
        </w:rPr>
        <w:t xml:space="preserve"> </w:t>
      </w:r>
      <w:r w:rsidRPr="00554299">
        <w:rPr>
          <w:rFonts w:cs="Times New Roman"/>
          <w:szCs w:val="24"/>
        </w:rPr>
        <w:tab/>
      </w:r>
      <w:r w:rsidRPr="00554299">
        <w:rPr>
          <w:rFonts w:cs="Times New Roman"/>
          <w:szCs w:val="24"/>
        </w:rPr>
        <w:tab/>
      </w:r>
      <w:r w:rsidRPr="00554299">
        <w:rPr>
          <w:rFonts w:cs="Times New Roman"/>
          <w:szCs w:val="24"/>
        </w:rPr>
        <w:tab/>
      </w:r>
      <w:r w:rsidRPr="00554299">
        <w:rPr>
          <w:rFonts w:cs="Times New Roman"/>
          <w:szCs w:val="24"/>
        </w:rPr>
        <w:tab/>
      </w:r>
    </w:p>
    <w:p w:rsidRDefault="00A26132" w:rsidP="00A26132" w:rsidR="00A26132" w:rsidRPr="00554299">
      <w:pPr>
        <w:rPr>
          <w:rFonts w:cs="Times New Roman"/>
          <w:szCs w:val="24"/>
        </w:rPr>
      </w:pPr>
      <w:r w:rsidRPr="00554299">
        <w:rPr>
          <w:rFonts w:cs="Times New Roman"/>
          <w:szCs w:val="24"/>
        </w:rPr>
        <w:tab/>
        <w:t xml:space="preserve"> </w:t>
      </w:r>
    </w:p>
    <w:p w:rsidRDefault="00A26132" w:rsidP="00A26132" w:rsidR="00A26132" w:rsidRPr="00554299">
      <w:pPr>
        <w:rPr>
          <w:rFonts w:cs="Times New Roman"/>
          <w:szCs w:val="24"/>
        </w:rPr>
      </w:pPr>
    </w:p>
    <w:p w:rsidRDefault="00A26132" w:rsidP="00A26132" w:rsidR="00A26132" w:rsidRPr="00554299">
      <w:pPr>
        <w:jc w:val="center"/>
        <w:rPr>
          <w:rFonts w:cs="Times New Roman"/>
          <w:szCs w:val="24"/>
        </w:rPr>
      </w:pPr>
      <w:r w:rsidRPr="00554299">
        <w:rPr>
          <w:rFonts w:cs="Times New Roman"/>
          <w:szCs w:val="24"/>
        </w:rPr>
        <w:t>R</w:t>
      </w:r>
      <w:r w:rsidR="002C6F0D" w:rsidRPr="00554299">
        <w:rPr>
          <w:rFonts w:cs="Times New Roman"/>
          <w:szCs w:val="24"/>
        </w:rPr>
        <w:t xml:space="preserve"> </w:t>
      </w:r>
      <w:r w:rsidRPr="00554299">
        <w:rPr>
          <w:rFonts w:cs="Times New Roman"/>
          <w:szCs w:val="24"/>
        </w:rPr>
        <w:t>E</w:t>
      </w:r>
      <w:r w:rsidR="002C6F0D" w:rsidRPr="00554299">
        <w:rPr>
          <w:rFonts w:cs="Times New Roman"/>
          <w:szCs w:val="24"/>
        </w:rPr>
        <w:t xml:space="preserve"> </w:t>
      </w:r>
      <w:r w:rsidRPr="00554299">
        <w:rPr>
          <w:rFonts w:cs="Times New Roman"/>
          <w:szCs w:val="24"/>
        </w:rPr>
        <w:t>P</w:t>
      </w:r>
      <w:r w:rsidR="002C6F0D" w:rsidRPr="00554299">
        <w:rPr>
          <w:rFonts w:cs="Times New Roman"/>
          <w:szCs w:val="24"/>
        </w:rPr>
        <w:t xml:space="preserve"> </w:t>
      </w:r>
      <w:r w:rsidRPr="00554299">
        <w:rPr>
          <w:rFonts w:cs="Times New Roman"/>
          <w:szCs w:val="24"/>
        </w:rPr>
        <w:t>U</w:t>
      </w:r>
      <w:r w:rsidR="002C6F0D" w:rsidRPr="00554299">
        <w:rPr>
          <w:rFonts w:cs="Times New Roman"/>
          <w:szCs w:val="24"/>
        </w:rPr>
        <w:t xml:space="preserve"> </w:t>
      </w:r>
      <w:r w:rsidRPr="00554299">
        <w:rPr>
          <w:rFonts w:cs="Times New Roman"/>
          <w:szCs w:val="24"/>
        </w:rPr>
        <w:t>B</w:t>
      </w:r>
      <w:r w:rsidR="002C6F0D" w:rsidRPr="00554299">
        <w:rPr>
          <w:rFonts w:cs="Times New Roman"/>
          <w:szCs w:val="24"/>
        </w:rPr>
        <w:t xml:space="preserve"> </w:t>
      </w:r>
      <w:r w:rsidRPr="00554299">
        <w:rPr>
          <w:rFonts w:cs="Times New Roman"/>
          <w:szCs w:val="24"/>
        </w:rPr>
        <w:t>L</w:t>
      </w:r>
      <w:r w:rsidR="002C6F0D" w:rsidRPr="00554299">
        <w:rPr>
          <w:rFonts w:cs="Times New Roman"/>
          <w:szCs w:val="24"/>
        </w:rPr>
        <w:t xml:space="preserve"> </w:t>
      </w:r>
      <w:r w:rsidRPr="00554299">
        <w:rPr>
          <w:rFonts w:cs="Times New Roman"/>
          <w:szCs w:val="24"/>
        </w:rPr>
        <w:t>I</w:t>
      </w:r>
      <w:r w:rsidR="002C6F0D" w:rsidRPr="00554299">
        <w:rPr>
          <w:rFonts w:cs="Times New Roman"/>
          <w:szCs w:val="24"/>
        </w:rPr>
        <w:t xml:space="preserve"> </w:t>
      </w:r>
      <w:r w:rsidRPr="00554299">
        <w:rPr>
          <w:rFonts w:cs="Times New Roman"/>
          <w:szCs w:val="24"/>
        </w:rPr>
        <w:t>K</w:t>
      </w:r>
      <w:r w:rsidR="002C6F0D" w:rsidRPr="00554299">
        <w:rPr>
          <w:rFonts w:cs="Times New Roman"/>
          <w:szCs w:val="24"/>
        </w:rPr>
        <w:t xml:space="preserve"> </w:t>
      </w:r>
      <w:r w:rsidRPr="00554299">
        <w:rPr>
          <w:rFonts w:cs="Times New Roman"/>
          <w:szCs w:val="24"/>
        </w:rPr>
        <w:t xml:space="preserve">A </w:t>
      </w:r>
      <w:r w:rsidR="002C6F0D" w:rsidRPr="00554299">
        <w:rPr>
          <w:rFonts w:cs="Times New Roman"/>
          <w:szCs w:val="24"/>
        </w:rPr>
        <w:t xml:space="preserve"> </w:t>
      </w:r>
      <w:r w:rsidRPr="00554299">
        <w:rPr>
          <w:rFonts w:cs="Times New Roman"/>
          <w:szCs w:val="24"/>
        </w:rPr>
        <w:t>H</w:t>
      </w:r>
      <w:r w:rsidR="002C6F0D" w:rsidRPr="00554299">
        <w:rPr>
          <w:rFonts w:cs="Times New Roman"/>
          <w:szCs w:val="24"/>
        </w:rPr>
        <w:t xml:space="preserve"> </w:t>
      </w:r>
      <w:r w:rsidRPr="00554299">
        <w:rPr>
          <w:rFonts w:cs="Times New Roman"/>
          <w:szCs w:val="24"/>
        </w:rPr>
        <w:t>R</w:t>
      </w:r>
      <w:r w:rsidR="002C6F0D" w:rsidRPr="00554299">
        <w:rPr>
          <w:rFonts w:cs="Times New Roman"/>
          <w:szCs w:val="24"/>
        </w:rPr>
        <w:t xml:space="preserve"> </w:t>
      </w:r>
      <w:r w:rsidRPr="00554299">
        <w:rPr>
          <w:rFonts w:cs="Times New Roman"/>
          <w:szCs w:val="24"/>
        </w:rPr>
        <w:t>V</w:t>
      </w:r>
      <w:r w:rsidR="002C6F0D" w:rsidRPr="00554299">
        <w:rPr>
          <w:rFonts w:cs="Times New Roman"/>
          <w:szCs w:val="24"/>
        </w:rPr>
        <w:t xml:space="preserve"> </w:t>
      </w:r>
      <w:r w:rsidRPr="00554299">
        <w:rPr>
          <w:rFonts w:cs="Times New Roman"/>
          <w:szCs w:val="24"/>
        </w:rPr>
        <w:t>A</w:t>
      </w:r>
      <w:r w:rsidR="002C6F0D" w:rsidRPr="00554299">
        <w:rPr>
          <w:rFonts w:cs="Times New Roman"/>
          <w:szCs w:val="24"/>
        </w:rPr>
        <w:t xml:space="preserve"> </w:t>
      </w:r>
      <w:r w:rsidRPr="00554299">
        <w:rPr>
          <w:rFonts w:cs="Times New Roman"/>
          <w:szCs w:val="24"/>
        </w:rPr>
        <w:t>T</w:t>
      </w:r>
      <w:r w:rsidR="002C6F0D" w:rsidRPr="00554299">
        <w:rPr>
          <w:rFonts w:cs="Times New Roman"/>
          <w:szCs w:val="24"/>
        </w:rPr>
        <w:t xml:space="preserve"> </w:t>
      </w:r>
      <w:r w:rsidRPr="00554299">
        <w:rPr>
          <w:rFonts w:cs="Times New Roman"/>
          <w:szCs w:val="24"/>
        </w:rPr>
        <w:t>S</w:t>
      </w:r>
      <w:r w:rsidR="002C6F0D" w:rsidRPr="00554299">
        <w:rPr>
          <w:rFonts w:cs="Times New Roman"/>
          <w:szCs w:val="24"/>
        </w:rPr>
        <w:t xml:space="preserve"> </w:t>
      </w:r>
      <w:r w:rsidRPr="00554299">
        <w:rPr>
          <w:rFonts w:cs="Times New Roman"/>
          <w:szCs w:val="24"/>
        </w:rPr>
        <w:t>K</w:t>
      </w:r>
      <w:r w:rsidR="002C6F0D" w:rsidRPr="00554299">
        <w:rPr>
          <w:rFonts w:cs="Times New Roman"/>
          <w:szCs w:val="24"/>
        </w:rPr>
        <w:t xml:space="preserve"> </w:t>
      </w:r>
      <w:r w:rsidRPr="00554299">
        <w:rPr>
          <w:rFonts w:cs="Times New Roman"/>
          <w:szCs w:val="24"/>
        </w:rPr>
        <w:t>A</w:t>
      </w:r>
    </w:p>
    <w:p w:rsidRDefault="00A26132" w:rsidP="00A26132" w:rsidR="00A26132" w:rsidRPr="00554299">
      <w:pPr>
        <w:jc w:val="center"/>
        <w:rPr>
          <w:rFonts w:cs="Times New Roman"/>
          <w:szCs w:val="24"/>
        </w:rPr>
      </w:pPr>
      <w:r w:rsidRPr="00554299">
        <w:rPr>
          <w:rFonts w:cs="Times New Roman"/>
          <w:szCs w:val="24"/>
        </w:rPr>
        <w:t>R J E Š E NJ E</w:t>
      </w:r>
    </w:p>
    <w:p w:rsidRDefault="00A26132" w:rsidP="00A26132" w:rsidR="00A26132" w:rsidRPr="00554299">
      <w:pPr>
        <w:rPr>
          <w:rFonts w:cs="Times New Roman"/>
          <w:szCs w:val="24"/>
        </w:rPr>
      </w:pPr>
    </w:p>
    <w:p w:rsidRDefault="00A26132" w:rsidP="00A26132" w:rsidR="00A26132">
      <w:pPr>
        <w:jc w:val="both"/>
        <w:rPr>
          <w:rFonts w:cs="Times New Roman"/>
          <w:szCs w:val="24"/>
        </w:rPr>
      </w:pPr>
      <w:r w:rsidRPr="00554299">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964A88" w:rsidRPr="00554299">
        <w:rPr>
          <w:rFonts w:cs="Times New Roman"/>
          <w:szCs w:val="24"/>
          <w:lang w:val="pt-BR"/>
        </w:rPr>
        <w:t xml:space="preserve"> dana 12</w:t>
      </w:r>
      <w:r w:rsidRPr="00554299">
        <w:rPr>
          <w:rFonts w:cs="Times New Roman"/>
          <w:szCs w:val="24"/>
          <w:lang w:val="pt-BR"/>
        </w:rPr>
        <w:t>.</w:t>
      </w:r>
      <w:r w:rsidR="002C6F0D" w:rsidRPr="00554299">
        <w:rPr>
          <w:rFonts w:cs="Times New Roman"/>
          <w:szCs w:val="24"/>
          <w:lang w:val="pt-BR"/>
        </w:rPr>
        <w:t xml:space="preserve"> s</w:t>
      </w:r>
      <w:r w:rsidR="00964A88" w:rsidRPr="00554299">
        <w:rPr>
          <w:rFonts w:cs="Times New Roman"/>
          <w:szCs w:val="24"/>
          <w:lang w:val="pt-BR"/>
        </w:rPr>
        <w:t>rpnja</w:t>
      </w:r>
      <w:r w:rsidRPr="00554299">
        <w:rPr>
          <w:rFonts w:cs="Times New Roman"/>
          <w:szCs w:val="24"/>
          <w:lang w:val="pt-BR"/>
        </w:rPr>
        <w:t xml:space="preserve"> 2019.,</w:t>
      </w:r>
      <w:r w:rsidRPr="00554299">
        <w:rPr>
          <w:rFonts w:cs="Times New Roman"/>
          <w:szCs w:val="24"/>
        </w:rPr>
        <w:t xml:space="preserve">   </w:t>
      </w:r>
    </w:p>
    <w:p w:rsidRDefault="00554299" w:rsidP="00A26132" w:rsidR="00554299" w:rsidRPr="00554299">
      <w:pPr>
        <w:jc w:val="both"/>
        <w:rPr>
          <w:rFonts w:cs="Times New Roman"/>
          <w:szCs w:val="24"/>
        </w:rPr>
      </w:pPr>
    </w:p>
    <w:p w:rsidRDefault="00A26132" w:rsidP="00A26132" w:rsidR="00A26132" w:rsidRPr="00554299">
      <w:pPr>
        <w:jc w:val="both"/>
        <w:rPr>
          <w:rFonts w:cs="Times New Roman"/>
          <w:szCs w:val="24"/>
        </w:rPr>
      </w:pPr>
    </w:p>
    <w:p w:rsidRDefault="00A26132" w:rsidP="00A26132" w:rsidR="00A26132" w:rsidRPr="00554299">
      <w:pPr>
        <w:jc w:val="center"/>
        <w:rPr>
          <w:rFonts w:cs="Times New Roman"/>
          <w:szCs w:val="24"/>
        </w:rPr>
      </w:pPr>
      <w:r w:rsidRPr="00554299">
        <w:rPr>
          <w:rFonts w:cs="Times New Roman"/>
          <w:szCs w:val="24"/>
        </w:rPr>
        <w:t>r i j e š i o    j e</w:t>
      </w:r>
    </w:p>
    <w:p w:rsidRDefault="00A26132" w:rsidP="00A26132" w:rsidR="00A26132" w:rsidRPr="00554299">
      <w:pPr>
        <w:jc w:val="both"/>
        <w:rPr>
          <w:rFonts w:cs="Times New Roman"/>
          <w:szCs w:val="24"/>
        </w:rPr>
      </w:pPr>
    </w:p>
    <w:p w:rsidRDefault="00A26132" w:rsidP="00A26132" w:rsidR="00A26132" w:rsidRPr="00554299">
      <w:pPr>
        <w:jc w:val="both"/>
        <w:rPr>
          <w:rFonts w:cs="Times New Roman"/>
          <w:szCs w:val="24"/>
        </w:rPr>
      </w:pPr>
      <w:r w:rsidRPr="00554299">
        <w:rPr>
          <w:rFonts w:cs="Times New Roman"/>
          <w:szCs w:val="24"/>
        </w:rPr>
        <w:t xml:space="preserve">I   Utvrđuje se da je udovoljeno uvjetima za pravovaljanost prodaje, te se kupcu </w:t>
      </w:r>
    </w:p>
    <w:p w:rsidRDefault="00964A88" w:rsidP="00554299" w:rsidR="00A26132" w:rsidRPr="00554299">
      <w:pPr>
        <w:jc w:val="both"/>
        <w:rPr>
          <w:rFonts w:cs="Times New Roman"/>
          <w:szCs w:val="24"/>
        </w:rPr>
      </w:pPr>
      <w:r w:rsidRPr="00554299">
        <w:rPr>
          <w:rFonts w:cs="Times New Roman"/>
          <w:szCs w:val="24"/>
        </w:rPr>
        <w:t>Plaza nekretnine d.o.o. iz Zagreba, Ožujksa 4, OIB: 66584613713,</w:t>
      </w:r>
      <w:r w:rsidR="00A26132" w:rsidRPr="00554299">
        <w:rPr>
          <w:rFonts w:cs="Times New Roman"/>
          <w:szCs w:val="24"/>
        </w:rPr>
        <w:t xml:space="preserve"> </w:t>
      </w:r>
    </w:p>
    <w:p w:rsidRDefault="00A26132" w:rsidP="00554299" w:rsidR="00A26132" w:rsidRPr="00554299">
      <w:pPr>
        <w:jc w:val="both"/>
        <w:rPr>
          <w:rFonts w:cs="Times New Roman"/>
          <w:szCs w:val="24"/>
        </w:rPr>
      </w:pPr>
      <w:r w:rsidRPr="00554299">
        <w:rPr>
          <w:rFonts w:cs="Times New Roman"/>
          <w:szCs w:val="24"/>
        </w:rPr>
        <w:t xml:space="preserve">dosuđuju nekretnine stečajnog dužnika </w:t>
      </w:r>
      <w:r w:rsidRPr="00554299">
        <w:rPr>
          <w:rFonts w:cs="Times New Roman"/>
          <w:szCs w:val="24"/>
          <w:lang w:val="pt-BR"/>
        </w:rPr>
        <w:t xml:space="preserve">TUTUS GRADNJA d.o.o. - u stečaju, Zagreb, Nemčićeva 7, OIB: 19270342665, MBS: 080621774, </w:t>
      </w:r>
      <w:r w:rsidRPr="00554299">
        <w:rPr>
          <w:rFonts w:cs="Times New Roman"/>
          <w:szCs w:val="24"/>
        </w:rPr>
        <w:t>upisane u zemljišnim knjigama Općinskog građanskog suda u Zagrebu, Zemljišnoknjižni odjel Zagreb i to:</w:t>
      </w:r>
    </w:p>
    <w:p w:rsidRDefault="00964A88" w:rsidP="00A26132" w:rsidR="00964A88" w:rsidRPr="00554299">
      <w:pPr>
        <w:jc w:val="both"/>
        <w:rPr>
          <w:rFonts w:cs="Times New Roman"/>
          <w:szCs w:val="24"/>
        </w:rPr>
      </w:pPr>
    </w:p>
    <w:p w:rsidRDefault="00B05018"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 xml:space="preserve">-197. ETAŽA 103/10000, </w:t>
      </w:r>
      <w:r w:rsidRPr="00554299">
        <w:rPr>
          <w:rFonts w:eastAsiaTheme="minorHAnsi" w:hAnsi="Times New Roman" w:ascii="Times New Roman"/>
          <w:b w:val="false"/>
          <w:color w:val="auto"/>
          <w:szCs w:val="24"/>
          <w:lang w:eastAsia="en-US"/>
        </w:rPr>
        <w:tab/>
        <w:t xml:space="preserve">Poslovni prostor L0 u podrumu 2 zgrade (Nemčićeva 7), površine 156,58 m2, </w:t>
      </w:r>
      <w:r w:rsidRPr="00554299">
        <w:rPr>
          <w:rFonts w:eastAsiaTheme="minorHAnsi" w:hAnsi="Times New Roman" w:ascii="Times New Roman"/>
          <w:b w:val="false"/>
          <w:color w:val="auto"/>
          <w:szCs w:val="24"/>
          <w:lang w:eastAsia="en-US"/>
        </w:rPr>
        <w:tab/>
      </w:r>
      <w:r w:rsidRPr="00554299">
        <w:rPr>
          <w:rFonts w:eastAsiaTheme="minorHAnsi" w:hAnsi="Times New Roman" w:ascii="Times New Roman"/>
          <w:b w:val="false"/>
          <w:color w:val="auto"/>
          <w:szCs w:val="24"/>
          <w:lang w:eastAsia="en-US"/>
        </w:rPr>
        <w:tab/>
      </w:r>
      <w:r w:rsidRPr="00554299">
        <w:rPr>
          <w:rFonts w:eastAsiaTheme="minorHAnsi" w:hAnsi="Times New Roman" w:ascii="Times New Roman"/>
          <w:b w:val="false"/>
          <w:color w:val="auto"/>
          <w:szCs w:val="24"/>
          <w:lang w:eastAsia="en-US"/>
        </w:rPr>
        <w:tab/>
      </w:r>
      <w:r w:rsidRPr="00554299">
        <w:rPr>
          <w:rFonts w:eastAsiaTheme="minorHAnsi" w:hAnsi="Times New Roman" w:ascii="Times New Roman"/>
          <w:b w:val="false"/>
          <w:color w:val="auto"/>
          <w:szCs w:val="24"/>
          <w:lang w:eastAsia="en-US"/>
        </w:rPr>
        <w:tab/>
      </w:r>
    </w:p>
    <w:p w:rsidRDefault="00B05018"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 xml:space="preserve">-198. ETAŽA 201/10000 </w:t>
      </w:r>
      <w:r w:rsidRPr="00554299">
        <w:rPr>
          <w:rFonts w:eastAsiaTheme="minorHAnsi" w:hAnsi="Times New Roman" w:ascii="Times New Roman"/>
          <w:b w:val="false"/>
          <w:color w:val="auto"/>
          <w:szCs w:val="24"/>
          <w:lang w:eastAsia="en-US"/>
        </w:rPr>
        <w:tab/>
        <w:t xml:space="preserve">Poslovni prostor Lb u prizemlju zgrade (Nemčićeva 7), površine 228,55 m2, </w:t>
      </w:r>
    </w:p>
    <w:p w:rsidRDefault="00B05018" w:rsidP="00B05018" w:rsidR="00D1358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-199. ETAŽA 82/10000</w:t>
      </w:r>
      <w:r w:rsidRPr="00554299">
        <w:rPr>
          <w:rFonts w:eastAsiaTheme="minorHAnsi" w:hAnsi="Times New Roman" w:ascii="Times New Roman"/>
          <w:b w:val="false"/>
          <w:color w:val="auto"/>
          <w:szCs w:val="24"/>
          <w:lang w:eastAsia="en-US"/>
        </w:rPr>
        <w:tab/>
        <w:t xml:space="preserve">Poslovni prostor L1 u prizemlju zgrade (Nemčićeva 7), površine 93,89 m2, </w:t>
      </w:r>
    </w:p>
    <w:p w:rsidRDefault="00941E0E"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201. ETAŽA 24/10000</w:t>
      </w:r>
      <w:r w:rsidR="00B05018" w:rsidRPr="00554299">
        <w:rPr>
          <w:rFonts w:eastAsiaTheme="minorHAnsi" w:hAnsi="Times New Roman" w:ascii="Times New Roman"/>
          <w:b w:val="false"/>
          <w:color w:val="auto"/>
          <w:szCs w:val="24"/>
          <w:lang w:eastAsia="en-US"/>
        </w:rPr>
        <w:tab/>
        <w:t xml:space="preserve">Poslovni prostor L3 u prizemlju zgrade (Nemčićeva 7), površine 27,61 m2, </w:t>
      </w:r>
    </w:p>
    <w:p w:rsidRDefault="00941E0E"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203. ETAŽA 42/10000</w:t>
      </w:r>
      <w:r w:rsidR="00B05018" w:rsidRPr="00554299">
        <w:rPr>
          <w:rFonts w:eastAsiaTheme="minorHAnsi" w:hAnsi="Times New Roman" w:ascii="Times New Roman"/>
          <w:b w:val="false"/>
          <w:color w:val="auto"/>
          <w:szCs w:val="24"/>
          <w:lang w:eastAsia="en-US"/>
        </w:rPr>
        <w:tab/>
        <w:t xml:space="preserve">poslovni prostor L5 u prizemlju zgrade (Nemčićeva 7), površine 44,46 m2 s pripadajućim parkiralištem u prizemlju oznake pm10 površine 11,50 m2, sveukupne NKP 55,96 m2, </w:t>
      </w:r>
    </w:p>
    <w:p w:rsidRDefault="00941E0E"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205. ETAŽA 42/10000</w:t>
      </w:r>
      <w:r w:rsidR="00B05018" w:rsidRPr="00554299">
        <w:rPr>
          <w:rFonts w:eastAsiaTheme="minorHAnsi" w:hAnsi="Times New Roman" w:ascii="Times New Roman"/>
          <w:b w:val="false"/>
          <w:color w:val="auto"/>
          <w:szCs w:val="24"/>
          <w:lang w:eastAsia="en-US"/>
        </w:rPr>
        <w:tab/>
        <w:t xml:space="preserve">Poslovni prostor L7 u prizemlju zgrade (Nemčićeva 7), površine 44,97 m2 s pripadajućim parkiralištem u prizemlju oznake pm8 površine 11,50 m2, sveukupne NKP 56,47 m2, </w:t>
      </w:r>
    </w:p>
    <w:p w:rsidRDefault="00590513" w:rsidP="00B05018" w:rsidR="00590513"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206. ETAŽA 60/10000</w:t>
      </w:r>
      <w:r w:rsidR="00B05018" w:rsidRPr="00554299">
        <w:rPr>
          <w:rFonts w:eastAsiaTheme="minorHAnsi" w:hAnsi="Times New Roman" w:ascii="Times New Roman"/>
          <w:b w:val="false"/>
          <w:color w:val="auto"/>
          <w:szCs w:val="24"/>
          <w:lang w:eastAsia="en-US"/>
        </w:rPr>
        <w:tab/>
        <w:t xml:space="preserve">Poslovni prostor L8 u prizemlju zgrade (Nemčićeva 7), površine 68,59 m2, </w:t>
      </w:r>
    </w:p>
    <w:p w:rsidRDefault="00590513"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207. ETAŽA 41/10000</w:t>
      </w:r>
      <w:r w:rsidR="00B05018" w:rsidRPr="00554299">
        <w:rPr>
          <w:rFonts w:eastAsiaTheme="minorHAnsi" w:hAnsi="Times New Roman" w:ascii="Times New Roman"/>
          <w:b w:val="false"/>
          <w:color w:val="auto"/>
          <w:szCs w:val="24"/>
          <w:lang w:eastAsia="en-US"/>
        </w:rPr>
        <w:tab/>
        <w:t>Poslovni prostor L9 u prizemlju zgrade (Nemčićeva 7), površine 46,57 m2,</w:t>
      </w:r>
    </w:p>
    <w:p w:rsidRDefault="00590513" w:rsidP="00B05018" w:rsidR="00590513"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 xml:space="preserve">208. ETAŽA 41/10000 Poslovni prostor L10 u prizemlju zgrade (Nemčićeva 7), površine 46,74 m2, </w:t>
      </w:r>
    </w:p>
    <w:p w:rsidRDefault="00590513" w:rsidP="00B05018" w:rsidR="00590513"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209. ETAŽA 42/10000</w:t>
      </w:r>
      <w:r w:rsidR="00B05018" w:rsidRPr="00554299">
        <w:rPr>
          <w:rFonts w:eastAsiaTheme="minorHAnsi" w:hAnsi="Times New Roman" w:ascii="Times New Roman"/>
          <w:b w:val="false"/>
          <w:color w:val="auto"/>
          <w:szCs w:val="24"/>
          <w:lang w:eastAsia="en-US"/>
        </w:rPr>
        <w:tab/>
        <w:t xml:space="preserve">Poslovni prostor L11 u prizemlju zgrade (Nemčićeva 7), površine 48,27 m2, </w:t>
      </w:r>
    </w:p>
    <w:p w:rsidRDefault="00590513" w:rsidP="00B05018" w:rsidR="00590513"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lastRenderedPageBreak/>
        <w:t>-</w:t>
      </w:r>
      <w:r w:rsidR="00B05018" w:rsidRPr="00554299">
        <w:rPr>
          <w:rFonts w:eastAsiaTheme="minorHAnsi" w:hAnsi="Times New Roman" w:ascii="Times New Roman"/>
          <w:b w:val="false"/>
          <w:color w:val="auto"/>
          <w:szCs w:val="24"/>
          <w:lang w:eastAsia="en-US"/>
        </w:rPr>
        <w:t xml:space="preserve">210. ETAŽA 810/10000 </w:t>
      </w:r>
      <w:r w:rsidR="00B05018" w:rsidRPr="00554299">
        <w:rPr>
          <w:rFonts w:eastAsiaTheme="minorHAnsi" w:hAnsi="Times New Roman" w:ascii="Times New Roman"/>
          <w:b w:val="false"/>
          <w:color w:val="auto"/>
          <w:szCs w:val="24"/>
          <w:lang w:eastAsia="en-US"/>
        </w:rPr>
        <w:tab/>
        <w:t xml:space="preserve">Troetažni poslovni prostor L12 u podrumu 1 zgrade (Nemčićeva 7), površine 494,35 m2, u prizemlju zgrade (Nemčićeva 7), površine 163,58 m2 i prvom katu (Nemčićeva 7), površine 267,16 m2, sveukupne NKP 925,09 m2, </w:t>
      </w:r>
    </w:p>
    <w:p w:rsidRDefault="00590513"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211. ETAŽA 76/10000 Poslovni prostor L13 u prizemlju zgrade (Nemčićeva 7), površine 86,08 m2,</w:t>
      </w:r>
    </w:p>
    <w:p w:rsidRDefault="00590513"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213. ETAŽA 23/10000</w:t>
      </w:r>
      <w:r w:rsidR="00B05018" w:rsidRPr="00554299">
        <w:rPr>
          <w:rFonts w:eastAsiaTheme="minorHAnsi" w:hAnsi="Times New Roman" w:ascii="Times New Roman"/>
          <w:b w:val="false"/>
          <w:color w:val="auto"/>
          <w:szCs w:val="24"/>
          <w:lang w:eastAsia="en-US"/>
        </w:rPr>
        <w:tab/>
        <w:t>Poslovni prostor L29 u prizemlju zgrade (Nemčićeva 7), površine 25,99 m2,</w:t>
      </w:r>
    </w:p>
    <w:p w:rsidRDefault="00590513"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214. ETAŽA 17/10000  Poslovni prostor L30 u prizemlju zgrade (Nemčićeva 7), površine 19,32 m2,</w:t>
      </w:r>
      <w:r w:rsidRPr="00554299">
        <w:rPr>
          <w:rFonts w:eastAsiaTheme="minorHAnsi" w:hAnsi="Times New Roman" w:ascii="Times New Roman"/>
          <w:b w:val="false"/>
          <w:color w:val="auto"/>
          <w:szCs w:val="24"/>
          <w:lang w:eastAsia="en-US"/>
        </w:rPr>
        <w:t xml:space="preserve"> </w:t>
      </w:r>
    </w:p>
    <w:p w:rsidRDefault="00590513" w:rsidP="00B05018" w:rsidR="00590513"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215. ETAŽA 71/10000</w:t>
      </w:r>
      <w:r w:rsidR="00B05018" w:rsidRPr="00554299">
        <w:rPr>
          <w:rFonts w:eastAsiaTheme="minorHAnsi" w:hAnsi="Times New Roman" w:ascii="Times New Roman"/>
          <w:b w:val="false"/>
          <w:color w:val="auto"/>
          <w:szCs w:val="24"/>
          <w:lang w:eastAsia="en-US"/>
        </w:rPr>
        <w:tab/>
        <w:t>Poslovni prostor L12a na prvom katu zgrade (Nemčićeva 7), površine 80,90 m2,</w:t>
      </w:r>
    </w:p>
    <w:p w:rsidRDefault="00590513"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219. ETAŽA 30/10000</w:t>
      </w:r>
      <w:r w:rsidR="00B05018" w:rsidRPr="00554299">
        <w:rPr>
          <w:rFonts w:eastAsiaTheme="minorHAnsi" w:hAnsi="Times New Roman" w:ascii="Times New Roman"/>
          <w:b w:val="false"/>
          <w:color w:val="auto"/>
          <w:szCs w:val="24"/>
          <w:lang w:eastAsia="en-US"/>
        </w:rPr>
        <w:tab/>
        <w:t>Poslovni prostor L18 na prvom katu zgrade (Nemčićeva 7), površine 34,39 m2,</w:t>
      </w:r>
    </w:p>
    <w:p w:rsidRDefault="00590513"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220. ETAŽA 15/10000</w:t>
      </w:r>
      <w:r w:rsidR="00B05018" w:rsidRPr="00554299">
        <w:rPr>
          <w:rFonts w:eastAsiaTheme="minorHAnsi" w:hAnsi="Times New Roman" w:ascii="Times New Roman"/>
          <w:b w:val="false"/>
          <w:color w:val="auto"/>
          <w:szCs w:val="24"/>
          <w:lang w:eastAsia="en-US"/>
        </w:rPr>
        <w:tab/>
        <w:t>Poslovni prostor L19 na prvom katu zgrade (Nemčićeva 7), površine 17,07 m2,</w:t>
      </w:r>
    </w:p>
    <w:p w:rsidRDefault="00590513"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224. ETAŽA 74/10000</w:t>
      </w:r>
      <w:r w:rsidR="00B05018" w:rsidRPr="00554299">
        <w:rPr>
          <w:rFonts w:eastAsiaTheme="minorHAnsi" w:hAnsi="Times New Roman" w:ascii="Times New Roman"/>
          <w:b w:val="false"/>
          <w:color w:val="auto"/>
          <w:szCs w:val="24"/>
          <w:lang w:eastAsia="en-US"/>
        </w:rPr>
        <w:tab/>
        <w:t>poslovni prostor L23 na prvom katu zgrade (Nemčićeva 7), površine 84,27 m2,</w:t>
      </w:r>
    </w:p>
    <w:p w:rsidRDefault="00590513"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225. ETAŽA 199/10000 Poslovni prostor L24 na prvom katu zgrade (Nemčićeva 7), površine 226,98 m2,</w:t>
      </w:r>
    </w:p>
    <w:p w:rsidRDefault="00590513"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226. ETAŽA 46/10000</w:t>
      </w:r>
      <w:r w:rsidR="00B05018" w:rsidRPr="00554299">
        <w:rPr>
          <w:rFonts w:eastAsiaTheme="minorHAnsi" w:hAnsi="Times New Roman" w:ascii="Times New Roman"/>
          <w:b w:val="false"/>
          <w:color w:val="auto"/>
          <w:szCs w:val="24"/>
          <w:lang w:eastAsia="en-US"/>
        </w:rPr>
        <w:tab/>
        <w:t>Poslovni prostor L25 na prvom katu zgrade(Nemčićeva 7), površine 52,96 m2,</w:t>
      </w:r>
    </w:p>
    <w:p w:rsidRDefault="00590513"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227. ETAŽA 224/10000 Poslovni prostor L26 na prvom katu zgrade (Nemčićeva 7), površine 249,98 m2,</w:t>
      </w:r>
    </w:p>
    <w:p w:rsidRDefault="00590513" w:rsidP="00B05018" w:rsidR="00590513"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228. ETAŽA 60/10000</w:t>
      </w:r>
      <w:r w:rsidR="00B05018" w:rsidRPr="00554299">
        <w:rPr>
          <w:rFonts w:eastAsiaTheme="minorHAnsi" w:hAnsi="Times New Roman" w:ascii="Times New Roman"/>
          <w:b w:val="false"/>
          <w:color w:val="auto"/>
          <w:szCs w:val="24"/>
          <w:lang w:eastAsia="en-US"/>
        </w:rPr>
        <w:tab/>
        <w:t>Poslovni prostor L27 na prvom katu zgrade (Nemčićeva 7), površine 67,99 m2,</w:t>
      </w:r>
    </w:p>
    <w:p w:rsidRDefault="00590513" w:rsidP="00B05018" w:rsidR="00B05018" w:rsidRPr="00554299">
      <w:pPr>
        <w:pStyle w:val="Podnaslov"/>
        <w:rPr>
          <w:rFonts w:eastAsiaTheme="minorHAnsi" w:hAnsi="Times New Roman" w:ascii="Times New Roman"/>
          <w:b w:val="false"/>
          <w:color w:val="auto"/>
          <w:szCs w:val="24"/>
          <w:lang w:eastAsia="en-US"/>
        </w:rPr>
      </w:pPr>
      <w:r w:rsidRPr="00554299">
        <w:rPr>
          <w:rFonts w:eastAsiaTheme="minorHAnsi" w:hAnsi="Times New Roman" w:ascii="Times New Roman"/>
          <w:b w:val="false"/>
          <w:color w:val="auto"/>
          <w:szCs w:val="24"/>
          <w:lang w:eastAsia="en-US"/>
        </w:rPr>
        <w:t>-</w:t>
      </w:r>
      <w:r w:rsidR="00B05018" w:rsidRPr="00554299">
        <w:rPr>
          <w:rFonts w:eastAsiaTheme="minorHAnsi" w:hAnsi="Times New Roman" w:ascii="Times New Roman"/>
          <w:b w:val="false"/>
          <w:color w:val="auto"/>
          <w:szCs w:val="24"/>
          <w:lang w:eastAsia="en-US"/>
        </w:rPr>
        <w:t>229. ETAŽA 66/10000</w:t>
      </w:r>
      <w:r w:rsidR="00B05018" w:rsidRPr="00554299">
        <w:rPr>
          <w:rFonts w:eastAsiaTheme="minorHAnsi" w:hAnsi="Times New Roman" w:ascii="Times New Roman"/>
          <w:b w:val="false"/>
          <w:color w:val="auto"/>
          <w:szCs w:val="24"/>
          <w:lang w:eastAsia="en-US"/>
        </w:rPr>
        <w:tab/>
        <w:t>Poslovni prostor L28 na prvom katu zgrade (Nemčićeva 7), površine 80,04 m2,</w:t>
      </w:r>
    </w:p>
    <w:p w:rsidRDefault="00B05018" w:rsidP="00B05018" w:rsidR="00B05018" w:rsidRPr="00554299">
      <w:pPr>
        <w:pStyle w:val="Podnaslov"/>
        <w:rPr>
          <w:rFonts w:eastAsiaTheme="minorHAnsi" w:hAnsi="Times New Roman" w:ascii="Times New Roman"/>
          <w:b w:val="false"/>
          <w:color w:val="auto"/>
          <w:szCs w:val="24"/>
          <w:lang w:eastAsia="en-US"/>
        </w:rPr>
      </w:pPr>
    </w:p>
    <w:p w:rsidRDefault="00590513" w:rsidP="00B05018" w:rsidR="00A26132" w:rsidRPr="00554299">
      <w:pPr>
        <w:pStyle w:val="Podnaslov"/>
        <w:rPr>
          <w:rFonts w:hAnsi="Times New Roman" w:ascii="Times New Roman"/>
          <w:b w:val="false"/>
          <w:color w:val="auto"/>
          <w:szCs w:val="24"/>
          <w:lang w:val="en-US"/>
        </w:rPr>
      </w:pPr>
      <w:r w:rsidRPr="00554299">
        <w:rPr>
          <w:rFonts w:hAnsi="Times New Roman" w:ascii="Times New Roman"/>
          <w:b w:val="false"/>
          <w:color w:val="auto"/>
          <w:szCs w:val="24"/>
          <w:lang w:val="en-US"/>
        </w:rPr>
        <w:t>s</w:t>
      </w:r>
      <w:r w:rsidR="00A26132" w:rsidRPr="00554299">
        <w:rPr>
          <w:rFonts w:hAnsi="Times New Roman" w:ascii="Times New Roman"/>
          <w:b w:val="false"/>
          <w:color w:val="auto"/>
          <w:szCs w:val="24"/>
          <w:lang w:val="en-US"/>
        </w:rPr>
        <w:t xml:space="preserve">ve za iznos od </w:t>
      </w:r>
      <w:r w:rsidR="00C1178B" w:rsidRPr="00554299">
        <w:rPr>
          <w:rFonts w:hAnsi="Times New Roman" w:ascii="Times New Roman"/>
          <w:b w:val="false"/>
          <w:color w:val="auto"/>
          <w:szCs w:val="24"/>
          <w:lang w:val="en-US"/>
        </w:rPr>
        <w:t xml:space="preserve">17.132.892,00 </w:t>
      </w:r>
      <w:r w:rsidR="00A26132" w:rsidRPr="00554299">
        <w:rPr>
          <w:rFonts w:hAnsi="Times New Roman" w:ascii="Times New Roman"/>
          <w:b w:val="false"/>
          <w:color w:val="auto"/>
          <w:szCs w:val="24"/>
          <w:lang w:val="en-US"/>
        </w:rPr>
        <w:t>kuna.</w:t>
      </w:r>
    </w:p>
    <w:p w:rsidRDefault="00A26132" w:rsidP="00A26132" w:rsidR="00A26132" w:rsidRPr="00554299">
      <w:pPr>
        <w:pStyle w:val="Podnaslov"/>
        <w:rPr>
          <w:rFonts w:hAnsi="Times New Roman" w:ascii="Times New Roman"/>
          <w:b w:val="false"/>
          <w:color w:val="auto"/>
          <w:szCs w:val="24"/>
          <w:lang w:val="en-US"/>
        </w:rPr>
      </w:pPr>
    </w:p>
    <w:p w:rsidRDefault="00A26132" w:rsidP="00A26132" w:rsidR="00A26132" w:rsidRPr="00554299">
      <w:pPr>
        <w:jc w:val="both"/>
        <w:rPr>
          <w:rFonts w:cs="Times New Roman"/>
          <w:szCs w:val="24"/>
        </w:rPr>
      </w:pPr>
      <w:r w:rsidRPr="00554299">
        <w:rPr>
          <w:rFonts w:cs="Times New Roman"/>
          <w:szCs w:val="24"/>
        </w:rPr>
        <w:t>II</w:t>
      </w:r>
      <w:r w:rsidRPr="00554299">
        <w:rPr>
          <w:rFonts w:cs="Times New Roman"/>
          <w:szCs w:val="24"/>
        </w:rPr>
        <w:tab/>
        <w:t xml:space="preserve">Kupoprodajni ugovor za nekretnine stečajnog dužnika navedenih u točki I izreke od </w:t>
      </w:r>
      <w:r w:rsidR="00114F52" w:rsidRPr="00554299">
        <w:rPr>
          <w:rFonts w:cs="Times New Roman"/>
          <w:szCs w:val="24"/>
        </w:rPr>
        <w:t>4</w:t>
      </w:r>
      <w:r w:rsidRPr="00554299">
        <w:rPr>
          <w:rFonts w:cs="Times New Roman"/>
          <w:szCs w:val="24"/>
        </w:rPr>
        <w:t xml:space="preserve">. </w:t>
      </w:r>
      <w:r w:rsidR="00114F52" w:rsidRPr="00554299">
        <w:rPr>
          <w:rFonts w:cs="Times New Roman"/>
          <w:szCs w:val="24"/>
        </w:rPr>
        <w:t>travnja</w:t>
      </w:r>
      <w:r w:rsidRPr="00554299">
        <w:rPr>
          <w:rFonts w:cs="Times New Roman"/>
          <w:szCs w:val="24"/>
        </w:rPr>
        <w:t xml:space="preserve"> 2019. godine, Javnobilježnički ovjeren pod brojem: OV-</w:t>
      </w:r>
      <w:r w:rsidR="00114F52" w:rsidRPr="00554299">
        <w:rPr>
          <w:rFonts w:cs="Times New Roman"/>
          <w:szCs w:val="24"/>
        </w:rPr>
        <w:t>4753</w:t>
      </w:r>
      <w:r w:rsidRPr="00554299">
        <w:rPr>
          <w:rFonts w:cs="Times New Roman"/>
          <w:szCs w:val="24"/>
        </w:rPr>
        <w:t xml:space="preserve">/2019 dana </w:t>
      </w:r>
      <w:r w:rsidR="00114F52" w:rsidRPr="00554299">
        <w:rPr>
          <w:rFonts w:cs="Times New Roman"/>
          <w:szCs w:val="24"/>
        </w:rPr>
        <w:t>8.4</w:t>
      </w:r>
      <w:r w:rsidRPr="00554299">
        <w:rPr>
          <w:rFonts w:cs="Times New Roman"/>
          <w:szCs w:val="24"/>
        </w:rPr>
        <w:t>.2019. godine od strane Javnog bilježnika Renata Kutija Kušpilić, Zagreb, Maksimirska 3, ima učinak od dana pravomoćnosti ovog Rješenja o dosudi.</w:t>
      </w:r>
    </w:p>
    <w:p w:rsidRDefault="00A26132" w:rsidP="00A26132" w:rsidR="00A26132" w:rsidRPr="00554299">
      <w:pPr>
        <w:rPr>
          <w:rFonts w:cs="Times New Roman"/>
          <w:szCs w:val="24"/>
        </w:rPr>
      </w:pPr>
    </w:p>
    <w:p w:rsidRDefault="00A26132" w:rsidP="00114F52" w:rsidR="00A26132" w:rsidRPr="00554299">
      <w:pPr>
        <w:rPr>
          <w:rFonts w:cs="Times New Roman"/>
          <w:b/>
          <w:szCs w:val="24"/>
        </w:rPr>
      </w:pPr>
      <w:r w:rsidRPr="00554299">
        <w:rPr>
          <w:rFonts w:cs="Times New Roman"/>
          <w:szCs w:val="24"/>
        </w:rPr>
        <w:t>III</w:t>
      </w:r>
      <w:r w:rsidRPr="00554299">
        <w:rPr>
          <w:rFonts w:cs="Times New Roman"/>
          <w:szCs w:val="24"/>
        </w:rPr>
        <w:tab/>
        <w:t xml:space="preserve">Kupac </w:t>
      </w:r>
      <w:r w:rsidR="00114F52" w:rsidRPr="00554299">
        <w:rPr>
          <w:rFonts w:cs="Times New Roman"/>
          <w:szCs w:val="24"/>
        </w:rPr>
        <w:t xml:space="preserve">Plaza nekretnine d.o.o. iz Zagreba, Ožujksa 4, OIB: 66584613713, </w:t>
      </w:r>
      <w:r w:rsidRPr="00554299">
        <w:rPr>
          <w:rFonts w:cs="Times New Roman"/>
          <w:szCs w:val="24"/>
        </w:rPr>
        <w:t xml:space="preserve"> dužan je uplatiti iznos kupoprodajne cijene kako je to navedeno u Kupoprodajnom ugovoru za nekretnine od </w:t>
      </w:r>
      <w:r w:rsidR="00114F52" w:rsidRPr="00554299">
        <w:rPr>
          <w:rFonts w:cs="Times New Roman"/>
          <w:szCs w:val="24"/>
        </w:rPr>
        <w:t>4</w:t>
      </w:r>
      <w:r w:rsidRPr="00554299">
        <w:rPr>
          <w:rFonts w:cs="Times New Roman"/>
          <w:szCs w:val="24"/>
        </w:rPr>
        <w:t>.</w:t>
      </w:r>
      <w:r w:rsidR="00114F52" w:rsidRPr="00554299">
        <w:rPr>
          <w:rFonts w:cs="Times New Roman"/>
          <w:szCs w:val="24"/>
        </w:rPr>
        <w:t xml:space="preserve"> travnja</w:t>
      </w:r>
      <w:r w:rsidRPr="00554299">
        <w:rPr>
          <w:rFonts w:cs="Times New Roman"/>
          <w:szCs w:val="24"/>
        </w:rPr>
        <w:t xml:space="preserve"> 2019. godine, Javnobilježnički ovjeren pod brojem: </w:t>
      </w:r>
      <w:r w:rsidR="00977293" w:rsidRPr="00554299">
        <w:rPr>
          <w:rFonts w:cs="Times New Roman"/>
          <w:szCs w:val="24"/>
        </w:rPr>
        <w:t>OV-4753/2019 dana 8.4.2019</w:t>
      </w:r>
      <w:r w:rsidRPr="00554299">
        <w:rPr>
          <w:rFonts w:cs="Times New Roman"/>
          <w:szCs w:val="24"/>
        </w:rPr>
        <w:t>. godine od strane Javnog bilježnika Renata Kutija Kušpilić, Zagreb, Maksimirska 3.</w:t>
      </w:r>
    </w:p>
    <w:p w:rsidRDefault="00A26132" w:rsidP="00A26132" w:rsidR="00A26132" w:rsidRPr="00554299">
      <w:pPr>
        <w:jc w:val="both"/>
        <w:rPr>
          <w:rFonts w:cs="Times New Roman"/>
          <w:szCs w:val="24"/>
        </w:rPr>
      </w:pPr>
    </w:p>
    <w:p w:rsidRDefault="00A26132" w:rsidP="00A26132" w:rsidR="00A26132" w:rsidRPr="00554299">
      <w:pPr>
        <w:jc w:val="both"/>
        <w:rPr>
          <w:rFonts w:cs="Times New Roman"/>
          <w:szCs w:val="24"/>
        </w:rPr>
      </w:pPr>
      <w:r w:rsidRPr="00554299">
        <w:rPr>
          <w:rFonts w:cs="Times New Roman"/>
          <w:szCs w:val="24"/>
        </w:rPr>
        <w:t xml:space="preserve">IV </w:t>
      </w:r>
      <w:r w:rsidRPr="00554299">
        <w:rPr>
          <w:rFonts w:cs="Times New Roman"/>
          <w:szCs w:val="24"/>
        </w:rPr>
        <w:tab/>
        <w:t xml:space="preserve">Određuje se upis prava vlasništva za korist kupca na dosuđenoj nekretnini, nakon pravomoćnosti ovog rješenja i potvrde prodavatelja, kako je to navedeno u Kupoprodajnom ugovoru za nekretnine od </w:t>
      </w:r>
      <w:r w:rsidR="00977293" w:rsidRPr="00554299">
        <w:rPr>
          <w:rFonts w:cs="Times New Roman"/>
          <w:szCs w:val="24"/>
        </w:rPr>
        <w:t>4. travnja 2019</w:t>
      </w:r>
      <w:r w:rsidRPr="00554299">
        <w:rPr>
          <w:rFonts w:cs="Times New Roman"/>
          <w:szCs w:val="24"/>
        </w:rPr>
        <w:t>. u članku IV., da je kupac u cijelosti isplatio kupoprodajnu cijenu.</w:t>
      </w:r>
    </w:p>
    <w:p w:rsidRDefault="00A26132" w:rsidP="00A26132" w:rsidR="00A26132" w:rsidRPr="00554299">
      <w:pPr>
        <w:rPr>
          <w:rFonts w:cs="Times New Roman"/>
          <w:szCs w:val="24"/>
        </w:rPr>
      </w:pPr>
    </w:p>
    <w:p w:rsidRDefault="00A26132" w:rsidP="00A26132" w:rsidR="00A26132" w:rsidRPr="00554299">
      <w:pPr>
        <w:jc w:val="both"/>
        <w:rPr>
          <w:rFonts w:cs="Times New Roman"/>
          <w:szCs w:val="24"/>
        </w:rPr>
      </w:pPr>
      <w:r w:rsidRPr="00554299">
        <w:rPr>
          <w:rFonts w:cs="Times New Roman"/>
          <w:szCs w:val="24"/>
        </w:rPr>
        <w:t xml:space="preserve">V </w:t>
      </w:r>
      <w:r w:rsidRPr="00554299">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A26132" w:rsidP="00A26132" w:rsidR="00A26132" w:rsidRPr="00554299">
      <w:pPr>
        <w:jc w:val="both"/>
        <w:rPr>
          <w:rFonts w:cs="Times New Roman"/>
          <w:szCs w:val="24"/>
        </w:rPr>
      </w:pPr>
    </w:p>
    <w:p w:rsidRDefault="00A26132" w:rsidP="00A26132" w:rsidR="00A26132" w:rsidRPr="00554299">
      <w:pPr>
        <w:jc w:val="both"/>
        <w:rPr>
          <w:rFonts w:cs="Times New Roman"/>
          <w:szCs w:val="24"/>
        </w:rPr>
      </w:pPr>
      <w:r w:rsidRPr="00554299">
        <w:rPr>
          <w:rFonts w:cs="Times New Roman"/>
          <w:szCs w:val="24"/>
        </w:rPr>
        <w:lastRenderedPageBreak/>
        <w:t>kat. čestica 2146/1, Zgrada mješovite uporabe br. 8,7,9,11 (POV 2689 m2) i dvorište (POV. 1371 m2), Maksimirska – Nemčićeva, površine 4060 m2, z.k.ul. 25434,  k.o. Grad Zagreb</w:t>
      </w:r>
    </w:p>
    <w:p w:rsidRDefault="00A26132" w:rsidP="00A26132" w:rsidR="00A26132" w:rsidRPr="00554299">
      <w:pPr>
        <w:jc w:val="both"/>
        <w:rPr>
          <w:rFonts w:cs="Times New Roman"/>
          <w:szCs w:val="24"/>
        </w:rPr>
      </w:pPr>
    </w:p>
    <w:p w:rsidRDefault="00D4543F" w:rsidP="00554299"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 xml:space="preserve">-197. ETAŽA 103/10000, </w:t>
      </w:r>
      <w:r w:rsidRPr="00554299">
        <w:rPr>
          <w:rFonts w:cs="Times New Roman" w:eastAsia="Times New Roman"/>
          <w:szCs w:val="24"/>
          <w:lang w:eastAsia="hr-HR" w:val="en-US"/>
        </w:rPr>
        <w:tab/>
        <w:t xml:space="preserve">Poslovni prostor L0 u podrumu 2 zgrade (Nemčićeva 7), površine 156,58 m2, </w:t>
      </w:r>
      <w:r w:rsidRPr="00554299">
        <w:rPr>
          <w:rFonts w:cs="Times New Roman" w:eastAsia="Times New Roman"/>
          <w:szCs w:val="24"/>
          <w:lang w:eastAsia="hr-HR" w:val="en-US"/>
        </w:rPr>
        <w:tab/>
      </w:r>
      <w:r w:rsidRPr="00554299">
        <w:rPr>
          <w:rFonts w:cs="Times New Roman" w:eastAsia="Times New Roman"/>
          <w:szCs w:val="24"/>
          <w:lang w:eastAsia="hr-HR" w:val="en-US"/>
        </w:rPr>
        <w:tab/>
      </w:r>
      <w:r w:rsidRPr="00554299">
        <w:rPr>
          <w:rFonts w:cs="Times New Roman" w:eastAsia="Times New Roman"/>
          <w:szCs w:val="24"/>
          <w:lang w:eastAsia="hr-HR" w:val="en-US"/>
        </w:rPr>
        <w:tab/>
      </w:r>
      <w:r w:rsidRPr="00554299">
        <w:rPr>
          <w:rFonts w:cs="Times New Roman" w:eastAsia="Times New Roman"/>
          <w:szCs w:val="24"/>
          <w:lang w:eastAsia="hr-HR" w:val="en-US"/>
        </w:rPr>
        <w:tab/>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 xml:space="preserve">-198. ETAŽA 201/10000 </w:t>
      </w:r>
      <w:r w:rsidRPr="00554299">
        <w:rPr>
          <w:rFonts w:cs="Times New Roman" w:eastAsia="Times New Roman"/>
          <w:szCs w:val="24"/>
          <w:lang w:eastAsia="hr-HR" w:val="en-US"/>
        </w:rPr>
        <w:tab/>
        <w:t xml:space="preserve">Poslovni prostor Lb u prizemlju zgrade (Nemčićeva 7), površine 228,55 m2, </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-199. ETAŽA 82/10000</w:t>
      </w:r>
      <w:r w:rsidRPr="00554299">
        <w:rPr>
          <w:rFonts w:cs="Times New Roman" w:eastAsia="Times New Roman"/>
          <w:szCs w:val="24"/>
          <w:lang w:eastAsia="hr-HR" w:val="en-US"/>
        </w:rPr>
        <w:tab/>
        <w:t xml:space="preserve">Poslovni prostor L1 u prizemlju zgrade (Nemčićeva 7), površine 93,89 m2, </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-201. ETAŽA 24/10000</w:t>
      </w:r>
      <w:r w:rsidRPr="00554299">
        <w:rPr>
          <w:rFonts w:cs="Times New Roman" w:eastAsia="Times New Roman"/>
          <w:szCs w:val="24"/>
          <w:lang w:eastAsia="hr-HR" w:val="en-US"/>
        </w:rPr>
        <w:tab/>
        <w:t xml:space="preserve">Poslovni prostor L3 u prizemlju zgrade (Nemčićeva 7), površine 27,61 m2, </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-203. ETAŽA 42/10000</w:t>
      </w:r>
      <w:r w:rsidRPr="00554299">
        <w:rPr>
          <w:rFonts w:cs="Times New Roman" w:eastAsia="Times New Roman"/>
          <w:szCs w:val="24"/>
          <w:lang w:eastAsia="hr-HR" w:val="en-US"/>
        </w:rPr>
        <w:tab/>
        <w:t xml:space="preserve">poslovni prostor L5 u prizemlju zgrade (Nemčićeva 7), površine 44,46 m2 s pripadajućim parkiralištem u prizemlju oznake pm10 površine 11,50 m2, sveukupne NKP 55,96 m2, </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-205. ETAŽA 42/10000</w:t>
      </w:r>
      <w:r w:rsidRPr="00554299">
        <w:rPr>
          <w:rFonts w:cs="Times New Roman" w:eastAsia="Times New Roman"/>
          <w:szCs w:val="24"/>
          <w:lang w:eastAsia="hr-HR" w:val="en-US"/>
        </w:rPr>
        <w:tab/>
        <w:t xml:space="preserve">Poslovni prostor L7 u prizemlju zgrade (Nemčićeva 7), površine 44,97 m2 s pripadajućim parkiralištem u prizemlju oznake pm8 površine 11,50 m2, sveukupne NKP 56,47 m2, </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-206. ETAŽA 60/10000</w:t>
      </w:r>
      <w:r w:rsidRPr="00554299">
        <w:rPr>
          <w:rFonts w:cs="Times New Roman" w:eastAsia="Times New Roman"/>
          <w:szCs w:val="24"/>
          <w:lang w:eastAsia="hr-HR" w:val="en-US"/>
        </w:rPr>
        <w:tab/>
        <w:t xml:space="preserve">Poslovni prostor L8 u prizemlju zgrade (Nemčićeva 7), površine 68,59 m2, </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-207. ETAŽA 41/10000</w:t>
      </w:r>
      <w:r w:rsidRPr="00554299">
        <w:rPr>
          <w:rFonts w:cs="Times New Roman" w:eastAsia="Times New Roman"/>
          <w:szCs w:val="24"/>
          <w:lang w:eastAsia="hr-HR" w:val="en-US"/>
        </w:rPr>
        <w:tab/>
        <w:t>Poslovni prostor L9 u prizemlju zgrade (Nemčićeva 7), površine 46,57 m2,</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 xml:space="preserve">-208. ETAŽA 41/10000 Poslovni prostor L10 u prizemlju zgrade (Nemčićeva 7), površine 46,74 m2, </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-209. ETAŽA 42/10000</w:t>
      </w:r>
      <w:r w:rsidRPr="00554299">
        <w:rPr>
          <w:rFonts w:cs="Times New Roman" w:eastAsia="Times New Roman"/>
          <w:szCs w:val="24"/>
          <w:lang w:eastAsia="hr-HR" w:val="en-US"/>
        </w:rPr>
        <w:tab/>
        <w:t xml:space="preserve">Poslovni prostor L11 u prizemlju zgrade (Nemčićeva 7), površine 48,27 m2, </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 xml:space="preserve">-210. ETAŽA 810/10000 </w:t>
      </w:r>
      <w:r w:rsidRPr="00554299">
        <w:rPr>
          <w:rFonts w:cs="Times New Roman" w:eastAsia="Times New Roman"/>
          <w:szCs w:val="24"/>
          <w:lang w:eastAsia="hr-HR" w:val="en-US"/>
        </w:rPr>
        <w:tab/>
        <w:t xml:space="preserve">Troetažni poslovni prostor L12 u podrumu 1 zgrade (Nemčićeva 7), površine 494,35 m2, u prizemlju zgrade (Nemčićeva 7), površine 163,58 m2 i prvom katu (Nemčićeva 7), površine 267,16 m2, sveukupne NKP 925,09 m2, </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-211. ETAŽA 76/10000 Poslovni prostor L13 u prizemlju zgrade (Nemčićeva 7), površine 86,08 m2,</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-213. ETAŽA 23/10000</w:t>
      </w:r>
      <w:r w:rsidRPr="00554299">
        <w:rPr>
          <w:rFonts w:cs="Times New Roman" w:eastAsia="Times New Roman"/>
          <w:szCs w:val="24"/>
          <w:lang w:eastAsia="hr-HR" w:val="en-US"/>
        </w:rPr>
        <w:tab/>
        <w:t>Poslovni prostor L29 u prizemlju zgrade (Nemčićeva 7), površine 25,99 m2,</w:t>
      </w:r>
    </w:p>
    <w:p w:rsidRDefault="00D4543F" w:rsidP="00554299"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 xml:space="preserve">-214. ETAŽA 17/10000  Poslovni prostor L30 u prizemlju zgrade (Nemčićeva 7), površine 19,32 m2, </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-215. ETAŽA 71/10000</w:t>
      </w:r>
      <w:r w:rsidRPr="00554299">
        <w:rPr>
          <w:rFonts w:cs="Times New Roman" w:eastAsia="Times New Roman"/>
          <w:szCs w:val="24"/>
          <w:lang w:eastAsia="hr-HR" w:val="en-US"/>
        </w:rPr>
        <w:tab/>
        <w:t>Poslovni prostor L12a na prvom katu zgrade (Nemčićeva 7), površine 80,90 m2,</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-219. ETAŽA 30/10000</w:t>
      </w:r>
      <w:r w:rsidRPr="00554299">
        <w:rPr>
          <w:rFonts w:cs="Times New Roman" w:eastAsia="Times New Roman"/>
          <w:szCs w:val="24"/>
          <w:lang w:eastAsia="hr-HR" w:val="en-US"/>
        </w:rPr>
        <w:tab/>
        <w:t>Poslovni prostor L18 na prvom katu zgrade (Nemčićeva 7), površine 34,39 m2,</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-220. ETAŽA 15/10000</w:t>
      </w:r>
      <w:r w:rsidRPr="00554299">
        <w:rPr>
          <w:rFonts w:cs="Times New Roman" w:eastAsia="Times New Roman"/>
          <w:szCs w:val="24"/>
          <w:lang w:eastAsia="hr-HR" w:val="en-US"/>
        </w:rPr>
        <w:tab/>
        <w:t>Poslovni prostor L19 na prvom katu zgrade (Nemčićeva 7), površine 17,07 m2,</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-224. ETAŽA 74/10000</w:t>
      </w:r>
      <w:r w:rsidRPr="00554299">
        <w:rPr>
          <w:rFonts w:cs="Times New Roman" w:eastAsia="Times New Roman"/>
          <w:szCs w:val="24"/>
          <w:lang w:eastAsia="hr-HR" w:val="en-US"/>
        </w:rPr>
        <w:tab/>
        <w:t>poslovni prostor L23 na prvom katu zgrade (Nemčićeva 7), površine 84,27 m2,</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-225. ETAŽA 199/10000 Poslovni prostor L24 na prvom katu zgrade (Nemčićeva 7), površine 226,98 m2,</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-226. ETAŽA 46/10000</w:t>
      </w:r>
      <w:r w:rsidRPr="00554299">
        <w:rPr>
          <w:rFonts w:cs="Times New Roman" w:eastAsia="Times New Roman"/>
          <w:szCs w:val="24"/>
          <w:lang w:eastAsia="hr-HR" w:val="en-US"/>
        </w:rPr>
        <w:tab/>
        <w:t>Poslovni prostor L25 na prvom katu zgrade(Nemčićeva 7), površine 52,96 m2,</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-227. ETAŽA 224/10000 Poslovni prostor L26 na prvom katu zgrade (Nemčićeva 7), površine 249,98 m2,</w:t>
      </w:r>
    </w:p>
    <w:p w:rsidRDefault="00D4543F" w:rsidP="00D4543F" w:rsidR="00D4543F" w:rsidRPr="00554299">
      <w:pPr>
        <w:ind w:firstLine="708"/>
        <w:jc w:val="both"/>
        <w:rPr>
          <w:rFonts w:cs="Times New Roman" w:eastAsia="Times New Roman"/>
          <w:szCs w:val="24"/>
          <w:lang w:eastAsia="hr-HR" w:val="en-US"/>
        </w:rPr>
      </w:pPr>
      <w:r w:rsidRPr="00554299">
        <w:rPr>
          <w:rFonts w:cs="Times New Roman" w:eastAsia="Times New Roman"/>
          <w:szCs w:val="24"/>
          <w:lang w:eastAsia="hr-HR" w:val="en-US"/>
        </w:rPr>
        <w:t>-228. ETAŽA 60/10000</w:t>
      </w:r>
      <w:r w:rsidRPr="00554299">
        <w:rPr>
          <w:rFonts w:cs="Times New Roman" w:eastAsia="Times New Roman"/>
          <w:szCs w:val="24"/>
          <w:lang w:eastAsia="hr-HR" w:val="en-US"/>
        </w:rPr>
        <w:tab/>
        <w:t>Poslovni prostor L27 na prvom katu zgrade (Nemčićeva 7), površine 67,99 m2,</w:t>
      </w:r>
    </w:p>
    <w:p w:rsidRDefault="00D4543F" w:rsidP="00D4543F" w:rsidR="00D4543F" w:rsidRPr="00554299">
      <w:pPr>
        <w:ind w:left="708"/>
        <w:jc w:val="both"/>
        <w:rPr>
          <w:rFonts w:cs="Times New Roman" w:eastAsia="Times New Roman"/>
          <w:szCs w:val="24"/>
          <w:lang w:eastAsia="hr-HR" w:val="en-US"/>
        </w:rPr>
      </w:pPr>
      <w:r w:rsidRPr="00554299">
        <w:rPr>
          <w:rFonts w:cs="Times New Roman" w:eastAsia="Times New Roman"/>
          <w:szCs w:val="24"/>
          <w:lang w:eastAsia="hr-HR" w:val="en-US"/>
        </w:rPr>
        <w:lastRenderedPageBreak/>
        <w:t>-229. ETAŽA 66/10000</w:t>
      </w:r>
      <w:r w:rsidRPr="00554299">
        <w:rPr>
          <w:rFonts w:cs="Times New Roman" w:eastAsia="Times New Roman"/>
          <w:szCs w:val="24"/>
          <w:lang w:eastAsia="hr-HR" w:val="en-US"/>
        </w:rPr>
        <w:tab/>
        <w:t>Poslovni prostor L28 na prvom katu zgrade (Nemčićeva 7), površine 80,04 m2,</w:t>
      </w:r>
    </w:p>
    <w:p w:rsidRDefault="00D4543F" w:rsidP="00D4543F" w:rsidR="00D4543F" w:rsidRPr="00554299">
      <w:pPr>
        <w:ind w:firstLine="708"/>
        <w:jc w:val="both"/>
        <w:rPr>
          <w:rFonts w:cs="Times New Roman" w:eastAsia="Times New Roman"/>
          <w:szCs w:val="24"/>
          <w:lang w:eastAsia="hr-HR" w:val="en-US"/>
        </w:rPr>
      </w:pPr>
    </w:p>
    <w:p w:rsidRDefault="00A26132" w:rsidP="00D4543F" w:rsidR="00A26132" w:rsidRPr="00554299">
      <w:pPr>
        <w:ind w:firstLine="708"/>
        <w:jc w:val="both"/>
        <w:rPr>
          <w:rFonts w:cs="Times New Roman"/>
          <w:szCs w:val="24"/>
        </w:rPr>
      </w:pPr>
      <w:r w:rsidRPr="00554299">
        <w:rPr>
          <w:rFonts w:cs="Times New Roman"/>
          <w:szCs w:val="24"/>
        </w:rPr>
        <w:t>A)</w:t>
      </w:r>
      <w:r w:rsidRPr="00554299">
        <w:rPr>
          <w:rFonts w:cs="Times New Roman"/>
          <w:szCs w:val="24"/>
        </w:rPr>
        <w:tab/>
        <w:t xml:space="preserve"> na listu B:</w:t>
      </w:r>
    </w:p>
    <w:p w:rsidRDefault="00A26132" w:rsidP="00A26132" w:rsidR="00A26132" w:rsidRPr="00554299">
      <w:pPr>
        <w:jc w:val="both"/>
        <w:rPr>
          <w:rFonts w:cs="Times New Roman"/>
          <w:szCs w:val="24"/>
        </w:rPr>
      </w:pPr>
    </w:p>
    <w:p w:rsidRDefault="00A26132" w:rsidP="00554299" w:rsidR="00A26132" w:rsidRPr="00554299">
      <w:pPr>
        <w:pStyle w:val="Odlomakpopisa"/>
        <w:numPr>
          <w:ilvl w:val="0"/>
          <w:numId w:val="3"/>
        </w:numPr>
        <w:jc w:val="both"/>
        <w:rPr>
          <w:rFonts w:cs="Times New Roman"/>
          <w:szCs w:val="24"/>
        </w:rPr>
      </w:pPr>
      <w:r w:rsidRPr="00554299">
        <w:rPr>
          <w:rFonts w:cs="Times New Roman"/>
          <w:szCs w:val="24"/>
        </w:rPr>
        <w:t>2.1 Zaprimljeno 14.05.2015. broj Z-20137/15</w:t>
      </w:r>
    </w:p>
    <w:p w:rsidRDefault="00A26132" w:rsidP="00A26132" w:rsidR="00A26132" w:rsidRPr="00554299">
      <w:pPr>
        <w:jc w:val="both"/>
        <w:rPr>
          <w:rFonts w:cs="Times New Roman"/>
          <w:szCs w:val="24"/>
        </w:rPr>
      </w:pPr>
    </w:p>
    <w:p w:rsidRDefault="00A26132" w:rsidP="00A26132" w:rsidR="00A26132" w:rsidRPr="00554299">
      <w:pPr>
        <w:ind w:left="708"/>
        <w:jc w:val="both"/>
        <w:rPr>
          <w:rFonts w:cs="Times New Roman"/>
          <w:szCs w:val="24"/>
        </w:rPr>
      </w:pPr>
      <w:r w:rsidRPr="00554299">
        <w:rPr>
          <w:rFonts w:cs="Times New Roman"/>
          <w:szCs w:val="24"/>
        </w:rPr>
        <w:t>Temeljem rješenja Trgovačkog suda u Zagrebu posl. br. 72 St-717/2013 od 11. svibnja 2015. godine zabilježuje se rješenje o prodaji nekretnine.</w:t>
      </w:r>
    </w:p>
    <w:p w:rsidRDefault="00A26132" w:rsidP="00A26132" w:rsidR="00A26132" w:rsidRPr="00554299">
      <w:pPr>
        <w:jc w:val="both"/>
        <w:rPr>
          <w:rFonts w:cs="Times New Roman"/>
          <w:szCs w:val="24"/>
        </w:rPr>
      </w:pPr>
    </w:p>
    <w:p w:rsidRDefault="00A26132" w:rsidP="00A26132" w:rsidR="00A26132" w:rsidRPr="00554299">
      <w:pPr>
        <w:jc w:val="both"/>
        <w:rPr>
          <w:rFonts w:cs="Times New Roman"/>
          <w:szCs w:val="24"/>
        </w:rPr>
      </w:pPr>
    </w:p>
    <w:p w:rsidRDefault="00A26132" w:rsidP="00A26132" w:rsidR="00A26132" w:rsidRPr="00554299">
      <w:pPr>
        <w:ind w:left="720"/>
        <w:jc w:val="both"/>
        <w:rPr>
          <w:rFonts w:cs="Times New Roman"/>
          <w:szCs w:val="24"/>
        </w:rPr>
      </w:pPr>
      <w:r w:rsidRPr="00554299">
        <w:rPr>
          <w:rFonts w:cs="Times New Roman"/>
          <w:szCs w:val="24"/>
        </w:rPr>
        <w:t>B)       na listu C:</w:t>
      </w:r>
    </w:p>
    <w:p w:rsidRDefault="00A26132" w:rsidP="00A26132" w:rsidR="00A26132" w:rsidRPr="00554299">
      <w:pPr>
        <w:jc w:val="both"/>
        <w:rPr>
          <w:rFonts w:cs="Times New Roman"/>
          <w:szCs w:val="24"/>
        </w:rPr>
      </w:pPr>
    </w:p>
    <w:p w:rsidRDefault="00A26132" w:rsidP="00554299" w:rsidR="00A26132" w:rsidRPr="00554299">
      <w:pPr>
        <w:pStyle w:val="Odlomakpopisa"/>
        <w:numPr>
          <w:ilvl w:val="0"/>
          <w:numId w:val="3"/>
        </w:numPr>
        <w:jc w:val="both"/>
        <w:rPr>
          <w:rFonts w:cs="Times New Roman"/>
          <w:szCs w:val="24"/>
        </w:rPr>
      </w:pPr>
      <w:r w:rsidRPr="00554299">
        <w:rPr>
          <w:rFonts w:cs="Times New Roman"/>
          <w:szCs w:val="24"/>
        </w:rPr>
        <w:t>Zaprimljeno 07.07.2010. broj Z-34072/10</w:t>
      </w:r>
    </w:p>
    <w:p w:rsidRDefault="00A26132" w:rsidP="00A26132" w:rsidR="00A26132" w:rsidRPr="00554299">
      <w:pPr>
        <w:jc w:val="both"/>
        <w:rPr>
          <w:rFonts w:cs="Times New Roman"/>
          <w:szCs w:val="24"/>
        </w:rPr>
      </w:pPr>
    </w:p>
    <w:p w:rsidRDefault="00A26132" w:rsidP="00A26132" w:rsidR="00A26132" w:rsidRPr="00554299">
      <w:pPr>
        <w:ind w:left="708"/>
        <w:jc w:val="both"/>
        <w:rPr>
          <w:rFonts w:cs="Times New Roman"/>
          <w:szCs w:val="24"/>
        </w:rPr>
      </w:pPr>
      <w:r w:rsidRPr="00554299">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A26132" w:rsidP="00A26132" w:rsidR="00A26132" w:rsidRPr="00554299">
      <w:pPr>
        <w:ind w:left="708"/>
        <w:jc w:val="both"/>
        <w:rPr>
          <w:rFonts w:cs="Times New Roman"/>
          <w:szCs w:val="24"/>
        </w:rPr>
      </w:pPr>
    </w:p>
    <w:p w:rsidRDefault="00A26132" w:rsidP="00A26132" w:rsidR="00A26132" w:rsidRPr="00554299">
      <w:pPr>
        <w:jc w:val="both"/>
        <w:rPr>
          <w:rFonts w:cs="Times New Roman"/>
          <w:szCs w:val="24"/>
        </w:rPr>
      </w:pPr>
      <w:r w:rsidRPr="00554299">
        <w:rPr>
          <w:rFonts w:cs="Times New Roman"/>
          <w:szCs w:val="24"/>
        </w:rPr>
        <w:t xml:space="preserve"> </w:t>
      </w:r>
      <w:r w:rsidRPr="00554299">
        <w:rPr>
          <w:rFonts w:cs="Times New Roman"/>
          <w:szCs w:val="24"/>
        </w:rPr>
        <w:tab/>
        <w:t>Zaprimljeno 07.07.2010. broj Z-34072/10</w:t>
      </w:r>
    </w:p>
    <w:p w:rsidRDefault="00A26132" w:rsidP="00A26132" w:rsidR="00A26132" w:rsidRPr="00554299">
      <w:pPr>
        <w:jc w:val="both"/>
        <w:rPr>
          <w:rFonts w:cs="Times New Roman"/>
          <w:szCs w:val="24"/>
        </w:rPr>
      </w:pPr>
    </w:p>
    <w:p w:rsidRDefault="00A26132" w:rsidP="00A26132" w:rsidR="00A26132" w:rsidRPr="00554299">
      <w:pPr>
        <w:ind w:firstLine="708"/>
        <w:jc w:val="both"/>
        <w:rPr>
          <w:rFonts w:cs="Times New Roman"/>
          <w:szCs w:val="24"/>
        </w:rPr>
      </w:pPr>
      <w:r w:rsidRPr="00554299">
        <w:rPr>
          <w:rFonts w:cs="Times New Roman"/>
          <w:szCs w:val="24"/>
        </w:rPr>
        <w:t>Zabilježuje se da je sporedna hipoteka upisana u zk. ul. br. 108155 k.o. Grad Zagreb</w:t>
      </w:r>
    </w:p>
    <w:p w:rsidRDefault="00A26132" w:rsidP="00A26132" w:rsidR="00A26132" w:rsidRPr="00554299">
      <w:pPr>
        <w:jc w:val="both"/>
        <w:rPr>
          <w:rFonts w:cs="Times New Roman"/>
          <w:szCs w:val="24"/>
        </w:rPr>
      </w:pPr>
    </w:p>
    <w:p w:rsidRDefault="00A26132" w:rsidP="00A26132" w:rsidR="00A26132" w:rsidRPr="00554299">
      <w:pPr>
        <w:jc w:val="both"/>
        <w:rPr>
          <w:rFonts w:cs="Times New Roman"/>
          <w:szCs w:val="24"/>
        </w:rPr>
      </w:pPr>
    </w:p>
    <w:p w:rsidRDefault="00A26132" w:rsidP="00C47EE3" w:rsidR="00A26132" w:rsidRPr="00C47EE3">
      <w:pPr>
        <w:pStyle w:val="Odlomakpopisa"/>
        <w:numPr>
          <w:ilvl w:val="0"/>
          <w:numId w:val="3"/>
        </w:numPr>
        <w:jc w:val="both"/>
        <w:rPr>
          <w:rFonts w:cs="Times New Roman"/>
          <w:szCs w:val="24"/>
        </w:rPr>
      </w:pPr>
      <w:r w:rsidRPr="00C47EE3">
        <w:rPr>
          <w:rFonts w:cs="Times New Roman"/>
          <w:szCs w:val="24"/>
        </w:rPr>
        <w:t>Zaprimljeno 24.06.2008. broj Z-38191/08</w:t>
      </w:r>
    </w:p>
    <w:p w:rsidRDefault="00A26132" w:rsidP="00A26132" w:rsidR="00A26132" w:rsidRPr="00554299">
      <w:pPr>
        <w:jc w:val="both"/>
        <w:rPr>
          <w:rFonts w:cs="Times New Roman"/>
          <w:szCs w:val="24"/>
        </w:rPr>
      </w:pPr>
    </w:p>
    <w:p w:rsidRDefault="00A26132" w:rsidP="00A26132" w:rsidR="00A26132" w:rsidRPr="00554299">
      <w:pPr>
        <w:ind w:left="708"/>
        <w:jc w:val="both"/>
        <w:rPr>
          <w:rFonts w:cs="Times New Roman"/>
          <w:szCs w:val="24"/>
        </w:rPr>
      </w:pPr>
      <w:r w:rsidRPr="00554299">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A26132" w:rsidP="00A26132" w:rsidR="00A26132" w:rsidRPr="00554299">
      <w:pPr>
        <w:ind w:left="708"/>
        <w:jc w:val="both"/>
        <w:rPr>
          <w:rFonts w:cs="Times New Roman"/>
          <w:szCs w:val="24"/>
        </w:rPr>
      </w:pPr>
    </w:p>
    <w:p w:rsidRDefault="00A26132" w:rsidP="00C47EE3" w:rsidR="00A26132" w:rsidRPr="00C47EE3">
      <w:pPr>
        <w:pStyle w:val="Odlomakpopisa"/>
        <w:numPr>
          <w:ilvl w:val="0"/>
          <w:numId w:val="3"/>
        </w:numPr>
        <w:jc w:val="both"/>
        <w:rPr>
          <w:rFonts w:cs="Times New Roman"/>
          <w:szCs w:val="24"/>
        </w:rPr>
      </w:pPr>
      <w:r w:rsidRPr="00C47EE3">
        <w:rPr>
          <w:rFonts w:cs="Times New Roman"/>
          <w:szCs w:val="24"/>
        </w:rPr>
        <w:t>Zaprimljeno 25.03.2009. broj Z-16857/09</w:t>
      </w:r>
    </w:p>
    <w:p w:rsidRDefault="00A26132" w:rsidP="00A26132" w:rsidR="00A26132" w:rsidRPr="00554299">
      <w:pPr>
        <w:jc w:val="both"/>
        <w:rPr>
          <w:rFonts w:cs="Times New Roman"/>
          <w:szCs w:val="24"/>
        </w:rPr>
      </w:pPr>
    </w:p>
    <w:p w:rsidRDefault="00A26132" w:rsidP="00A26132" w:rsidR="00A26132" w:rsidRPr="00554299">
      <w:pPr>
        <w:ind w:firstLine="708"/>
        <w:jc w:val="both"/>
        <w:rPr>
          <w:rFonts w:cs="Times New Roman"/>
          <w:szCs w:val="24"/>
        </w:rPr>
      </w:pPr>
      <w:r w:rsidRPr="00554299">
        <w:rPr>
          <w:rFonts w:cs="Times New Roman"/>
          <w:szCs w:val="24"/>
        </w:rPr>
        <w:t xml:space="preserve">Zabilježuje se da je zk. ul. br. 108155 k.o. Grad Zagreb sporedni uložak.  </w:t>
      </w:r>
    </w:p>
    <w:p w:rsidRDefault="00A26132" w:rsidP="00A26132" w:rsidR="00A26132" w:rsidRPr="00554299">
      <w:pPr>
        <w:ind w:firstLine="708"/>
        <w:jc w:val="both"/>
        <w:rPr>
          <w:rFonts w:cs="Times New Roman"/>
          <w:szCs w:val="24"/>
        </w:rPr>
      </w:pPr>
      <w:r w:rsidRPr="00554299">
        <w:rPr>
          <w:rFonts w:cs="Times New Roman"/>
          <w:szCs w:val="24"/>
        </w:rPr>
        <w:t xml:space="preserve">  </w:t>
      </w:r>
    </w:p>
    <w:p w:rsidRDefault="00A26132" w:rsidP="00C47EE3" w:rsidR="00A26132" w:rsidRPr="00C47EE3">
      <w:pPr>
        <w:pStyle w:val="Odlomakpopisa"/>
        <w:numPr>
          <w:ilvl w:val="0"/>
          <w:numId w:val="3"/>
        </w:numPr>
        <w:jc w:val="both"/>
        <w:rPr>
          <w:rFonts w:cs="Times New Roman"/>
          <w:szCs w:val="24"/>
        </w:rPr>
      </w:pPr>
      <w:r w:rsidRPr="00C47EE3">
        <w:rPr>
          <w:rFonts w:cs="Times New Roman"/>
          <w:szCs w:val="24"/>
        </w:rPr>
        <w:t>Zaprimljeno 08.11.2017.g. pod brojem Z-59081/2017</w:t>
      </w:r>
    </w:p>
    <w:p w:rsidRDefault="00A26132" w:rsidP="00A26132" w:rsidR="00A26132" w:rsidRPr="00554299">
      <w:pPr>
        <w:jc w:val="both"/>
        <w:rPr>
          <w:rFonts w:cs="Times New Roman"/>
          <w:szCs w:val="24"/>
        </w:rPr>
      </w:pPr>
    </w:p>
    <w:p w:rsidRDefault="00A26132" w:rsidP="00A26132" w:rsidR="00A26132" w:rsidRPr="00554299">
      <w:pPr>
        <w:ind w:left="708"/>
        <w:jc w:val="both"/>
        <w:rPr>
          <w:rFonts w:cs="Times New Roman"/>
          <w:szCs w:val="24"/>
        </w:rPr>
      </w:pPr>
      <w:r w:rsidRPr="00554299">
        <w:rPr>
          <w:rFonts w:cs="Times New Roman"/>
          <w:szCs w:val="24"/>
        </w:rPr>
        <w:t xml:space="preserve">UKNJIŽBA, USTUPANJE ZALOŽNOG PRAVA, UGOVOR O USTUPU TRAŽBINE  14.07.2017, UGOVOR O USTUPU TRAŽBINE (BROJ OV:5038/2017) 29.07.2017, SPECIJALNA PUNOMOĆ (BROJ OV:4131/2017) 12.07.2017, UGOVOR O USTUPU TRAŽBINE (BROJ OV:1844/2017)  30.07.2017, </w:t>
      </w:r>
      <w:r w:rsidRPr="00554299">
        <w:rPr>
          <w:rFonts w:cs="Times New Roman"/>
          <w:szCs w:val="24"/>
        </w:rPr>
        <w:lastRenderedPageBreak/>
        <w:t>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A26132" w:rsidP="00A26132" w:rsidR="00A26132" w:rsidRPr="00554299">
      <w:pPr>
        <w:jc w:val="both"/>
        <w:rPr>
          <w:rFonts w:cs="Times New Roman"/>
          <w:szCs w:val="24"/>
        </w:rPr>
      </w:pPr>
    </w:p>
    <w:p w:rsidRDefault="00A26132" w:rsidP="00A26132" w:rsidR="00A26132" w:rsidRPr="00554299">
      <w:pPr>
        <w:jc w:val="both"/>
        <w:rPr>
          <w:rFonts w:cs="Times New Roman"/>
          <w:szCs w:val="24"/>
        </w:rPr>
      </w:pPr>
    </w:p>
    <w:p w:rsidRDefault="00A26132" w:rsidP="00C47EE3" w:rsidR="00A26132" w:rsidRPr="00C47EE3">
      <w:pPr>
        <w:pStyle w:val="Odlomakpopisa"/>
        <w:numPr>
          <w:ilvl w:val="0"/>
          <w:numId w:val="3"/>
        </w:numPr>
        <w:jc w:val="both"/>
        <w:rPr>
          <w:rFonts w:cs="Times New Roman"/>
          <w:szCs w:val="24"/>
        </w:rPr>
      </w:pPr>
      <w:r w:rsidRPr="00C47EE3">
        <w:rPr>
          <w:rFonts w:cs="Times New Roman"/>
          <w:szCs w:val="24"/>
        </w:rPr>
        <w:t>Zaprimljeno 22.04.2013. broj Z-19831/13</w:t>
      </w:r>
    </w:p>
    <w:p w:rsidRDefault="00A26132" w:rsidP="00A26132" w:rsidR="00A26132" w:rsidRPr="00554299">
      <w:pPr>
        <w:jc w:val="both"/>
        <w:rPr>
          <w:rFonts w:cs="Times New Roman"/>
          <w:szCs w:val="24"/>
        </w:rPr>
      </w:pPr>
    </w:p>
    <w:p w:rsidRDefault="00A26132" w:rsidP="00A26132" w:rsidR="00A26132" w:rsidRPr="00554299">
      <w:pPr>
        <w:ind w:firstLine="708"/>
        <w:jc w:val="both"/>
        <w:rPr>
          <w:rFonts w:cs="Times New Roman"/>
          <w:szCs w:val="24"/>
        </w:rPr>
      </w:pPr>
      <w:r w:rsidRPr="00554299">
        <w:rPr>
          <w:rFonts w:cs="Times New Roman"/>
          <w:szCs w:val="24"/>
        </w:rPr>
        <w:t>Zaprimljeno 07.07.2010. broj Z-34072/10</w:t>
      </w:r>
    </w:p>
    <w:p w:rsidRDefault="00A26132" w:rsidP="00A26132" w:rsidR="00A26132" w:rsidRPr="00554299">
      <w:pPr>
        <w:jc w:val="both"/>
        <w:rPr>
          <w:rFonts w:cs="Times New Roman"/>
          <w:szCs w:val="24"/>
        </w:rPr>
      </w:pPr>
    </w:p>
    <w:p w:rsidRDefault="00A26132" w:rsidP="00A26132" w:rsidR="00A26132" w:rsidRPr="00554299">
      <w:pPr>
        <w:ind w:left="708"/>
        <w:jc w:val="both"/>
        <w:rPr>
          <w:rFonts w:cs="Times New Roman"/>
          <w:szCs w:val="24"/>
        </w:rPr>
      </w:pPr>
      <w:r w:rsidRPr="00554299">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A26132" w:rsidP="00A26132" w:rsidR="00A26132" w:rsidRPr="00554299">
      <w:pPr>
        <w:ind w:left="708"/>
        <w:jc w:val="both"/>
        <w:rPr>
          <w:rFonts w:cs="Times New Roman"/>
          <w:szCs w:val="24"/>
        </w:rPr>
      </w:pPr>
    </w:p>
    <w:p w:rsidRDefault="00A26132" w:rsidP="00C47EE3" w:rsidR="00A26132" w:rsidRPr="00C47EE3">
      <w:pPr>
        <w:pStyle w:val="Odlomakpopisa"/>
        <w:numPr>
          <w:ilvl w:val="0"/>
          <w:numId w:val="3"/>
        </w:numPr>
        <w:jc w:val="both"/>
        <w:rPr>
          <w:rFonts w:cs="Times New Roman"/>
          <w:szCs w:val="24"/>
        </w:rPr>
      </w:pPr>
      <w:r w:rsidRPr="00C47EE3">
        <w:rPr>
          <w:rFonts w:cs="Times New Roman"/>
          <w:szCs w:val="24"/>
        </w:rPr>
        <w:t>Zaprimljeno 22.04.2013. broj Z-19831/13</w:t>
      </w:r>
    </w:p>
    <w:p w:rsidRDefault="00A26132" w:rsidP="00A26132" w:rsidR="00A26132" w:rsidRPr="00554299">
      <w:pPr>
        <w:jc w:val="both"/>
        <w:rPr>
          <w:rFonts w:cs="Times New Roman"/>
          <w:szCs w:val="24"/>
        </w:rPr>
      </w:pPr>
    </w:p>
    <w:p w:rsidRDefault="00A26132" w:rsidP="00A26132" w:rsidR="00A26132" w:rsidRPr="00554299">
      <w:pPr>
        <w:ind w:firstLine="708"/>
        <w:jc w:val="both"/>
        <w:rPr>
          <w:rFonts w:cs="Times New Roman"/>
          <w:szCs w:val="24"/>
        </w:rPr>
      </w:pPr>
      <w:r w:rsidRPr="00554299">
        <w:rPr>
          <w:rFonts w:cs="Times New Roman"/>
          <w:szCs w:val="24"/>
        </w:rPr>
        <w:t>Zaprimljeno 07.07.2010. broj Z-34072/10</w:t>
      </w:r>
    </w:p>
    <w:p w:rsidRDefault="00A26132" w:rsidP="00A26132" w:rsidR="00A26132" w:rsidRPr="00554299">
      <w:pPr>
        <w:jc w:val="both"/>
        <w:rPr>
          <w:rFonts w:cs="Times New Roman"/>
          <w:szCs w:val="24"/>
        </w:rPr>
      </w:pPr>
    </w:p>
    <w:p w:rsidRDefault="00A26132" w:rsidP="00A26132" w:rsidR="00A26132" w:rsidRPr="00554299">
      <w:pPr>
        <w:ind w:firstLine="708"/>
        <w:jc w:val="both"/>
        <w:rPr>
          <w:rFonts w:cs="Times New Roman"/>
          <w:szCs w:val="24"/>
        </w:rPr>
      </w:pPr>
      <w:r w:rsidRPr="00554299">
        <w:rPr>
          <w:rFonts w:cs="Times New Roman"/>
          <w:szCs w:val="24"/>
        </w:rPr>
        <w:t xml:space="preserve">Zabilježuje se da je sporedna hipoteka upisana u zk. ul. br. 108155 k.o. Grad Zagreb  </w:t>
      </w:r>
    </w:p>
    <w:p w:rsidRDefault="00A26132" w:rsidP="00A26132" w:rsidR="00A26132" w:rsidRPr="00554299">
      <w:pPr>
        <w:ind w:firstLine="708"/>
        <w:jc w:val="both"/>
        <w:rPr>
          <w:rFonts w:cs="Times New Roman"/>
          <w:szCs w:val="24"/>
        </w:rPr>
      </w:pPr>
      <w:r w:rsidRPr="00554299">
        <w:rPr>
          <w:rFonts w:cs="Times New Roman"/>
          <w:szCs w:val="24"/>
        </w:rPr>
        <w:t xml:space="preserve">  </w:t>
      </w:r>
    </w:p>
    <w:p w:rsidRDefault="00A26132" w:rsidP="00C47EE3" w:rsidR="00A26132" w:rsidRPr="00554299">
      <w:pPr>
        <w:pStyle w:val="Odlomakpopisa"/>
        <w:numPr>
          <w:ilvl w:val="0"/>
          <w:numId w:val="3"/>
        </w:numPr>
        <w:jc w:val="both"/>
        <w:rPr>
          <w:rFonts w:cs="Times New Roman"/>
          <w:szCs w:val="24"/>
        </w:rPr>
      </w:pPr>
      <w:r w:rsidRPr="00554299">
        <w:rPr>
          <w:rFonts w:cs="Times New Roman"/>
          <w:szCs w:val="24"/>
        </w:rPr>
        <w:t>Zaprimljeno 08.11.2017.g. pod brojem Z-59081/2017</w:t>
      </w:r>
    </w:p>
    <w:p w:rsidRDefault="00A26132" w:rsidP="00A26132" w:rsidR="00A26132" w:rsidRPr="00554299">
      <w:pPr>
        <w:jc w:val="both"/>
        <w:rPr>
          <w:rFonts w:cs="Times New Roman"/>
          <w:szCs w:val="24"/>
        </w:rPr>
      </w:pPr>
    </w:p>
    <w:p w:rsidRDefault="00A26132" w:rsidP="00A26132" w:rsidR="00A26132" w:rsidRPr="00554299">
      <w:pPr>
        <w:ind w:left="420"/>
        <w:jc w:val="both"/>
        <w:rPr>
          <w:rFonts w:cs="Times New Roman"/>
          <w:szCs w:val="24"/>
        </w:rPr>
      </w:pPr>
      <w:r w:rsidRPr="00554299">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4C04DD" w:rsidP="00A26132" w:rsidR="004C04DD" w:rsidRPr="00554299">
      <w:pPr>
        <w:ind w:left="420"/>
        <w:jc w:val="both"/>
        <w:rPr>
          <w:rFonts w:cs="Times New Roman"/>
          <w:szCs w:val="24"/>
        </w:rPr>
      </w:pPr>
    </w:p>
    <w:p w:rsidRDefault="004C04DD" w:rsidP="004C04DD" w:rsidR="004C04DD" w:rsidRPr="00554299">
      <w:pPr>
        <w:jc w:val="both"/>
        <w:rPr>
          <w:rFonts w:cs="Times New Roman"/>
          <w:szCs w:val="24"/>
        </w:rPr>
      </w:pPr>
      <w:r w:rsidRPr="00554299">
        <w:rPr>
          <w:rFonts w:cs="Times New Roman"/>
          <w:szCs w:val="24"/>
        </w:rPr>
        <w:t xml:space="preserve">VI </w:t>
      </w:r>
      <w:r w:rsidRPr="00554299">
        <w:rPr>
          <w:rFonts w:cs="Times New Roman"/>
          <w:szCs w:val="24"/>
        </w:rPr>
        <w:tab/>
        <w:t>Određuje se brisanje zabilježbi, prava i tereta koji prestaju prodajom na nekretninama  stečajnog dužnika upisane u zemljišnim knjigama Općinskog građanskog suda u Zagrebu, Zemljišnoknjižni odjel Zagreb i to:</w:t>
      </w:r>
    </w:p>
    <w:p w:rsidRDefault="004C04DD" w:rsidP="004C04DD" w:rsidR="004C04DD" w:rsidRPr="00554299">
      <w:pPr>
        <w:ind w:left="420"/>
        <w:jc w:val="both"/>
        <w:rPr>
          <w:rFonts w:cs="Times New Roman"/>
          <w:szCs w:val="24"/>
        </w:rPr>
      </w:pPr>
    </w:p>
    <w:p w:rsidRDefault="004C04DD" w:rsidP="004C04DD" w:rsidR="004C04DD" w:rsidRPr="00554299">
      <w:pPr>
        <w:ind w:left="420"/>
        <w:jc w:val="both"/>
        <w:rPr>
          <w:rFonts w:cs="Times New Roman"/>
          <w:szCs w:val="24"/>
        </w:rPr>
      </w:pPr>
      <w:r w:rsidRPr="00554299">
        <w:rPr>
          <w:rFonts w:cs="Times New Roman"/>
          <w:szCs w:val="24"/>
        </w:rPr>
        <w:lastRenderedPageBreak/>
        <w:t>kat. čestica 2146/1, Zgrada mješovite uporabe br. 8,7,9,11 (POV 2689 m2) i dvorište (POV. 1371 m2), Maksimirska – Nemčićeva, površine 4060 m2, z.k.ul. 25434,  k.o. Grad Zagreb</w:t>
      </w:r>
    </w:p>
    <w:p w:rsidRDefault="004C04DD" w:rsidP="004C04DD" w:rsidR="004C04DD" w:rsidRPr="00554299">
      <w:pPr>
        <w:ind w:left="420"/>
        <w:jc w:val="both"/>
        <w:rPr>
          <w:rFonts w:cs="Times New Roman"/>
          <w:szCs w:val="24"/>
        </w:rPr>
      </w:pPr>
    </w:p>
    <w:p w:rsidRDefault="004C04DD" w:rsidP="004C04DD" w:rsidR="004C04DD" w:rsidRPr="00554299">
      <w:pPr>
        <w:ind w:left="420"/>
        <w:jc w:val="both"/>
        <w:rPr>
          <w:rFonts w:cs="Times New Roman"/>
          <w:szCs w:val="24"/>
        </w:rPr>
      </w:pPr>
    </w:p>
    <w:p w:rsidRDefault="004C04DD" w:rsidP="004C04DD" w:rsidR="004C04DD" w:rsidRPr="00554299">
      <w:pPr>
        <w:ind w:left="420"/>
        <w:jc w:val="both"/>
        <w:rPr>
          <w:rFonts w:cs="Times New Roman"/>
          <w:szCs w:val="24"/>
        </w:rPr>
      </w:pPr>
      <w:r w:rsidRPr="00554299">
        <w:rPr>
          <w:rFonts w:cs="Times New Roman"/>
          <w:szCs w:val="24"/>
        </w:rPr>
        <w:t>-</w:t>
      </w:r>
      <w:r w:rsidR="009B4C3D" w:rsidRPr="00554299">
        <w:rPr>
          <w:rFonts w:cs="Times New Roman"/>
          <w:szCs w:val="24"/>
        </w:rPr>
        <w:t>199. ETAŽA 82/10000</w:t>
      </w:r>
      <w:r w:rsidR="009B4C3D" w:rsidRPr="00554299">
        <w:rPr>
          <w:rFonts w:cs="Times New Roman"/>
          <w:szCs w:val="24"/>
        </w:rPr>
        <w:tab/>
        <w:t>Poslovni prostor L1 u prizemlju zgrade (Nemčićeva 7), površine 93,89 m2,</w:t>
      </w:r>
      <w:r w:rsidRPr="00554299">
        <w:rPr>
          <w:rFonts w:cs="Times New Roman"/>
          <w:szCs w:val="24"/>
        </w:rPr>
        <w:t xml:space="preserve"> na listu C (teretovnica):</w:t>
      </w:r>
    </w:p>
    <w:p w:rsidRDefault="004C04DD" w:rsidP="004C04DD" w:rsidR="004C04DD" w:rsidRPr="00554299">
      <w:pPr>
        <w:ind w:left="420"/>
        <w:jc w:val="both"/>
        <w:rPr>
          <w:rFonts w:cs="Times New Roman"/>
          <w:szCs w:val="24"/>
        </w:rPr>
      </w:pPr>
    </w:p>
    <w:p w:rsidRDefault="00D4543F" w:rsidP="00D4543F" w:rsidR="009B4C3D" w:rsidRPr="00554299">
      <w:pPr>
        <w:ind w:firstLine="288" w:left="420"/>
        <w:jc w:val="both"/>
        <w:rPr>
          <w:rFonts w:cs="Times New Roman"/>
          <w:szCs w:val="24"/>
        </w:rPr>
      </w:pPr>
      <w:r w:rsidRPr="00554299">
        <w:rPr>
          <w:rFonts w:cs="Times New Roman"/>
          <w:szCs w:val="24"/>
        </w:rPr>
        <w:t>-</w:t>
      </w:r>
      <w:r w:rsidR="009B4C3D" w:rsidRPr="00554299">
        <w:rPr>
          <w:rFonts w:cs="Times New Roman"/>
          <w:szCs w:val="24"/>
        </w:rPr>
        <w:t>3.1 Zaprimljeno 12.06.2012. broj Z-30796/12</w:t>
      </w:r>
    </w:p>
    <w:p w:rsidRDefault="009B4C3D" w:rsidP="009B4C3D" w:rsidR="009B4C3D" w:rsidRPr="00554299">
      <w:pPr>
        <w:ind w:left="420"/>
        <w:jc w:val="both"/>
        <w:rPr>
          <w:rFonts w:cs="Times New Roman"/>
          <w:szCs w:val="24"/>
        </w:rPr>
      </w:pPr>
      <w:r w:rsidRPr="00554299">
        <w:rPr>
          <w:rFonts w:cs="Times New Roman"/>
          <w:szCs w:val="24"/>
        </w:rPr>
        <w:t>Temeljem ugovora o zakupu poslovnog prostora od 01. 09. 2011. i aneksa ka ugovoru o</w:t>
      </w:r>
    </w:p>
    <w:p w:rsidRDefault="009B4C3D" w:rsidP="009B4C3D" w:rsidR="009B4C3D" w:rsidRPr="00554299">
      <w:pPr>
        <w:ind w:left="420"/>
        <w:jc w:val="both"/>
        <w:rPr>
          <w:rFonts w:cs="Times New Roman"/>
          <w:szCs w:val="24"/>
        </w:rPr>
      </w:pPr>
      <w:r w:rsidRPr="00554299">
        <w:rPr>
          <w:rFonts w:cs="Times New Roman"/>
          <w:szCs w:val="24"/>
        </w:rPr>
        <w:t>zakupu poslovnog prostora od 10. 09. 2011. uknjižuje se pravo prvokupa, za korist:</w:t>
      </w:r>
    </w:p>
    <w:p w:rsidRDefault="009B4C3D" w:rsidP="009B4C3D" w:rsidR="009B4C3D" w:rsidRPr="00554299">
      <w:pPr>
        <w:ind w:left="420"/>
        <w:jc w:val="both"/>
        <w:rPr>
          <w:rFonts w:cs="Times New Roman"/>
          <w:szCs w:val="24"/>
        </w:rPr>
      </w:pPr>
      <w:r w:rsidRPr="00554299">
        <w:rPr>
          <w:rFonts w:cs="Times New Roman"/>
          <w:szCs w:val="24"/>
        </w:rPr>
        <w:t>GALETOVIĆ DAVOR, OIB: 94491246472, JURKOVIĆEVA BR. 26, ZAGREB</w:t>
      </w:r>
    </w:p>
    <w:p w:rsidRDefault="00D4543F" w:rsidP="009B4C3D" w:rsidR="00D4543F" w:rsidRPr="00554299">
      <w:pPr>
        <w:ind w:left="420"/>
        <w:jc w:val="both"/>
        <w:rPr>
          <w:rFonts w:cs="Times New Roman"/>
          <w:szCs w:val="24"/>
        </w:rPr>
      </w:pPr>
    </w:p>
    <w:p w:rsidRDefault="00D4543F" w:rsidP="00D4543F" w:rsidR="009B4C3D" w:rsidRPr="00554299">
      <w:pPr>
        <w:ind w:firstLine="288" w:left="420"/>
        <w:jc w:val="both"/>
        <w:rPr>
          <w:rFonts w:cs="Times New Roman"/>
          <w:szCs w:val="24"/>
        </w:rPr>
      </w:pPr>
      <w:r w:rsidRPr="00554299">
        <w:rPr>
          <w:rFonts w:cs="Times New Roman"/>
          <w:szCs w:val="24"/>
        </w:rPr>
        <w:t>-</w:t>
      </w:r>
      <w:r w:rsidR="009B4C3D" w:rsidRPr="00554299">
        <w:rPr>
          <w:rFonts w:cs="Times New Roman"/>
          <w:szCs w:val="24"/>
        </w:rPr>
        <w:t>4.1 Zaprimljeno 12.06.2012. broj Z-30796/12</w:t>
      </w:r>
    </w:p>
    <w:p w:rsidRDefault="009B4C3D" w:rsidP="00D4543F" w:rsidR="009B4C3D" w:rsidRPr="00554299">
      <w:pPr>
        <w:ind w:left="420"/>
        <w:jc w:val="both"/>
        <w:rPr>
          <w:rFonts w:cs="Times New Roman"/>
          <w:szCs w:val="24"/>
        </w:rPr>
      </w:pPr>
      <w:r w:rsidRPr="00554299">
        <w:rPr>
          <w:rFonts w:cs="Times New Roman"/>
          <w:szCs w:val="24"/>
        </w:rPr>
        <w:t>Zabilježuje se djelomično odbijeni prijedlog Davora Galetovića iz Zagreba, Jurkovićeva</w:t>
      </w:r>
    </w:p>
    <w:p w:rsidRDefault="009B4C3D" w:rsidP="009B4C3D" w:rsidR="009B4C3D" w:rsidRPr="00554299">
      <w:pPr>
        <w:ind w:left="420"/>
        <w:jc w:val="both"/>
        <w:rPr>
          <w:rFonts w:cs="Times New Roman"/>
          <w:szCs w:val="24"/>
        </w:rPr>
      </w:pPr>
      <w:r w:rsidRPr="00554299">
        <w:rPr>
          <w:rFonts w:cs="Times New Roman"/>
          <w:szCs w:val="24"/>
        </w:rPr>
        <w:t>26 radi upisa zabilježbe ugovora o zakupu.</w:t>
      </w:r>
    </w:p>
    <w:p w:rsidRDefault="00B81435" w:rsidP="009B4C3D" w:rsidR="00B81435" w:rsidRPr="00554299">
      <w:pPr>
        <w:ind w:left="420"/>
        <w:jc w:val="both"/>
        <w:rPr>
          <w:rFonts w:cs="Times New Roman"/>
          <w:szCs w:val="24"/>
        </w:rPr>
      </w:pPr>
    </w:p>
    <w:p w:rsidRDefault="00B81435" w:rsidP="006720BF" w:rsidR="00B81435" w:rsidRPr="00554299">
      <w:pPr>
        <w:pStyle w:val="Odlomakpopisa"/>
        <w:numPr>
          <w:ilvl w:val="0"/>
          <w:numId w:val="2"/>
        </w:numPr>
        <w:jc w:val="both"/>
        <w:rPr>
          <w:rFonts w:cs="Times New Roman"/>
          <w:szCs w:val="24"/>
        </w:rPr>
      </w:pPr>
      <w:r w:rsidRPr="00554299">
        <w:rPr>
          <w:rFonts w:cs="Times New Roman" w:eastAsia="Times New Roman"/>
          <w:szCs w:val="24"/>
          <w:lang w:eastAsia="hr-HR" w:val="en-US"/>
        </w:rPr>
        <w:t>208. ETAŽA 41/10000 Poslovni prostor L10 u prizemlju zgrade (Nemčićeva 7), površine 46,74 m2, na listu  C (teretovnica):</w:t>
      </w:r>
    </w:p>
    <w:p w:rsidRDefault="00B81435" w:rsidP="009B4C3D" w:rsidR="00B81435" w:rsidRPr="00554299">
      <w:pPr>
        <w:ind w:left="420"/>
        <w:jc w:val="both"/>
        <w:rPr>
          <w:rFonts w:cs="Times New Roman"/>
          <w:szCs w:val="24"/>
        </w:rPr>
      </w:pPr>
    </w:p>
    <w:p w:rsidRDefault="00B81435" w:rsidP="00B81435" w:rsidR="00B81435" w:rsidRPr="00554299">
      <w:pPr>
        <w:pStyle w:val="Odlomakpopisa"/>
        <w:numPr>
          <w:ilvl w:val="0"/>
          <w:numId w:val="2"/>
        </w:numPr>
        <w:jc w:val="both"/>
        <w:rPr>
          <w:rFonts w:cs="Times New Roman"/>
          <w:szCs w:val="24"/>
        </w:rPr>
      </w:pPr>
      <w:r w:rsidRPr="00554299">
        <w:rPr>
          <w:rFonts w:cs="Times New Roman"/>
          <w:szCs w:val="24"/>
        </w:rPr>
        <w:t>Zaprimljeno 20.06.2012. broj Z-32414/12</w:t>
      </w:r>
    </w:p>
    <w:p w:rsidRDefault="00B81435" w:rsidP="00B81435" w:rsidR="00B81435" w:rsidRPr="00554299">
      <w:pPr>
        <w:ind w:firstLine="288" w:left="420"/>
        <w:jc w:val="both"/>
        <w:rPr>
          <w:rFonts w:cs="Times New Roman"/>
          <w:szCs w:val="24"/>
        </w:rPr>
      </w:pPr>
      <w:r w:rsidRPr="00554299">
        <w:rPr>
          <w:rFonts w:cs="Times New Roman"/>
          <w:szCs w:val="24"/>
        </w:rPr>
        <w:t>Temeljem rješenja broj gornji od 23. rujna 2013. zabilježuje se odbačeni prijedlog Tutus</w:t>
      </w:r>
    </w:p>
    <w:p w:rsidRDefault="00B81435" w:rsidP="00B81435" w:rsidR="00B81435" w:rsidRPr="00554299">
      <w:pPr>
        <w:ind w:firstLine="288" w:left="420"/>
        <w:jc w:val="both"/>
        <w:rPr>
          <w:rFonts w:cs="Times New Roman"/>
          <w:szCs w:val="24"/>
        </w:rPr>
      </w:pPr>
      <w:r w:rsidRPr="00554299">
        <w:rPr>
          <w:rFonts w:cs="Times New Roman"/>
          <w:szCs w:val="24"/>
        </w:rPr>
        <w:t>mode d.o.o. iz Zagreba, Nemčićeva 7, radi upisa prava prvokupa i upisa zabilježbe</w:t>
      </w:r>
    </w:p>
    <w:p w:rsidRDefault="00B81435" w:rsidP="00B81435" w:rsidR="00B81435" w:rsidRPr="00554299">
      <w:pPr>
        <w:ind w:firstLine="288" w:left="420"/>
        <w:jc w:val="both"/>
        <w:rPr>
          <w:rFonts w:cs="Times New Roman"/>
          <w:szCs w:val="24"/>
        </w:rPr>
      </w:pPr>
      <w:r w:rsidRPr="00554299">
        <w:rPr>
          <w:rFonts w:cs="Times New Roman"/>
          <w:szCs w:val="24"/>
        </w:rPr>
        <w:t>ugovora o zakupu.</w:t>
      </w:r>
    </w:p>
    <w:p w:rsidRDefault="00B81435" w:rsidP="00B81435" w:rsidR="00B81435" w:rsidRPr="00554299">
      <w:pPr>
        <w:ind w:firstLine="288" w:left="420"/>
        <w:jc w:val="both"/>
        <w:rPr>
          <w:rFonts w:cs="Times New Roman"/>
          <w:szCs w:val="24"/>
        </w:rPr>
      </w:pPr>
    </w:p>
    <w:p w:rsidRDefault="00361356" w:rsidP="00C47EE3" w:rsidR="00361356" w:rsidRPr="00C47EE3">
      <w:pPr>
        <w:pStyle w:val="Odlomakpopisa"/>
        <w:numPr>
          <w:ilvl w:val="0"/>
          <w:numId w:val="2"/>
        </w:numPr>
        <w:jc w:val="both"/>
        <w:rPr>
          <w:rFonts w:cs="Times New Roman" w:eastAsia="Times New Roman"/>
          <w:szCs w:val="24"/>
          <w:lang w:eastAsia="hr-HR" w:val="en-US"/>
        </w:rPr>
      </w:pPr>
      <w:r w:rsidRPr="00C47EE3">
        <w:rPr>
          <w:rFonts w:cs="Times New Roman" w:eastAsia="Times New Roman"/>
          <w:szCs w:val="24"/>
          <w:lang w:eastAsia="hr-HR" w:val="en-US"/>
        </w:rPr>
        <w:t>214. ETAŽA 17/10000  Poslovni prostor L30 u prizemlju zgrade (Nemčićeva 7), površine 19,32 m2,  na listu C  (teretovnica):</w:t>
      </w:r>
    </w:p>
    <w:p w:rsidRDefault="00B81435" w:rsidP="00B81435" w:rsidR="00B81435" w:rsidRPr="00554299">
      <w:pPr>
        <w:ind w:firstLine="288" w:left="420"/>
        <w:jc w:val="both"/>
        <w:rPr>
          <w:rFonts w:cs="Times New Roman"/>
          <w:szCs w:val="24"/>
        </w:rPr>
      </w:pPr>
    </w:p>
    <w:p w:rsidRDefault="00361356" w:rsidP="00361356" w:rsidR="00361356" w:rsidRPr="00554299">
      <w:pPr>
        <w:pStyle w:val="Odlomakpopisa"/>
        <w:numPr>
          <w:ilvl w:val="0"/>
          <w:numId w:val="2"/>
        </w:numPr>
        <w:jc w:val="both"/>
        <w:rPr>
          <w:rFonts w:cs="Times New Roman"/>
          <w:szCs w:val="24"/>
        </w:rPr>
      </w:pPr>
      <w:r w:rsidRPr="00554299">
        <w:rPr>
          <w:rFonts w:cs="Times New Roman"/>
          <w:szCs w:val="24"/>
        </w:rPr>
        <w:t>3.1 Zaprimljeno 20.06.2012. broj Z-32414/12</w:t>
      </w:r>
    </w:p>
    <w:p w:rsidRDefault="00361356" w:rsidP="00361356" w:rsidR="00361356" w:rsidRPr="00554299">
      <w:pPr>
        <w:ind w:firstLine="288" w:left="420"/>
        <w:jc w:val="both"/>
        <w:rPr>
          <w:rFonts w:cs="Times New Roman"/>
          <w:szCs w:val="24"/>
        </w:rPr>
      </w:pPr>
      <w:r w:rsidRPr="00554299">
        <w:rPr>
          <w:rFonts w:cs="Times New Roman"/>
          <w:szCs w:val="24"/>
        </w:rPr>
        <w:t>Temeljem rješenja broj gornji od 23. rujna 2013. zabilježuje se odbačeni prijedlog Tutus</w:t>
      </w:r>
    </w:p>
    <w:p w:rsidRDefault="00361356" w:rsidP="00361356" w:rsidR="00361356" w:rsidRPr="00554299">
      <w:pPr>
        <w:ind w:firstLine="288" w:left="420"/>
        <w:jc w:val="both"/>
        <w:rPr>
          <w:rFonts w:cs="Times New Roman"/>
          <w:szCs w:val="24"/>
        </w:rPr>
      </w:pPr>
      <w:r w:rsidRPr="00554299">
        <w:rPr>
          <w:rFonts w:cs="Times New Roman"/>
          <w:szCs w:val="24"/>
        </w:rPr>
        <w:t>mode d.o.o. iz Zagreba, Nemčićeva 7, radi upisa prava prvokupa i upisa zabilježbe</w:t>
      </w:r>
    </w:p>
    <w:p w:rsidRDefault="00361356" w:rsidP="00361356" w:rsidR="00361356" w:rsidRPr="00554299">
      <w:pPr>
        <w:ind w:firstLine="288" w:left="420"/>
        <w:jc w:val="both"/>
        <w:rPr>
          <w:rFonts w:cs="Times New Roman"/>
          <w:szCs w:val="24"/>
        </w:rPr>
      </w:pPr>
      <w:r w:rsidRPr="00554299">
        <w:rPr>
          <w:rFonts w:cs="Times New Roman"/>
          <w:szCs w:val="24"/>
        </w:rPr>
        <w:t>ugovora o zakupu</w:t>
      </w:r>
    </w:p>
    <w:p w:rsidRDefault="00361356" w:rsidP="00361356" w:rsidR="00361356" w:rsidRPr="00554299">
      <w:pPr>
        <w:ind w:firstLine="288" w:left="420"/>
        <w:jc w:val="both"/>
        <w:rPr>
          <w:rFonts w:cs="Times New Roman"/>
          <w:szCs w:val="24"/>
        </w:rPr>
      </w:pPr>
    </w:p>
    <w:p w:rsidRDefault="00A26132" w:rsidP="00A26132" w:rsidR="00A26132" w:rsidRPr="00554299">
      <w:pPr>
        <w:jc w:val="both"/>
        <w:rPr>
          <w:rFonts w:cs="Times New Roman"/>
          <w:szCs w:val="24"/>
        </w:rPr>
      </w:pPr>
    </w:p>
    <w:p w:rsidRDefault="00A26132" w:rsidP="00A26132" w:rsidR="00A26132" w:rsidRPr="00554299">
      <w:pPr>
        <w:jc w:val="both"/>
        <w:rPr>
          <w:rFonts w:cs="Times New Roman"/>
          <w:szCs w:val="24"/>
        </w:rPr>
      </w:pPr>
      <w:r w:rsidRPr="00554299">
        <w:rPr>
          <w:rFonts w:cs="Times New Roman"/>
          <w:szCs w:val="24"/>
        </w:rPr>
        <w:t>V</w:t>
      </w:r>
      <w:r w:rsidR="00D4543F" w:rsidRPr="00554299">
        <w:rPr>
          <w:rFonts w:cs="Times New Roman"/>
          <w:szCs w:val="24"/>
        </w:rPr>
        <w:t>I</w:t>
      </w:r>
      <w:r w:rsidRPr="00554299">
        <w:rPr>
          <w:rFonts w:cs="Times New Roman"/>
          <w:szCs w:val="24"/>
        </w:rPr>
        <w:t xml:space="preserve">I </w:t>
      </w:r>
      <w:r w:rsidRPr="00554299">
        <w:rPr>
          <w:rFonts w:cs="Times New Roman"/>
          <w:szCs w:val="24"/>
        </w:rPr>
        <w:tab/>
        <w:t xml:space="preserve">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w:t>
      </w:r>
      <w:r w:rsidR="00E5062F" w:rsidRPr="00554299">
        <w:rPr>
          <w:rFonts w:cs="Times New Roman"/>
          <w:szCs w:val="24"/>
        </w:rPr>
        <w:t>4</w:t>
      </w:r>
      <w:r w:rsidRPr="00554299">
        <w:rPr>
          <w:rFonts w:cs="Times New Roman"/>
          <w:szCs w:val="24"/>
        </w:rPr>
        <w:t>.</w:t>
      </w:r>
      <w:r w:rsidR="00E5062F" w:rsidRPr="00554299">
        <w:rPr>
          <w:rFonts w:cs="Times New Roman"/>
          <w:szCs w:val="24"/>
        </w:rPr>
        <w:t xml:space="preserve"> travnja</w:t>
      </w:r>
      <w:r w:rsidRPr="00554299">
        <w:rPr>
          <w:rFonts w:cs="Times New Roman"/>
          <w:szCs w:val="24"/>
        </w:rPr>
        <w:t xml:space="preserve"> 2019. u članku IV., da je kupac u cijelosti isplatio kupoprodajnu cijenu.</w:t>
      </w:r>
    </w:p>
    <w:p w:rsidRDefault="00A26132" w:rsidP="00A26132" w:rsidR="00A26132" w:rsidRPr="00554299">
      <w:pPr>
        <w:jc w:val="both"/>
        <w:rPr>
          <w:rFonts w:cs="Times New Roman"/>
          <w:szCs w:val="24"/>
        </w:rPr>
      </w:pPr>
    </w:p>
    <w:p w:rsidRDefault="00A26132" w:rsidP="00A26132" w:rsidR="00A26132" w:rsidRPr="00554299">
      <w:pPr>
        <w:jc w:val="both"/>
        <w:rPr>
          <w:rFonts w:cs="Times New Roman"/>
          <w:szCs w:val="24"/>
        </w:rPr>
      </w:pPr>
      <w:r w:rsidRPr="00554299">
        <w:rPr>
          <w:rFonts w:cs="Times New Roman"/>
          <w:szCs w:val="24"/>
        </w:rPr>
        <w:t>VI</w:t>
      </w:r>
      <w:r w:rsidR="00D4543F" w:rsidRPr="00554299">
        <w:rPr>
          <w:rFonts w:cs="Times New Roman"/>
          <w:szCs w:val="24"/>
        </w:rPr>
        <w:t>I</w:t>
      </w:r>
      <w:r w:rsidRPr="00554299">
        <w:rPr>
          <w:rFonts w:cs="Times New Roman"/>
          <w:szCs w:val="24"/>
        </w:rPr>
        <w:t>I</w:t>
      </w:r>
      <w:r w:rsidRPr="00554299">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w:t>
      </w:r>
      <w:r w:rsidR="00E5062F" w:rsidRPr="00554299">
        <w:rPr>
          <w:rFonts w:cs="Times New Roman"/>
          <w:szCs w:val="24"/>
        </w:rPr>
        <w:t>ajnom ugovoru za nekretnine od 4</w:t>
      </w:r>
      <w:r w:rsidRPr="00554299">
        <w:rPr>
          <w:rFonts w:cs="Times New Roman"/>
          <w:szCs w:val="24"/>
        </w:rPr>
        <w:t>.</w:t>
      </w:r>
      <w:r w:rsidR="00E5062F" w:rsidRPr="00554299">
        <w:rPr>
          <w:rFonts w:cs="Times New Roman"/>
          <w:szCs w:val="24"/>
        </w:rPr>
        <w:t xml:space="preserve"> travnja</w:t>
      </w:r>
      <w:r w:rsidRPr="00554299">
        <w:rPr>
          <w:rFonts w:cs="Times New Roman"/>
          <w:szCs w:val="24"/>
        </w:rPr>
        <w:t xml:space="preserve"> 2019. u članku IV., da je kupac u cijelosti isplatio kupoprodajnu cijenu.</w:t>
      </w:r>
    </w:p>
    <w:p w:rsidRDefault="00D4543F" w:rsidP="009053C4" w:rsidR="00D4543F" w:rsidRPr="00554299">
      <w:pPr>
        <w:jc w:val="both"/>
        <w:rPr>
          <w:rFonts w:cs="Times New Roman"/>
          <w:szCs w:val="24"/>
        </w:rPr>
      </w:pPr>
    </w:p>
    <w:p w:rsidRDefault="00C97039" w:rsidP="009053C4" w:rsidR="00A26132" w:rsidRPr="00554299">
      <w:pPr>
        <w:jc w:val="both"/>
        <w:rPr>
          <w:rFonts w:cs="Times New Roman"/>
          <w:szCs w:val="24"/>
        </w:rPr>
      </w:pPr>
      <w:r w:rsidRPr="00554299">
        <w:rPr>
          <w:rFonts w:cs="Times New Roman"/>
          <w:szCs w:val="24"/>
        </w:rPr>
        <w:lastRenderedPageBreak/>
        <w:t>I</w:t>
      </w:r>
      <w:r w:rsidR="00D4543F" w:rsidRPr="00554299">
        <w:rPr>
          <w:rFonts w:cs="Times New Roman"/>
          <w:szCs w:val="24"/>
        </w:rPr>
        <w:t>X</w:t>
      </w:r>
      <w:r w:rsidR="00A26132" w:rsidRPr="00554299">
        <w:rPr>
          <w:rFonts w:cs="Times New Roman"/>
          <w:szCs w:val="24"/>
        </w:rPr>
        <w:t xml:space="preserve">  </w:t>
      </w:r>
      <w:r w:rsidR="00A26132" w:rsidRPr="00554299">
        <w:rPr>
          <w:rFonts w:cs="Times New Roman"/>
          <w:szCs w:val="24"/>
        </w:rPr>
        <w:tab/>
      </w:r>
      <w:r w:rsidR="009053C4" w:rsidRPr="00554299">
        <w:rPr>
          <w:rFonts w:cs="Times New Roman"/>
          <w:szCs w:val="24"/>
        </w:rPr>
        <w:t>Ovo će se rješenje objaviti na E oglasnoj ploči, te se smatra da je isto dostavljeno svim osobama kojima je dostavljen i zaključak o prodaji, istekom trećeg dana od dana njegova isticanja na E oglasnoj ploči.</w:t>
      </w:r>
      <w:r w:rsidR="00A26132" w:rsidRPr="00554299">
        <w:rPr>
          <w:rFonts w:cs="Times New Roman"/>
          <w:szCs w:val="24"/>
        </w:rPr>
        <w:t xml:space="preserve"> </w:t>
      </w:r>
    </w:p>
    <w:p w:rsidRDefault="00A26132" w:rsidP="00A26132" w:rsidR="00A26132" w:rsidRPr="00554299">
      <w:pPr>
        <w:rPr>
          <w:rFonts w:cs="Times New Roman"/>
          <w:szCs w:val="24"/>
        </w:rPr>
      </w:pPr>
    </w:p>
    <w:p w:rsidRDefault="00A26132" w:rsidP="00A26132" w:rsidR="00A26132" w:rsidRPr="00554299">
      <w:pPr>
        <w:rPr>
          <w:rFonts w:cs="Times New Roman"/>
          <w:szCs w:val="24"/>
        </w:rPr>
      </w:pPr>
    </w:p>
    <w:p w:rsidRDefault="00A26132" w:rsidP="00A26132" w:rsidR="00A26132" w:rsidRPr="00554299">
      <w:pPr>
        <w:jc w:val="center"/>
        <w:rPr>
          <w:rFonts w:cs="Times New Roman"/>
          <w:szCs w:val="24"/>
        </w:rPr>
      </w:pPr>
      <w:r w:rsidRPr="00554299">
        <w:rPr>
          <w:rFonts w:cs="Times New Roman"/>
          <w:szCs w:val="24"/>
        </w:rPr>
        <w:t>Obrazloženje</w:t>
      </w:r>
    </w:p>
    <w:p w:rsidRDefault="00A26132" w:rsidP="00A26132" w:rsidR="00A26132" w:rsidRPr="00554299">
      <w:pPr>
        <w:rPr>
          <w:rFonts w:cs="Times New Roman"/>
          <w:szCs w:val="24"/>
        </w:rPr>
      </w:pPr>
    </w:p>
    <w:p w:rsidRDefault="00A26132" w:rsidP="00A26132" w:rsidR="00A26132" w:rsidRPr="00554299">
      <w:pPr>
        <w:ind w:firstLine="680"/>
        <w:jc w:val="both"/>
        <w:rPr>
          <w:rFonts w:cs="Times New Roman"/>
          <w:szCs w:val="24"/>
        </w:rPr>
      </w:pPr>
      <w:r w:rsidRPr="00554299">
        <w:rPr>
          <w:rFonts w:cs="Times New Roman"/>
          <w:szCs w:val="24"/>
        </w:rPr>
        <w:tab/>
        <w:t>Rješenjem ovog suda broj St-717/2013 od 29. svibnja 2013. godine otvoren je stečajni postupak nad dužnikom, a stečajnu masu čine i nekretnine koje su predmet ove prodaje.</w:t>
      </w:r>
    </w:p>
    <w:p w:rsidRDefault="00A26132" w:rsidP="00A26132" w:rsidR="00A26132" w:rsidRPr="00554299">
      <w:pPr>
        <w:ind w:firstLine="680"/>
        <w:jc w:val="both"/>
        <w:rPr>
          <w:rFonts w:cs="Times New Roman"/>
          <w:szCs w:val="24"/>
        </w:rPr>
      </w:pPr>
      <w:r w:rsidRPr="00554299">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A26132" w:rsidP="00A26132" w:rsidR="00A26132" w:rsidRPr="00554299">
      <w:pPr>
        <w:jc w:val="both"/>
        <w:rPr>
          <w:rFonts w:cs="Times New Roman"/>
          <w:szCs w:val="24"/>
        </w:rPr>
      </w:pPr>
      <w:r w:rsidRPr="00554299">
        <w:rPr>
          <w:rFonts w:cs="Times New Roman"/>
          <w:szCs w:val="24"/>
        </w:rPr>
        <w:tab/>
        <w:t xml:space="preserve">Rješenjem suda od 11. svibnja 2015. godine određena je prodaja nekretnina stečajnog dužnika u stečajnom postupku uz odgovarajuću primjenu Ovršnog  zakona (članak 164. SZ-a). </w:t>
      </w:r>
    </w:p>
    <w:p w:rsidRDefault="00A26132" w:rsidP="00A26132" w:rsidR="00A26132" w:rsidRPr="00554299">
      <w:pPr>
        <w:jc w:val="both"/>
        <w:rPr>
          <w:rFonts w:cs="Times New Roman"/>
          <w:szCs w:val="24"/>
        </w:rPr>
      </w:pPr>
    </w:p>
    <w:p w:rsidRDefault="00A26132" w:rsidP="00A26132" w:rsidR="00A26132" w:rsidRPr="00554299">
      <w:pPr>
        <w:ind w:firstLine="708"/>
        <w:jc w:val="both"/>
        <w:rPr>
          <w:rFonts w:cs="Times New Roman"/>
          <w:szCs w:val="24"/>
        </w:rPr>
      </w:pPr>
      <w:r w:rsidRPr="00554299">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A26132" w:rsidP="00A26132" w:rsidR="00A26132" w:rsidRPr="00554299">
      <w:pPr>
        <w:jc w:val="both"/>
        <w:rPr>
          <w:rFonts w:cs="Times New Roman"/>
          <w:szCs w:val="24"/>
        </w:rPr>
      </w:pPr>
    </w:p>
    <w:p w:rsidRDefault="00A26132" w:rsidP="00A26132" w:rsidR="00A26132" w:rsidRPr="00554299">
      <w:pPr>
        <w:ind w:firstLine="708"/>
        <w:jc w:val="both"/>
        <w:rPr>
          <w:rFonts w:cs="Times New Roman"/>
          <w:szCs w:val="24"/>
        </w:rPr>
      </w:pPr>
      <w:r w:rsidRPr="00554299">
        <w:rPr>
          <w:rFonts w:cs="Times New Roman"/>
          <w:szCs w:val="24"/>
        </w:rPr>
        <w:t>Na navedenim nekre</w:t>
      </w:r>
      <w:r w:rsidR="002C6F0D" w:rsidRPr="00554299">
        <w:rPr>
          <w:rFonts w:cs="Times New Roman"/>
          <w:szCs w:val="24"/>
        </w:rPr>
        <w:t>t</w:t>
      </w:r>
      <w:r w:rsidRPr="00554299">
        <w:rPr>
          <w:rFonts w:cs="Times New Roman"/>
          <w:szCs w:val="24"/>
        </w:rPr>
        <w:t xml:space="preserve">ninama isključivo je upisan kao razlučni vjerovnik  </w:t>
      </w:r>
    </w:p>
    <w:p w:rsidRDefault="00A26132" w:rsidP="00A26132" w:rsidR="00A26132" w:rsidRPr="00554299">
      <w:pPr>
        <w:jc w:val="both"/>
        <w:rPr>
          <w:rFonts w:cs="Times New Roman"/>
          <w:szCs w:val="24"/>
        </w:rPr>
      </w:pPr>
      <w:r w:rsidRPr="00554299">
        <w:rPr>
          <w:rFonts w:cs="Times New Roman"/>
          <w:szCs w:val="24"/>
        </w:rPr>
        <w:t>1.</w:t>
      </w:r>
      <w:r w:rsidRPr="00554299">
        <w:rPr>
          <w:rFonts w:cs="Times New Roman"/>
          <w:szCs w:val="24"/>
        </w:rPr>
        <w:tab/>
        <w:t>PLAZA NEKRETNINE D.O.O., OIB: 66584613713, OŽUJSKA ULICA 4, 10000</w:t>
      </w:r>
    </w:p>
    <w:p w:rsidRDefault="00A26132" w:rsidP="00A26132" w:rsidR="00A26132" w:rsidRPr="00554299">
      <w:pPr>
        <w:jc w:val="both"/>
        <w:rPr>
          <w:rFonts w:cs="Times New Roman"/>
          <w:szCs w:val="24"/>
        </w:rPr>
      </w:pPr>
      <w:r w:rsidRPr="00554299">
        <w:rPr>
          <w:rFonts w:cs="Times New Roman"/>
          <w:szCs w:val="24"/>
        </w:rPr>
        <w:t>ZAGREB.</w:t>
      </w:r>
    </w:p>
    <w:p w:rsidRDefault="00A26132" w:rsidP="00A26132" w:rsidR="00A26132" w:rsidRPr="00554299">
      <w:pPr>
        <w:jc w:val="both"/>
        <w:rPr>
          <w:rFonts w:cs="Times New Roman"/>
          <w:szCs w:val="24"/>
        </w:rPr>
      </w:pPr>
    </w:p>
    <w:p w:rsidRDefault="00A26132" w:rsidP="00A26132" w:rsidR="00A26132" w:rsidRPr="00554299">
      <w:pPr>
        <w:ind w:firstLine="708"/>
        <w:jc w:val="both"/>
        <w:rPr>
          <w:rFonts w:cs="Times New Roman"/>
          <w:szCs w:val="24"/>
        </w:rPr>
      </w:pPr>
      <w:r w:rsidRPr="00554299">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A26132" w:rsidP="00A26132" w:rsidR="00A26132" w:rsidRPr="00554299">
      <w:pPr>
        <w:jc w:val="both"/>
        <w:rPr>
          <w:rFonts w:cs="Times New Roman"/>
          <w:szCs w:val="24"/>
        </w:rPr>
      </w:pPr>
    </w:p>
    <w:p w:rsidRDefault="00A26132" w:rsidP="00A26132" w:rsidR="00A26132" w:rsidRPr="00554299">
      <w:pPr>
        <w:ind w:firstLine="708"/>
        <w:jc w:val="both"/>
        <w:rPr>
          <w:rFonts w:cs="Times New Roman"/>
          <w:szCs w:val="24"/>
        </w:rPr>
      </w:pPr>
      <w:r w:rsidRPr="00554299">
        <w:rPr>
          <w:rFonts w:cs="Times New Roman"/>
          <w:szCs w:val="24"/>
        </w:rPr>
        <w:t xml:space="preserve">Podneskom od </w:t>
      </w:r>
      <w:r w:rsidR="00E5062F" w:rsidRPr="00554299">
        <w:rPr>
          <w:rFonts w:cs="Times New Roman"/>
          <w:szCs w:val="24"/>
        </w:rPr>
        <w:t>24</w:t>
      </w:r>
      <w:r w:rsidRPr="00554299">
        <w:rPr>
          <w:rFonts w:cs="Times New Roman"/>
          <w:szCs w:val="24"/>
        </w:rPr>
        <w:t>.</w:t>
      </w:r>
      <w:r w:rsidR="00E5062F" w:rsidRPr="00554299">
        <w:rPr>
          <w:rFonts w:cs="Times New Roman"/>
          <w:szCs w:val="24"/>
        </w:rPr>
        <w:t xml:space="preserve"> travnja</w:t>
      </w:r>
      <w:r w:rsidRPr="00554299">
        <w:rPr>
          <w:rFonts w:cs="Times New Roman"/>
          <w:szCs w:val="24"/>
        </w:rPr>
        <w:t xml:space="preserve"> 2019. godine stečajni upravitelj dostavio je u spis Kupoprodajni ugovor za nekretnine opisane u točki I izreke zaključen dana </w:t>
      </w:r>
      <w:r w:rsidR="00E5062F" w:rsidRPr="00554299">
        <w:rPr>
          <w:rFonts w:cs="Times New Roman"/>
          <w:szCs w:val="24"/>
        </w:rPr>
        <w:t>4</w:t>
      </w:r>
      <w:r w:rsidRPr="00554299">
        <w:rPr>
          <w:rFonts w:cs="Times New Roman"/>
          <w:szCs w:val="24"/>
        </w:rPr>
        <w:t>.</w:t>
      </w:r>
      <w:r w:rsidR="00E5062F" w:rsidRPr="00554299">
        <w:rPr>
          <w:rFonts w:cs="Times New Roman"/>
          <w:szCs w:val="24"/>
        </w:rPr>
        <w:t xml:space="preserve"> travnja</w:t>
      </w:r>
      <w:r w:rsidRPr="00554299">
        <w:rPr>
          <w:rFonts w:cs="Times New Roman"/>
          <w:szCs w:val="24"/>
        </w:rPr>
        <w:t xml:space="preserve"> 2019. između stečajnog dužnika kao prodavatelja i kupca, koji je Javnobilježnički ovjeren pod brojem: OV-</w:t>
      </w:r>
      <w:r w:rsidR="00E5062F" w:rsidRPr="00554299">
        <w:rPr>
          <w:rFonts w:cs="Times New Roman"/>
          <w:szCs w:val="24"/>
        </w:rPr>
        <w:t>4753</w:t>
      </w:r>
      <w:r w:rsidRPr="00554299">
        <w:rPr>
          <w:rFonts w:cs="Times New Roman"/>
          <w:szCs w:val="24"/>
        </w:rPr>
        <w:t xml:space="preserve">/2019 dana </w:t>
      </w:r>
      <w:r w:rsidR="00E5062F" w:rsidRPr="00554299">
        <w:rPr>
          <w:rFonts w:cs="Times New Roman"/>
          <w:szCs w:val="24"/>
        </w:rPr>
        <w:t>8</w:t>
      </w:r>
      <w:r w:rsidRPr="00554299">
        <w:rPr>
          <w:rFonts w:cs="Times New Roman"/>
          <w:szCs w:val="24"/>
        </w:rPr>
        <w:t>.</w:t>
      </w:r>
      <w:r w:rsidR="00E5062F" w:rsidRPr="00554299">
        <w:rPr>
          <w:rFonts w:cs="Times New Roman"/>
          <w:szCs w:val="24"/>
        </w:rPr>
        <w:t>4</w:t>
      </w:r>
      <w:r w:rsidRPr="00554299">
        <w:rPr>
          <w:rFonts w:cs="Times New Roman"/>
          <w:szCs w:val="24"/>
        </w:rPr>
        <w:t>.2019. godine od strane Javnog bilježnika Renata Kutija Kušpilić, Zagreb, Maksimirska 3., a sve u skladu sa Zaključkom suda kojim se utvrđuju uvjeti i način prodaje nekretnina od 2</w:t>
      </w:r>
      <w:r w:rsidR="00E5062F" w:rsidRPr="00554299">
        <w:rPr>
          <w:rFonts w:cs="Times New Roman"/>
          <w:szCs w:val="24"/>
        </w:rPr>
        <w:t>7</w:t>
      </w:r>
      <w:r w:rsidRPr="00554299">
        <w:rPr>
          <w:rFonts w:cs="Times New Roman"/>
          <w:szCs w:val="24"/>
        </w:rPr>
        <w:t>.</w:t>
      </w:r>
      <w:r w:rsidR="00E5062F" w:rsidRPr="00554299">
        <w:rPr>
          <w:rFonts w:cs="Times New Roman"/>
          <w:szCs w:val="24"/>
        </w:rPr>
        <w:t xml:space="preserve"> veljače 2019</w:t>
      </w:r>
      <w:r w:rsidRPr="00554299">
        <w:rPr>
          <w:rFonts w:cs="Times New Roman"/>
          <w:szCs w:val="24"/>
        </w:rPr>
        <w:t>. godine.</w:t>
      </w:r>
    </w:p>
    <w:p w:rsidRDefault="00A26132" w:rsidP="00A26132" w:rsidR="00A26132" w:rsidRPr="00554299">
      <w:pPr>
        <w:ind w:firstLine="708"/>
        <w:jc w:val="both"/>
        <w:rPr>
          <w:rFonts w:cs="Times New Roman"/>
          <w:szCs w:val="24"/>
        </w:rPr>
      </w:pPr>
    </w:p>
    <w:p w:rsidRDefault="00A26132" w:rsidP="00A26132" w:rsidR="00A26132" w:rsidRPr="00554299">
      <w:pPr>
        <w:jc w:val="both"/>
        <w:rPr>
          <w:rFonts w:cs="Times New Roman"/>
          <w:szCs w:val="24"/>
        </w:rPr>
      </w:pPr>
      <w:r w:rsidRPr="00554299">
        <w:rPr>
          <w:rFonts w:cs="Times New Roman"/>
          <w:szCs w:val="24"/>
        </w:rPr>
        <w:tab/>
        <w:t xml:space="preserve">Uvidom u predmetni kupoprodajni ugovor od </w:t>
      </w:r>
      <w:r w:rsidR="00E5062F" w:rsidRPr="00554299">
        <w:rPr>
          <w:rFonts w:cs="Times New Roman"/>
          <w:szCs w:val="24"/>
        </w:rPr>
        <w:t>4</w:t>
      </w:r>
      <w:r w:rsidRPr="00554299">
        <w:rPr>
          <w:rFonts w:cs="Times New Roman"/>
          <w:szCs w:val="24"/>
        </w:rPr>
        <w:t>.</w:t>
      </w:r>
      <w:r w:rsidR="00E5062F" w:rsidRPr="00554299">
        <w:rPr>
          <w:rFonts w:cs="Times New Roman"/>
          <w:szCs w:val="24"/>
        </w:rPr>
        <w:t xml:space="preserve"> travnja</w:t>
      </w:r>
      <w:r w:rsidRPr="00554299">
        <w:rPr>
          <w:rFonts w:cs="Times New Roman"/>
          <w:szCs w:val="24"/>
        </w:rPr>
        <w:t xml:space="preserve"> 2019. g. i to članak 2. utvrđeno je da su predmetne nekretnine prodana kupcu za iznos naveden u točki I izreke, te da porez koji se plaća u vidu poreza na</w:t>
      </w:r>
      <w:r w:rsidR="00172184" w:rsidRPr="00554299">
        <w:rPr>
          <w:rFonts w:cs="Times New Roman"/>
          <w:szCs w:val="24"/>
        </w:rPr>
        <w:t xml:space="preserve"> promet nekretnina kao i sve troškove, snosi kupac (točka V Ugovora).</w:t>
      </w:r>
    </w:p>
    <w:p w:rsidRDefault="00A26132" w:rsidP="00A26132" w:rsidR="00A26132" w:rsidRPr="00554299">
      <w:pPr>
        <w:jc w:val="both"/>
        <w:rPr>
          <w:rFonts w:cs="Times New Roman"/>
          <w:szCs w:val="24"/>
        </w:rPr>
      </w:pPr>
    </w:p>
    <w:p w:rsidRDefault="00A26132" w:rsidP="00A26132" w:rsidR="00A26132" w:rsidRPr="00554299">
      <w:pPr>
        <w:ind w:firstLine="708"/>
        <w:jc w:val="both"/>
        <w:rPr>
          <w:rFonts w:cs="Times New Roman"/>
          <w:szCs w:val="24"/>
        </w:rPr>
      </w:pPr>
      <w:r w:rsidRPr="00554299">
        <w:rPr>
          <w:rFonts w:cs="Times New Roman"/>
          <w:szCs w:val="24"/>
        </w:rPr>
        <w:t xml:space="preserve">Kako je temeljem prednjih isprava sud utvrdio da je udovoljeno uvjetima za pravovaljanost prodaje, to će sud nakon pravomoćnosti rješenja o dosudi pokretnine, dostaviti </w:t>
      </w:r>
      <w:r w:rsidRPr="00554299">
        <w:rPr>
          <w:rFonts w:cs="Times New Roman"/>
          <w:szCs w:val="24"/>
        </w:rPr>
        <w:lastRenderedPageBreak/>
        <w:t xml:space="preserve">nadležnom zemljišnoknjižnom odjelu ovo rješenje radi upisa prava vlasništva kupca te brisanja zabilježbi, prava i tereta na predmetnim nekretninama, sve određeno kao po V izreke. </w:t>
      </w:r>
    </w:p>
    <w:p w:rsidRDefault="00A26132" w:rsidP="00A26132" w:rsidR="00A26132" w:rsidRPr="00554299">
      <w:pPr>
        <w:jc w:val="both"/>
        <w:rPr>
          <w:rFonts w:cs="Times New Roman"/>
          <w:szCs w:val="24"/>
        </w:rPr>
      </w:pPr>
      <w:r w:rsidRPr="00554299">
        <w:rPr>
          <w:rFonts w:cs="Times New Roman"/>
          <w:szCs w:val="24"/>
        </w:rPr>
        <w:tab/>
        <w:t>Predaja nekretnine kupcu odredit će se zaključkom, sve u skladu s člankom 108. Ovršnog zakona, stoga je temeljem stanja spisa, odlučeno kao pod VII izreke  rješenja.</w:t>
      </w:r>
    </w:p>
    <w:p w:rsidRDefault="00A26132" w:rsidP="00A26132" w:rsidR="00A26132" w:rsidRPr="00554299">
      <w:pPr>
        <w:rPr>
          <w:rFonts w:cs="Times New Roman"/>
          <w:szCs w:val="24"/>
        </w:rPr>
      </w:pPr>
    </w:p>
    <w:p w:rsidRDefault="00A26132" w:rsidP="00A26132" w:rsidR="00A26132" w:rsidRPr="00554299">
      <w:pPr>
        <w:jc w:val="center"/>
        <w:rPr>
          <w:rFonts w:cs="Times New Roman"/>
          <w:szCs w:val="24"/>
        </w:rPr>
      </w:pPr>
      <w:r w:rsidRPr="00554299">
        <w:rPr>
          <w:rFonts w:cs="Times New Roman"/>
          <w:szCs w:val="24"/>
        </w:rPr>
        <w:t xml:space="preserve">U Zagrebu,  </w:t>
      </w:r>
      <w:r w:rsidR="004C04DD" w:rsidRPr="00554299">
        <w:rPr>
          <w:rFonts w:cs="Times New Roman"/>
          <w:szCs w:val="24"/>
          <w:lang w:val="pt-BR"/>
        </w:rPr>
        <w:t>12</w:t>
      </w:r>
      <w:r w:rsidR="002C6F0D" w:rsidRPr="00554299">
        <w:rPr>
          <w:rFonts w:cs="Times New Roman"/>
          <w:szCs w:val="24"/>
          <w:lang w:val="pt-BR"/>
        </w:rPr>
        <w:t>. s</w:t>
      </w:r>
      <w:r w:rsidR="004C04DD" w:rsidRPr="00554299">
        <w:rPr>
          <w:rFonts w:cs="Times New Roman"/>
          <w:szCs w:val="24"/>
          <w:lang w:val="pt-BR"/>
        </w:rPr>
        <w:t>rpnja</w:t>
      </w:r>
      <w:r w:rsidR="002C6F0D" w:rsidRPr="00554299">
        <w:rPr>
          <w:rFonts w:cs="Times New Roman"/>
          <w:szCs w:val="24"/>
          <w:lang w:val="pt-BR"/>
        </w:rPr>
        <w:t xml:space="preserve"> 2019</w:t>
      </w:r>
      <w:r w:rsidRPr="00554299">
        <w:rPr>
          <w:rFonts w:cs="Times New Roman"/>
          <w:szCs w:val="24"/>
        </w:rPr>
        <w:t>. godine</w:t>
      </w:r>
    </w:p>
    <w:p w:rsidRDefault="00A26132" w:rsidP="00A26132" w:rsidR="00A26132" w:rsidRPr="00554299">
      <w:pPr>
        <w:rPr>
          <w:rFonts w:cs="Times New Roman"/>
          <w:szCs w:val="24"/>
        </w:rPr>
      </w:pPr>
    </w:p>
    <w:p w:rsidRDefault="00A26132" w:rsidP="002C6F0D" w:rsidR="00A26132" w:rsidRPr="00554299">
      <w:pPr>
        <w:pStyle w:val="Podnaslov"/>
        <w:ind w:firstLine="708" w:left="6372"/>
        <w:rPr>
          <w:rFonts w:hAnsi="Times New Roman" w:ascii="Times New Roman"/>
          <w:b w:val="false"/>
          <w:color w:val="auto"/>
          <w:szCs w:val="24"/>
        </w:rPr>
      </w:pPr>
      <w:r w:rsidRPr="00554299">
        <w:rPr>
          <w:rFonts w:hAnsi="Times New Roman" w:ascii="Times New Roman"/>
          <w:b w:val="false"/>
          <w:color w:val="auto"/>
          <w:szCs w:val="24"/>
        </w:rPr>
        <w:t>Stečajni sudac:</w:t>
      </w:r>
    </w:p>
    <w:p w:rsidRDefault="00A26132" w:rsidP="002C6F0D" w:rsidR="00AA5F74">
      <w:pPr>
        <w:pStyle w:val="Podnaslov"/>
        <w:ind w:firstLine="708" w:left="6372"/>
        <w:rPr>
          <w:rFonts w:hAnsi="Times New Roman" w:ascii="Times New Roman"/>
          <w:b w:val="false"/>
          <w:color w:val="auto"/>
          <w:szCs w:val="24"/>
        </w:rPr>
      </w:pPr>
      <w:r w:rsidRPr="00554299">
        <w:rPr>
          <w:rFonts w:hAnsi="Times New Roman" w:ascii="Times New Roman"/>
          <w:b w:val="false"/>
          <w:color w:val="auto"/>
          <w:szCs w:val="24"/>
        </w:rPr>
        <w:t>Nikola Ribarić</w:t>
      </w:r>
      <w:r w:rsidR="00AA5F74">
        <w:rPr>
          <w:rFonts w:hAnsi="Times New Roman" w:ascii="Times New Roman"/>
          <w:b w:val="false"/>
          <w:color w:val="auto"/>
          <w:szCs w:val="24"/>
        </w:rPr>
        <w:t>, v.r.</w:t>
      </w:r>
    </w:p>
    <w:p w:rsidRDefault="00AA5F74" w:rsidP="002C6F0D" w:rsidR="00AA5F74">
      <w:pPr>
        <w:pStyle w:val="Podnaslov"/>
        <w:ind w:firstLine="708" w:left="6372"/>
        <w:rPr>
          <w:rFonts w:hAnsi="Times New Roman" w:ascii="Times New Roman"/>
          <w:b w:val="false"/>
          <w:color w:val="auto"/>
          <w:szCs w:val="24"/>
        </w:rPr>
      </w:pPr>
    </w:p>
    <w:p w:rsidRDefault="00AA5F74" w:rsidP="00AA5F74" w:rsidR="00AA5F74">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AA5F74" w:rsidP="002C6F0D" w:rsidR="00A26132" w:rsidRPr="00554299">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A26132" w:rsidRPr="00554299">
        <w:rPr>
          <w:rFonts w:hAnsi="Times New Roman" w:ascii="Times New Roman"/>
          <w:b w:val="false"/>
          <w:color w:val="auto"/>
          <w:szCs w:val="24"/>
        </w:rPr>
        <w:t xml:space="preserve"> </w:t>
      </w:r>
    </w:p>
    <w:p w:rsidRDefault="002C6F0D" w:rsidP="00A26132" w:rsidR="002C6F0D" w:rsidRPr="00554299">
      <w:pPr>
        <w:jc w:val="both"/>
        <w:rPr>
          <w:rFonts w:cs="Times New Roman"/>
          <w:szCs w:val="24"/>
        </w:rPr>
      </w:pPr>
    </w:p>
    <w:p w:rsidRDefault="002C6F0D" w:rsidP="00A26132" w:rsidR="002C6F0D" w:rsidRPr="00554299">
      <w:pPr>
        <w:jc w:val="both"/>
        <w:rPr>
          <w:rFonts w:cs="Times New Roman"/>
          <w:szCs w:val="24"/>
        </w:rPr>
      </w:pPr>
    </w:p>
    <w:p w:rsidRDefault="002C6F0D" w:rsidP="00A26132" w:rsidR="002C6F0D" w:rsidRPr="00554299">
      <w:pPr>
        <w:jc w:val="both"/>
        <w:rPr>
          <w:rFonts w:cs="Times New Roman"/>
          <w:szCs w:val="24"/>
        </w:rPr>
      </w:pPr>
    </w:p>
    <w:p w:rsidRDefault="004E36DF" w:rsidP="00A26132" w:rsidR="004E36DF">
      <w:pPr>
        <w:jc w:val="both"/>
        <w:rPr>
          <w:rFonts w:cs="Times New Roman"/>
          <w:szCs w:val="24"/>
        </w:rPr>
      </w:pPr>
    </w:p>
    <w:p w:rsidRDefault="00A26132" w:rsidP="00A26132" w:rsidR="00A26132" w:rsidRPr="00554299">
      <w:pPr>
        <w:jc w:val="both"/>
        <w:rPr>
          <w:rFonts w:cs="Times New Roman"/>
          <w:szCs w:val="24"/>
        </w:rPr>
      </w:pPr>
      <w:r w:rsidRPr="00554299">
        <w:rPr>
          <w:rFonts w:cs="Times New Roman"/>
          <w:szCs w:val="24"/>
        </w:rPr>
        <w:t>UPUTA O PRAVNOM LIJEKU:</w:t>
      </w:r>
    </w:p>
    <w:p w:rsidRDefault="00A26132" w:rsidP="00A26132" w:rsidR="00A26132" w:rsidRPr="00554299">
      <w:pPr>
        <w:jc w:val="both"/>
        <w:rPr>
          <w:rFonts w:cs="Times New Roman"/>
          <w:szCs w:val="24"/>
        </w:rPr>
      </w:pPr>
      <w:r w:rsidRPr="00554299">
        <w:rPr>
          <w:rFonts w:cs="Times New Roman"/>
          <w:szCs w:val="24"/>
        </w:rPr>
        <w:t xml:space="preserve">Protiv ovog rješenja dozvoljena je žalba. Žalba se podnosi ovom sudu u 3 primjerka za Visoki trgovački sud RH u roku od 8 dana od dana dostave rješenja. </w:t>
      </w:r>
    </w:p>
    <w:p w:rsidRDefault="00A26132" w:rsidP="00A26132" w:rsidR="00A26132" w:rsidRPr="00554299">
      <w:pPr>
        <w:jc w:val="both"/>
        <w:rPr>
          <w:rFonts w:cs="Times New Roman"/>
          <w:szCs w:val="24"/>
        </w:rPr>
      </w:pPr>
    </w:p>
    <w:p w:rsidRDefault="00AA5F74" w:rsidP="00AA5F74" w:rsidR="008B26D9" w:rsidRPr="00554299">
      <w:pPr>
        <w:pStyle w:val="Odlomakpopisa"/>
        <w:spacing w:lineRule="auto" w:line="276" w:after="200"/>
        <w:jc w:val="both"/>
        <w:rPr>
          <w:rFonts w:cs="Times New Roman"/>
          <w:szCs w:val="24"/>
        </w:rPr>
      </w:pPr>
    </w:p>
    <w:sectPr w:rsidR="008B26D9" w:rsidRPr="0055429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53C4" w:rsidR="00614D49">
      <w:r>
        <w:separator/>
      </w:r>
    </w:p>
  </w:endnote>
  <w:endnote w:id="0" w:type="continuationSeparator">
    <w:p w:rsidRDefault="009053C4" w:rsidR="00614D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53C4" w:rsidR="00614D49">
      <w:r>
        <w:separator/>
      </w:r>
    </w:p>
  </w:footnote>
  <w:footnote w:id="0" w:type="continuationSeparator">
    <w:p w:rsidRDefault="009053C4" w:rsidR="00614D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C97039" w:rsidR="00053694">
        <w:pPr>
          <w:pStyle w:val="Zaglavlje"/>
        </w:pPr>
        <w:r>
          <w:fldChar w:fldCharType="begin"/>
        </w:r>
        <w:r>
          <w:instrText>PAGE   \* MERGEFORMAT</w:instrText>
        </w:r>
        <w:r>
          <w:fldChar w:fldCharType="separate"/>
        </w:r>
        <w:r w:rsidR="00AA5F74">
          <w:rPr>
            <w:noProof/>
          </w:rPr>
          <w:t>1</w:t>
        </w:r>
        <w:r>
          <w:fldChar w:fldCharType="end"/>
        </w:r>
        <w:r w:rsidR="00AD1357">
          <w:tab/>
        </w:r>
        <w:r w:rsidR="00AD1357">
          <w:tab/>
        </w:r>
        <w:r w:rsidR="00554299">
          <w:t>72. St-717/2013-224</w:t>
        </w:r>
      </w:p>
    </w:sdtContent>
  </w:sdt>
  <w:p w:rsidRDefault="00AA5F74"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ED669F"/>
    <w:multiLevelType w:val="hybridMultilevel"/>
    <w:tmpl w:val="C2747B4C"/>
    <w:lvl w:tplc="C8A052D8" w:ilvl="0">
      <w:start w:val="1"/>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2C2413DF"/>
    <w:multiLevelType w:val="hybridMultilevel"/>
    <w:tmpl w:val="E44846DC"/>
    <w:lvl w:tplc="0D862E6A" w:ilvl="0">
      <w:start w:val="26"/>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6132"/>
    <w:rsid w:val="00071860"/>
    <w:rsid w:val="00114F52"/>
    <w:rsid w:val="0011765A"/>
    <w:rsid w:val="00172184"/>
    <w:rsid w:val="002C6F0D"/>
    <w:rsid w:val="00361356"/>
    <w:rsid w:val="003C56A4"/>
    <w:rsid w:val="004C04DD"/>
    <w:rsid w:val="004E36DF"/>
    <w:rsid w:val="00554299"/>
    <w:rsid w:val="00590513"/>
    <w:rsid w:val="00614D49"/>
    <w:rsid w:val="006724FD"/>
    <w:rsid w:val="009053C4"/>
    <w:rsid w:val="00941E0E"/>
    <w:rsid w:val="0095227C"/>
    <w:rsid w:val="00964A88"/>
    <w:rsid w:val="00977293"/>
    <w:rsid w:val="009A39BF"/>
    <w:rsid w:val="009B4C3D"/>
    <w:rsid w:val="00A26132"/>
    <w:rsid w:val="00AA5F74"/>
    <w:rsid w:val="00AD1357"/>
    <w:rsid w:val="00B05018"/>
    <w:rsid w:val="00B81435"/>
    <w:rsid w:val="00C1178B"/>
    <w:rsid w:val="00C14699"/>
    <w:rsid w:val="00C47EE3"/>
    <w:rsid w:val="00C97039"/>
    <w:rsid w:val="00CD667B"/>
    <w:rsid w:val="00D13588"/>
    <w:rsid w:val="00D4543F"/>
    <w:rsid w:val="00E40724"/>
    <w:rsid w:val="00E506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6132"/>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26132"/>
    <w:pPr>
      <w:tabs>
        <w:tab w:pos="4536" w:val="center"/>
        <w:tab w:pos="9072" w:val="right"/>
      </w:tabs>
    </w:pPr>
  </w:style>
  <w:style w:customStyle="true" w:styleId="ZaglavljeChar" w:type="character">
    <w:name w:val="Zaglavlje Char"/>
    <w:basedOn w:val="Zadanifontodlomka"/>
    <w:link w:val="Zaglavlje"/>
    <w:uiPriority w:val="99"/>
    <w:rsid w:val="00A26132"/>
    <w:rPr>
      <w:rFonts w:hAnsi="Times New Roman" w:ascii="Times New Roman"/>
      <w:sz w:val="24"/>
    </w:rPr>
  </w:style>
  <w:style w:styleId="Podnaslov" w:type="paragraph">
    <w:name w:val="Subtitle"/>
    <w:basedOn w:val="Normal"/>
    <w:link w:val="PodnaslovChar"/>
    <w:qFormat/>
    <w:rsid w:val="00A26132"/>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A26132"/>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A26132"/>
    <w:pPr>
      <w:ind w:left="720"/>
      <w:contextualSpacing/>
    </w:pPr>
  </w:style>
  <w:style w:styleId="Tekstbalonia" w:type="paragraph">
    <w:name w:val="Balloon Text"/>
    <w:basedOn w:val="Normal"/>
    <w:link w:val="TekstbaloniaChar"/>
    <w:uiPriority w:val="99"/>
    <w:semiHidden/>
    <w:unhideWhenUsed/>
    <w:rsid w:val="002C6F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6F0D"/>
    <w:rPr>
      <w:rFonts w:cs="Tahoma" w:hAnsi="Tahoma" w:ascii="Tahoma"/>
      <w:sz w:val="16"/>
      <w:szCs w:val="16"/>
    </w:rPr>
  </w:style>
  <w:style w:styleId="Podnoje" w:type="paragraph">
    <w:name w:val="footer"/>
    <w:basedOn w:val="Normal"/>
    <w:link w:val="PodnojeChar"/>
    <w:uiPriority w:val="99"/>
    <w:unhideWhenUsed/>
    <w:rsid w:val="002C6F0D"/>
    <w:pPr>
      <w:tabs>
        <w:tab w:pos="4536" w:val="center"/>
        <w:tab w:pos="9072" w:val="right"/>
      </w:tabs>
    </w:pPr>
  </w:style>
  <w:style w:customStyle="true" w:styleId="PodnojeChar" w:type="character">
    <w:name w:val="Podnožje Char"/>
    <w:basedOn w:val="Zadanifontodlomka"/>
    <w:link w:val="Podnoje"/>
    <w:uiPriority w:val="99"/>
    <w:rsid w:val="002C6F0D"/>
    <w:rPr>
      <w:rFonts w:hAnsi="Times New Roman" w:ascii="Times New Roman"/>
      <w:sz w:val="24"/>
    </w:rPr>
  </w:style>
  <w:style w:styleId="Tekstrezerviranogmjesta" w:type="character">
    <w:name w:val="Placeholder Text"/>
    <w:basedOn w:val="Zadanifontodlomka"/>
    <w:uiPriority w:val="99"/>
    <w:semiHidden/>
    <w:rsid w:val="00AA5F74"/>
    <w:rPr>
      <w:color w:val="808080"/>
      <w:bdr w:space="0" w:sz="0" w:color="auto" w:val="none"/>
      <w:shd w:fill="auto" w:color="auto" w:val="clear"/>
    </w:rPr>
  </w:style>
  <w:style w:customStyle="true" w:styleId="eSPISCCParagraphDefaultFont" w:type="character">
    <w:name w:val="eSPIS_CC_Paragraph Default Font"/>
    <w:basedOn w:val="Zadanifontodlomka"/>
    <w:rsid w:val="00AA5F7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A5F74"/>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A5F7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5F7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6132"/>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26132"/>
    <w:pPr>
      <w:tabs>
        <w:tab w:pos="4536" w:val="center"/>
        <w:tab w:pos="9072" w:val="right"/>
      </w:tabs>
    </w:pPr>
  </w:style>
  <w:style w:customStyle="1" w:styleId="ZaglavljeChar" w:type="character">
    <w:name w:val="Zaglavlje Char"/>
    <w:basedOn w:val="Zadanifontodlomka"/>
    <w:link w:val="Zaglavlje"/>
    <w:uiPriority w:val="99"/>
    <w:rsid w:val="00A26132"/>
    <w:rPr>
      <w:rFonts w:ascii="Times New Roman" w:hAnsi="Times New Roman"/>
      <w:sz w:val="24"/>
    </w:rPr>
  </w:style>
  <w:style w:styleId="Podnaslov" w:type="paragraph">
    <w:name w:val="Subtitle"/>
    <w:basedOn w:val="Normal"/>
    <w:link w:val="PodnaslovChar"/>
    <w:qFormat/>
    <w:rsid w:val="00A26132"/>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A26132"/>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A26132"/>
    <w:pPr>
      <w:ind w:left="720"/>
      <w:contextualSpacing/>
    </w:pPr>
  </w:style>
  <w:style w:styleId="Tekstbalonia" w:type="paragraph">
    <w:name w:val="Balloon Text"/>
    <w:basedOn w:val="Normal"/>
    <w:link w:val="TekstbaloniaChar"/>
    <w:uiPriority w:val="99"/>
    <w:semiHidden/>
    <w:unhideWhenUsed/>
    <w:rsid w:val="002C6F0D"/>
    <w:rPr>
      <w:rFonts w:ascii="Tahoma" w:cs="Tahoma" w:hAnsi="Tahoma"/>
      <w:sz w:val="16"/>
      <w:szCs w:val="16"/>
    </w:rPr>
  </w:style>
  <w:style w:customStyle="1" w:styleId="TekstbaloniaChar" w:type="character">
    <w:name w:val="Tekst balončića Char"/>
    <w:basedOn w:val="Zadanifontodlomka"/>
    <w:link w:val="Tekstbalonia"/>
    <w:uiPriority w:val="99"/>
    <w:semiHidden/>
    <w:rsid w:val="002C6F0D"/>
    <w:rPr>
      <w:rFonts w:ascii="Tahoma" w:cs="Tahoma" w:hAnsi="Tahoma"/>
      <w:sz w:val="16"/>
      <w:szCs w:val="16"/>
    </w:rPr>
  </w:style>
  <w:style w:styleId="Podnoje" w:type="paragraph">
    <w:name w:val="footer"/>
    <w:basedOn w:val="Normal"/>
    <w:link w:val="PodnojeChar"/>
    <w:uiPriority w:val="99"/>
    <w:unhideWhenUsed/>
    <w:rsid w:val="002C6F0D"/>
    <w:pPr>
      <w:tabs>
        <w:tab w:pos="4536" w:val="center"/>
        <w:tab w:pos="9072" w:val="right"/>
      </w:tabs>
    </w:pPr>
  </w:style>
  <w:style w:customStyle="1" w:styleId="PodnojeChar" w:type="character">
    <w:name w:val="Podnožje Char"/>
    <w:basedOn w:val="Zadanifontodlomka"/>
    <w:link w:val="Podnoje"/>
    <w:uiPriority w:val="99"/>
    <w:rsid w:val="002C6F0D"/>
    <w:rPr>
      <w:rFonts w:ascii="Times New Roman" w:hAnsi="Times New Roman"/>
      <w:sz w:val="24"/>
    </w:rPr>
  </w:style>
  <w:style w:styleId="Tekstrezerviranogmjesta" w:type="character">
    <w:name w:val="Placeholder Text"/>
    <w:basedOn w:val="Zadanifontodlomka"/>
    <w:uiPriority w:val="99"/>
    <w:semiHidden/>
    <w:rsid w:val="00AA5F74"/>
    <w:rPr>
      <w:color w:val="808080"/>
      <w:bdr w:color="auto" w:space="0" w:sz="0" w:val="none"/>
      <w:shd w:color="auto" w:fill="auto" w:val="clear"/>
    </w:rPr>
  </w:style>
  <w:style w:customStyle="1" w:styleId="eSPISCCParagraphDefaultFont" w:type="character">
    <w:name w:val="eSPIS_CC_Paragraph Default Font"/>
    <w:basedOn w:val="Zadanifontodlomka"/>
    <w:rsid w:val="00AA5F7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A5F74"/>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A5F7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5F7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2019.</izvorni_sadrzaj>
    <derivirana_varijabla naziv="DomainObject.DatumDonosenjaOdluke_1">12.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tem>VALDENT d.o.o., Nemčićeva 7, 10000 Zagreb</item>
      <item>Lana Franković, Maksimirska Cesta 8, 10000 Zagreb</item>
      <item>Anja Franković, Maksimirska Cesta 8, 10000 Zagreb</item>
      <item>Dominik Livaković, Nadbiskupa Vicka Zmajevića 12, 23000 Zadar</item>
      <item>Zvonimir Sedlić, Dimitrija Demetra 4, 43000 Bjelovar</item>
      <item>Damir Ivić, Vlašička 25, 31000 Osijek</item>
      <item>Ante Ćosić, Ulica Antuna Nemčića 9, 10000 Zagreb</item>
      <item>Željko Ćosić, Ulica Antuna Nemčića 9, 10000 Zagreb</item>
      <item>Mladen Šlaj, Jurjevska 55, 10000 Zagreb</item>
      <item>Senka Vranić, Ivana Meštrovića 13, 22000 Šibenik</item>
      <item>Tomislav Jerkić, Vilima Korajca 17, 10000 Zagreb</item>
      <item>Davor Galetović, Nemčićeva 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tem>VALDENT d.o.o., Nemčićeva 7, 10000 Zagreb</item>
      <item>Lana Franković, Maksimirska Cesta 8, 10000 Zagreb</item>
      <item>Anja Franković, Maksimirska Cesta 8, 10000 Zagreb</item>
      <item>Dominik Livaković, Nadbiskupa Vicka Zmajevića 12, 23000 Zadar</item>
      <item>Zvonimir Sedlić, Dimitrija Demetra 4, 43000 Bjelovar</item>
      <item>Damir Ivić, Vlašička 25, 31000 Osijek</item>
      <item>Ante Ćosić, Ulica Antuna Nemčića 9, 10000 Zagreb</item>
      <item>Željko Ćosić, Ulica Antuna Nemčića 9, 10000 Zagreb</item>
      <item>Mladen Šlaj, Jurjevska 55, 10000 Zagreb</item>
      <item>Senka Vranić, Ivana Meštrovića 13, 22000 Šibenik</item>
      <item>Tomislav Jerkić, Vilima Korajca 17, 10000 Zagreb</item>
      <item>Davor Galetović, Nemčićeva 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tem>VALDENT d.o.o., OIB 58022947293, Nemčićeva 7, 10000 Zagreb</item>
      <item>Lana Franković, OIB 79506410099, Maksimirska Cesta 8, 10000 Zagreb</item>
      <item>Anja Franković, OIB 75262320532, Maksimirska Cesta 8, 10000 Zagreb</item>
      <item>Dominik Livaković, OIB 15377355129, Nadbiskupa Vicka Zmajevića 12, 23000 Zadar</item>
      <item>Zvonimir Sedlić, OIB 29700673796, Dimitrija Demetra 4, 43000 Bjelovar</item>
      <item>Damir Ivić, OIB 20580899925, Vlašička 25, 31000 Osijek</item>
      <item>Ante Ćosić, OIB 57878074455, Ulica Antuna Nemčića 9, 10000 Zagreb</item>
      <item>Željko Ćosić, OIB 09267126927, Ulica Antuna Nemčića 9, 10000 Zagreb</item>
      <item>Mladen Šlaj, OIB 57593469688, Jurjevska 55, 10000 Zagreb</item>
      <item>Senka Vranić, OIB 79963577302, Ivana Meštrovića 13, 22000 Šibenik</item>
      <item>Tomislav Jerkić, OIB 90028469798, Vilima Korajca 17, 10000 Zagreb</item>
      <item>Davor Galetović, OIB 94491246472, Nemčićeva 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tem>VALDENT d.o.o., OIB 58022947293, Nemčićeva 7, 10000 Zagreb</item>
      <item>Lana Franković, OIB 79506410099, Maksimirska Cesta 8, 10000 Zagreb</item>
      <item>Anja Franković, OIB 75262320532, Maksimirska Cesta 8, 10000 Zagreb</item>
      <item>Dominik Livaković, OIB 15377355129, Nadbiskupa Vicka Zmajevića 12, 23000 Zadar</item>
      <item>Zvonimir Sedlić, OIB 29700673796, Dimitrija Demetra 4, 43000 Bjelovar</item>
      <item>Damir Ivić, OIB 20580899925, Vlašička 25, 31000 Osijek</item>
      <item>Ante Ćosić, OIB 57878074455, Ulica Antuna Nemčića 9, 10000 Zagreb</item>
      <item>Željko Ćosić, OIB 09267126927, Ulica Antuna Nemčića 9, 10000 Zagreb</item>
      <item>Mladen Šlaj, OIB 57593469688, Jurjevska 55, 10000 Zagreb</item>
      <item>Senka Vranić, OIB 79963577302, Ivana Meštrovića 13, 22000 Šibenik</item>
      <item>Tomislav Jerkić, OIB 90028469798, Vilima Korajca 17, 10000 Zagreb</item>
      <item>Davor Galetović, OIB 94491246472, Nemčićeva 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2019.</izvorni_sadrzaj>
    <derivirana_varijabla naziv="DomainObject.Datum_1">12. srpnja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tem>VALDENT d.o.o., OIB 58022947293, Nemčićeva 7,10000 Zagreb</item>
      <item>Lana Franković, OIB 79506410099, Maksimirska Cesta 8,10000 Zagreb</item>
      <item>Anja Franković, OIB 75262320532, Maksimirska Cesta 8,10000 Zagreb</item>
      <item>Dominik Livaković, OIB 15377355129, Nadbiskupa Vicka Zmajevića 12,23000 Zadar</item>
      <item>Zvonimir Sedlić, OIB 29700673796, Dimitrija Demetra 4,43000 Bjelovar</item>
      <item>Damir Ivić, OIB 20580899925, Vlašička 25,31000 Osijek</item>
      <item>Ante Ćosić, OIB 57878074455, Ulica Antuna Nemčića 9,10000 Zagreb</item>
      <item>Željko Ćosić, OIB 09267126927, Ulica Antuna Nemčića 9,10000 Zagreb</item>
      <item>Mladen Šlaj, OIB 57593469688, Jurjevska 55,10000 Zagreb</item>
      <item>Senka Vranić, OIB 79963577302, Ivana Meštrovića 13,22000 Šibenik</item>
      <item>Tomislav Jerkić, OIB 90028469798, Vilima Korajca 17,10000 Zagreb</item>
      <item>Davor Galetović, OIB 94491246472, Nemčićeva 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tem>VALDENT d.o.o., OIB 58022947293, Nemčićeva 7,10000 Zagreb</item>
      <item>Lana Franković, OIB 79506410099, Maksimirska Cesta 8,10000 Zagreb</item>
      <item>Anja Franković, OIB 75262320532, Maksimirska Cesta 8,10000 Zagreb</item>
      <item>Dominik Livaković, OIB 15377355129, Nadbiskupa Vicka Zmajevića 12,23000 Zadar</item>
      <item>Zvonimir Sedlić, OIB 29700673796, Dimitrija Demetra 4,43000 Bjelovar</item>
      <item>Damir Ivić, OIB 20580899925, Vlašička 25,31000 Osijek</item>
      <item>Ante Ćosić, OIB 57878074455, Ulica Antuna Nemčića 9,10000 Zagreb</item>
      <item>Željko Ćosić, OIB 09267126927, Ulica Antuna Nemčića 9,10000 Zagreb</item>
      <item>Mladen Šlaj, OIB 57593469688, Jurjevska 55,10000 Zagreb</item>
      <item>Senka Vranić, OIB 79963577302, Ivana Meštrovića 13,22000 Šibenik</item>
      <item>Tomislav Jerkić, OIB 90028469798, Vilima Korajca 17,10000 Zagreb</item>
      <item>Davor Galetović, OIB 94491246472, Nemčićeva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tem>, OIB 58022947293</item>
      <item>, OIB 79506410099</item>
      <item>, OIB 75262320532</item>
      <item>, OIB 15377355129</item>
      <item>, OIB 29700673796</item>
      <item>, OIB 20580899925</item>
      <item>, OIB 57878074455</item>
      <item>, OIB 09267126927</item>
      <item>, OIB 57593469688</item>
      <item>, OIB 79963577302</item>
      <item>, OIB 90028469798</item>
      <item>, OIB 94491246472</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tem>, OIB 58022947293</item>
      <item>, OIB 79506410099</item>
      <item>, OIB 75262320532</item>
      <item>, OIB 15377355129</item>
      <item>, OIB 29700673796</item>
      <item>, OIB 20580899925</item>
      <item>, OIB 57878074455</item>
      <item>, OIB 09267126927</item>
      <item>, OIB 57593469688</item>
      <item>, OIB 79963577302</item>
      <item>, OIB 90028469798</item>
      <item>, OIB 94491246472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13. lipnja 2019.</izvorni_sadrzaj>
    <derivirana_varijabla naziv="DomainObject.PredzadnjaOdlukaIzPredmeta.DatumDonosenjaOdluke_1">13. lipnja 2019.</derivirana_varijabla>
  </DomainObject.PredzadnjaOdlukaIzPredmeta.DatumDonosenjaOdluke>
  <DomainObject.PredzadnjaOdlukaIzPredmeta.Oznaka>
    <izvorni_sadrzaj>St-717/2013-185</izvorni_sadrzaj>
    <derivirana_varijabla naziv="DomainObject.PredzadnjaOdlukaIzPredmeta.Oznaka_1">St-717/2013-185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2598</properties:Words>
  <properties:Characters>15088</properties:Characters>
  <properties:Lines>363</properties:Lines>
  <properties:Paragraphs>127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2019-07-12T11:51:00Z</dcterms:created>
  <dc:creator>Nikola Ribarić</dc:creator>
  <dc:description/>
  <cp:keywords/>
  <cp:lastModifiedBy>Maja Hajtek</cp:lastModifiedBy>
  <cp:lastPrinted>2019-07-12T12:59:00Z</cp:lastPrinted>
  <dcterms:modified xmlns:xsi="http://www.w3.org/2001/XMLSchema-instance" xsi:type="dcterms:W3CDTF">2019-07-12T12:59:00Z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12.7.2019. 19-229 plaza - 224.docx)</vt:lpwstr>
  </prop:property>
  <prop:property name="CC_coloring" pid="4" fmtid="{D5CDD505-2E9C-101B-9397-08002B2CF9AE}">
    <vt:bool>false</vt:bool>
  </prop:property>
  <prop:property name="BrojStranica" pid="5" fmtid="{D5CDD505-2E9C-101B-9397-08002B2CF9AE}">
    <vt:i4>8</vt:i4>
  </prop:property>
</prop:Properties>
</file>