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f10d" w14:paraId="45af10d" w:rsidRDefault="007A01C0" w:rsidP="00910611" w:rsidR="007A01C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01C0" w:rsidP="00910611" w:rsidR="007A01C0">
      <w:r>
        <w:rPr>
          <w:rFonts w:eastAsia="MS Mincho"/>
        </w:rPr>
        <w:t xml:space="preserve">   REPUBLIKA HRVATSKA</w:t>
      </w:r>
    </w:p>
    <w:p w:rsidRDefault="007A01C0" w:rsidP="00910611" w:rsidR="007A01C0">
      <w:r>
        <w:rPr>
          <w:rFonts w:eastAsia="MS Mincho"/>
        </w:rPr>
        <w:t>TRGOVAČKI SUD U RIJECI</w:t>
      </w:r>
    </w:p>
    <w:p w:rsidRDefault="007A01C0" w:rsidP="007A01C0" w:rsidR="00270CAB" w:rsidRPr="007A01C0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70CAB" w:rsidP="00DA66D5" w:rsidR="00270CAB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1720D2">
        <w:t>52</w:t>
      </w:r>
      <w:r>
        <w:t>/1</w:t>
      </w:r>
      <w:r w:rsidR="0015340F">
        <w:t>8</w:t>
      </w:r>
      <w:r>
        <w:t>-</w:t>
      </w:r>
      <w:r w:rsidR="001720D2">
        <w:t>3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 xml:space="preserve">ad dužnikom </w:t>
      </w:r>
      <w:r w:rsidR="001720D2">
        <w:rPr>
          <w:b/>
        </w:rPr>
        <w:t>BRANITELJSKA ZADRUGA PLETER-RIJEKA, Rijeka, Slaviše Vajnera Čiče 6</w:t>
      </w:r>
      <w:r w:rsidR="00124928">
        <w:rPr>
          <w:b/>
        </w:rPr>
        <w:t xml:space="preserve">, OIB </w:t>
      </w:r>
      <w:r w:rsidR="001720D2">
        <w:rPr>
          <w:b/>
        </w:rPr>
        <w:t>43249895301</w:t>
      </w:r>
      <w:r w:rsidR="0015340F">
        <w:rPr>
          <w:rFonts w:cs="Arial"/>
          <w:b/>
        </w:rPr>
        <w:t xml:space="preserve"> 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15340F">
        <w:rPr>
          <w:rFonts w:cs="Arial"/>
        </w:rPr>
        <w:t>15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1720D2">
        <w:rPr>
          <w:b/>
        </w:rPr>
        <w:t>BRANITELJSKA ZADRUGA PLETER-RIJEKA, Rijeka, Slaviše Vajnera Čiče 6, OIB 43249895301</w:t>
      </w:r>
      <w:r w:rsidR="002B248A">
        <w:rPr>
          <w:rFonts w:cs="Arial"/>
          <w:b/>
        </w:rPr>
        <w:t>.</w:t>
      </w:r>
      <w:r w:rsidR="00367E18">
        <w:rPr>
          <w:rFonts w:cs="Arial"/>
          <w:b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BF24A6" w:rsidR="000520FB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15340F">
        <w:t>Dubravka Stašić</w:t>
      </w:r>
      <w:r w:rsidR="000520FB">
        <w:t xml:space="preserve"> iz Rijeke, </w:t>
      </w:r>
      <w:r w:rsidR="0015340F">
        <w:t>Zagrebačka 16</w:t>
      </w:r>
      <w:r w:rsidR="000520FB">
        <w:t xml:space="preserve">, OIB </w:t>
      </w:r>
      <w:r w:rsidR="0015340F">
        <w:t>23303100671</w:t>
      </w:r>
      <w:r w:rsidR="000520FB">
        <w:t>.</w:t>
      </w:r>
    </w:p>
    <w:p w:rsidRDefault="000520FB" w:rsidP="000520FB" w:rsidR="000520FB">
      <w:pPr>
        <w:pStyle w:val="Odlomakpopisa"/>
      </w:pP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15340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3</w:t>
      </w:r>
      <w:r w:rsidR="00134E2B">
        <w:rPr>
          <w:b/>
          <w:bCs/>
        </w:rPr>
        <w:t xml:space="preserve">. </w:t>
      </w:r>
      <w:r>
        <w:rPr>
          <w:b/>
          <w:bCs/>
        </w:rPr>
        <w:t>svibanj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 w:rsidR="001720D2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124928">
        <w:rPr>
          <w:b/>
          <w:bCs/>
        </w:rPr>
        <w:t>30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720D2" w:rsidP="00BF24A6" w:rsidR="001720D2">
      <w:pPr>
        <w:jc w:val="both"/>
      </w:pPr>
    </w:p>
    <w:p w:rsidRDefault="001720D2" w:rsidP="00BF24A6" w:rsidR="001720D2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1720D2">
        <w:t>19</w:t>
      </w:r>
      <w:r w:rsidR="00134E2B">
        <w:t xml:space="preserve">. </w:t>
      </w:r>
      <w:r w:rsidR="0015340F">
        <w:t xml:space="preserve">siječnja </w:t>
      </w:r>
      <w:r w:rsidR="00134E2B">
        <w:t>201</w:t>
      </w:r>
      <w:r w:rsidR="0015340F">
        <w:t>8</w:t>
      </w:r>
      <w:r w:rsidR="00134E2B">
        <w:t xml:space="preserve">. </w:t>
      </w:r>
      <w:r>
        <w:t xml:space="preserve"> prijedlog za otvaranje stečajnog postupka nad dužnikom </w:t>
      </w:r>
      <w:r w:rsidR="001720D2">
        <w:rPr>
          <w:b/>
        </w:rPr>
        <w:t>BRANITELJSKA ZADRUGA PLETER-RIJEKA, Rijeka, Slaviše Vajnera Čiče 6, OIB 43249895301</w:t>
      </w:r>
      <w:r w:rsidR="001720D2">
        <w:rPr>
          <w:rFonts w:cs="Arial"/>
          <w:b/>
        </w:rPr>
        <w:t xml:space="preserve"> </w:t>
      </w:r>
      <w:r w:rsidR="00124928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1720D2">
        <w:t>17</w:t>
      </w:r>
      <w:r w:rsidR="00936391">
        <w:t xml:space="preserve">. </w:t>
      </w:r>
      <w:r w:rsidR="001720D2">
        <w:t>siječanj</w:t>
      </w:r>
      <w:r w:rsidR="0015340F">
        <w:t xml:space="preserve"> </w:t>
      </w:r>
      <w:r>
        <w:t>201</w:t>
      </w:r>
      <w:r w:rsidR="001720D2">
        <w:t>8</w:t>
      </w:r>
      <w:r>
        <w:t xml:space="preserve">. u Očevidniku redoslijeda osnova za plaćanje ima evidentirane neizvršene osnove za plaćanje u neprekinutom razdoblju od </w:t>
      </w:r>
      <w:r w:rsidR="001720D2">
        <w:t>120</w:t>
      </w:r>
      <w:r>
        <w:t xml:space="preserve"> dana u ukupnom iznosu od </w:t>
      </w:r>
      <w:r w:rsidR="001720D2">
        <w:t xml:space="preserve">53.251,02 </w:t>
      </w:r>
      <w:r>
        <w:t xml:space="preserve">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1720D2">
        <w:t>četiri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15340F">
        <w:t>15</w:t>
      </w:r>
      <w:r>
        <w:t xml:space="preserve">. veljače 2018. utvrđeno je da su na računu dužnika evidentirane neizvršene osnove za plaćanje u razdoblju dužem od 60 dana, a iznos nepodmirenih obveza iznosi </w:t>
      </w:r>
      <w:r w:rsidR="001720D2">
        <w:t>191.466,60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15340F">
        <w:t>15</w:t>
      </w:r>
      <w:r w:rsidRPr="00B3110D">
        <w:t>. veljače 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B3110D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sectPr w:rsidR="00936391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301" w:rsidR="00172301">
      <w:r>
        <w:separator/>
      </w:r>
    </w:p>
  </w:endnote>
  <w:endnote w:id="0" w:type="continuationSeparator">
    <w:p w:rsidRDefault="00172301" w:rsidR="00172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01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301" w:rsidR="00172301">
      <w:r>
        <w:separator/>
      </w:r>
    </w:p>
  </w:footnote>
  <w:footnote w:id="0" w:type="continuationSeparator">
    <w:p w:rsidRDefault="00172301" w:rsidR="0017230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73BD"/>
    <w:rsid w:val="000713C5"/>
    <w:rsid w:val="00077611"/>
    <w:rsid w:val="000865A5"/>
    <w:rsid w:val="000C4209"/>
    <w:rsid w:val="000D429D"/>
    <w:rsid w:val="000E0457"/>
    <w:rsid w:val="000F4EC2"/>
    <w:rsid w:val="00113914"/>
    <w:rsid w:val="00124928"/>
    <w:rsid w:val="00131834"/>
    <w:rsid w:val="00134E2B"/>
    <w:rsid w:val="0015340F"/>
    <w:rsid w:val="001704C1"/>
    <w:rsid w:val="0017075B"/>
    <w:rsid w:val="001720D2"/>
    <w:rsid w:val="00172301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1F033E"/>
    <w:rsid w:val="002052BD"/>
    <w:rsid w:val="00222AF1"/>
    <w:rsid w:val="00226C34"/>
    <w:rsid w:val="00270CAB"/>
    <w:rsid w:val="0027230F"/>
    <w:rsid w:val="002845BA"/>
    <w:rsid w:val="00296094"/>
    <w:rsid w:val="002A6B0C"/>
    <w:rsid w:val="002B248A"/>
    <w:rsid w:val="00321827"/>
    <w:rsid w:val="00344D37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A01C0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0789D"/>
    <w:rsid w:val="00913939"/>
    <w:rsid w:val="00936391"/>
    <w:rsid w:val="00945219"/>
    <w:rsid w:val="00983F6C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3110D"/>
    <w:rsid w:val="00B43848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02DB"/>
    <w:rsid w:val="00C37971"/>
    <w:rsid w:val="00C5250F"/>
    <w:rsid w:val="00C528AD"/>
    <w:rsid w:val="00C616C1"/>
    <w:rsid w:val="00C86CBE"/>
    <w:rsid w:val="00C87349"/>
    <w:rsid w:val="00CB53EC"/>
    <w:rsid w:val="00CD53BB"/>
    <w:rsid w:val="00CD54E8"/>
    <w:rsid w:val="00CE5D42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EE4791"/>
    <w:rsid w:val="00F016A5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1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1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1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1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0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1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1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1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1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PLETER - RIJEKA</izvorni_sadrzaj>
    <derivirana_varijabla naziv="DomainObject.Predmet.ProtustrankaFormated_1">  Braniteljska zadruga PLETER - RIJEKA</derivirana_varijabla>
  </DomainObject.Predmet.ProtustrankaFormated>
  <DomainObject.Predmet.ProtustrankaFormatedOIB>
    <izvorni_sadrzaj>  Braniteljska zadruga PLETER - RIJEKA, OIB 43249895301</izvorni_sadrzaj>
    <derivirana_varijabla naziv="DomainObject.Predmet.ProtustrankaFormatedOIB_1">  Braniteljska zadruga PLETER - RIJEKA, OIB 43249895301</derivirana_varijabla>
  </DomainObject.Predmet.ProtustrankaFormatedOIB>
  <DomainObject.Predmet.ProtustrankaFormatedWithAdress>
    <izvorni_sadrzaj> Braniteljska zadruga PLETER - RIJEKA, Slaviše Vajnera Čiče 6, 51000 Rijeka</izvorni_sadrzaj>
    <derivirana_varijabla naziv="DomainObject.Predmet.ProtustrankaFormatedWithAdress_1"> Braniteljska zadruga PLETER - RIJEKA, Slaviše Vajnera Čiče 6, 51000 Rijeka</derivirana_varijabla>
  </DomainObject.Predmet.ProtustrankaFormatedWithAdress>
  <DomainObject.Predmet.ProtustrankaFormatedWithAdressOIB>
    <izvorni_sadrzaj> Braniteljska zadruga PLETER - RIJEKA, OIB 43249895301, Slaviše Vajnera Čiče 6, 51000 Rijeka</izvorni_sadrzaj>
    <derivirana_varijabla naziv="DomainObject.Predmet.ProtustrankaFormatedWithAdressOIB_1"> Braniteljska zadruga PLETER - RIJEKA, OIB 43249895301, Slaviše Vajnera Čiče 6, 51000 Rijeka</derivirana_varijabla>
  </DomainObject.Predmet.ProtustrankaFormatedWithAdressOIB>
  <DomainObject.Predmet.ProtustrankaWithAdress>
    <izvorni_sadrzaj>Braniteljska zadruga PLETER - RIJEKA Slaviše Vajnera Čiče 6, 51000 Rijeka</izvorni_sadrzaj>
    <derivirana_varijabla naziv="DomainObject.Predmet.ProtustrankaWithAdress_1">Braniteljska zadruga PLETER - RIJEKA Slaviše Vajnera Čiče 6, 51000 Rijeka</derivirana_varijabla>
  </DomainObject.Predmet.ProtustrankaWithAdress>
  <DomainObject.Predmet.ProtustrankaWithAdressOIB>
    <izvorni_sadrzaj>Braniteljska zadruga PLETER - RIJEKA, OIB 43249895301, Slaviše Vajnera Čiče 6, 51000 Rijeka</izvorni_sadrzaj>
    <derivirana_varijabla naziv="DomainObject.Predmet.ProtustrankaWithAdressOIB_1">Braniteljska zadruga PLETER - RIJEKA, OIB 43249895301, Slaviše Vajnera Čiče 6, 51000 Rijeka</derivirana_varijabla>
  </DomainObject.Predmet.ProtustrankaWithAdressOIB>
  <DomainObject.Predmet.ProtustrankaNazivFormated>
    <izvorni_sadrzaj>Braniteljska zadruga PLETER - RIJEKA</izvorni_sadrzaj>
    <derivirana_varijabla naziv="DomainObject.Predmet.ProtustrankaNazivFormated_1">Braniteljska zadruga PLETER - RIJEKA</derivirana_varijabla>
  </DomainObject.Predmet.ProtustrankaNazivFormated>
  <DomainObject.Predmet.ProtustrankaNazivFormatedOIB>
    <izvorni_sadrzaj>Braniteljska zadruga PLETER - RIJEKA, OIB 43249895301</izvorni_sadrzaj>
    <derivirana_varijabla naziv="DomainObject.Predmet.ProtustrankaNazivFormatedOIB_1">Braniteljska zadruga PLETER - RIJEKA, OIB 43249895301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Braniteljska zadruga PLETER - RIJEKA</item>
    </izvorni_sadrzaj>
    <derivirana_varijabla naziv="DomainObject.Predmet.ProtuStrankaListFormated_1">
      <item>Braniteljska zadruga PLETER - RIJEKA</item>
    </derivirana_varijabla>
  </DomainObject.Predmet.ProtuStrankaListFormated>
  <DomainObject.Predmet.ProtuStrankaListFormatedOIB>
    <izvorni_sadrzaj>
      <item>Braniteljska zadruga PLETER - RIJEKA, OIB 43249895301</item>
    </izvorni_sadrzaj>
    <derivirana_varijabla naziv="DomainObject.Predmet.ProtuStrankaListFormatedOIB_1">
      <item>Braniteljska zadruga PLETER - RIJEKA, OIB 43249895301</item>
    </derivirana_varijabla>
  </DomainObject.Predmet.ProtuStrankaListFormatedOIB>
  <DomainObject.Predmet.ProtuStrankaListFormatedWithAdress>
    <izvorni_sadrzaj>
      <item>Braniteljska zadruga PLETER - RIJEKA, Slaviše Vajnera Čiče 6, 51000 Rijeka</item>
    </izvorni_sadrzaj>
    <derivirana_varijabla naziv="DomainObject.Predmet.ProtuStrankaListFormatedWithAdress_1">
      <item>Braniteljska zadruga PLETER - RIJEKA, Slaviše Vajnera Čiče 6, 51000 Rijeka</item>
    </derivirana_varijabla>
  </DomainObject.Predmet.ProtuStrankaListFormatedWithAdress>
  <DomainObject.Predmet.ProtuStrankaListFormatedWithAdressOIB>
    <izvorni_sadrzaj>
      <item>Braniteljska zadruga PLETER - RIJEKA, OIB 43249895301, Slaviše Vajnera Čiče 6, 51000 Rijeka</item>
    </izvorni_sadrzaj>
    <derivirana_varijabla naziv="DomainObject.Predmet.ProtuStrankaListFormatedWithAdressOIB_1">
      <item>Braniteljska zadruga PLETER - RIJEKA, OIB 43249895301, Slaviše Vajnera Čiče 6, 51000 Rijeka</item>
    </derivirana_varijabla>
  </DomainObject.Predmet.ProtuStrankaListFormatedWithAdressOIB>
  <DomainObject.Predmet.ProtuStrankaListNazivFormated>
    <izvorni_sadrzaj>
      <item>Braniteljska zadruga PLETER - RIJEKA</item>
    </izvorni_sadrzaj>
    <derivirana_varijabla naziv="DomainObject.Predmet.ProtuStrankaListNazivFormated_1">
      <item>Braniteljska zadruga PLETER - RIJEKA</item>
    </derivirana_varijabla>
  </DomainObject.Predmet.ProtuStrankaListNazivFormated>
  <DomainObject.Predmet.ProtuStrankaListNazivFormatedOIB>
    <izvorni_sadrzaj>
      <item>Braniteljska zadruga PLETER - RIJEKA, OIB 43249895301</item>
    </izvorni_sadrzaj>
    <derivirana_varijabla naziv="DomainObject.Predmet.ProtuStrankaListNazivFormatedOIB_1">
      <item>Braniteljska zadruga PLETER - RIJEKA, OIB 43249895301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Braniteljska zadruga PLETER - RIJEKA</izvorni_sadrzaj>
    <derivirana_varijabla naziv="DomainObject.Predmet.ProtustrankaIDrugi_1">Braniteljska zadruga PLETER -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Braniteljska zadruga PLETER - RIJEKA, OIB 43249895301, Slaviše Vajnera Čiče 6, 51000 Rijeka</izvorni_sadrzaj>
    <derivirana_varijabla naziv="DomainObject.Predmet.ProtustrankaIDrugiAdressOIB_1">Braniteljska zadruga PLETER - RIJEKA, OIB 43249895301,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Braniteljska zadruga PLETER - RIJEKA</item>
    </izvorni_sadrzaj>
    <derivirana_varijabla naziv="DomainObject.Predmet.SudioniciListNaziv_1">
      <item>FINA  Rijeka</item>
      <item>Braniteljska zadruga PLETER - RIJEKA</item>
    </derivirana_varijabla>
  </DomainObject.Predmet.SudioniciListNaziv>
  <DomainObject.Predmet.SudioniciListAdressOIB>
    <izvorni_sadrzaj>
      <item>FINA  Rijeka, OIB 85821130368, Frana Kurelca 8,51000 Rijeka</item>
      <item>Braniteljska zadruga PLETER - RIJEKA, OIB 43249895301, Slaviše Vajnera Čiče 6,51000 Rijeka</item>
    </izvorni_sadrzaj>
    <derivirana_varijabla naziv="DomainObject.Predmet.SudioniciListAdressOIB_1">
      <item>FINA  Rijeka, OIB 85821130368, Frana Kurelca 8,51000 Rijeka</item>
      <item>Braniteljska zadruga PLETER - RIJEKA, OIB 43249895301,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43249895301</item>
    </izvorni_sadrzaj>
    <derivirana_varijabla naziv="DomainObject.Predmet.SudioniciListNazivOIB_1">
      <item>, OIB 85821130368</item>
      <item>, OIB 43249895301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1DA29-1742-46E9-87E5-8F3CAABFC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558</properties:Words>
  <properties:Characters>3072</properties:Characters>
  <properties:Lines>97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2018-02-15T13:25:00Z</dcterms:created>
  <dc:creator>stecaj</dc:creator>
  <cp:lastModifiedBy>Jasna Radulović</cp:lastModifiedBy>
  <cp:lastPrinted>2018-02-15T13:29:00Z</cp:lastPrinted>
  <dcterms:modified xmlns:xsi="http://www.w3.org/2001/XMLSchema-instance" xsi:type="dcterms:W3CDTF">2018-02-15T13:35:00Z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