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e745" w14:paraId="789e74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54741">
        <w:t>YACHTSPED d.o.o., Ivana Gundulića 4, Split, OIB: 03738878315</w:t>
      </w:r>
      <w:r>
        <w:rPr>
          <w:lang w:val="hr-HR"/>
        </w:rPr>
        <w:t xml:space="preserve">, dana </w:t>
      </w:r>
      <w:r w:rsidR="00491921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54741">
        <w:t xml:space="preserve">YACHTSPED d.o.o., Ivana Gundulića 4, Split, OIB: 03738878315 </w:t>
      </w:r>
      <w:r>
        <w:rPr>
          <w:lang w:val="hr-HR"/>
        </w:rPr>
        <w:t xml:space="preserve">na dan </w:t>
      </w:r>
      <w:r w:rsidR="00693AB7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54741">
        <w:rPr>
          <w:lang w:val="hr-HR"/>
        </w:rPr>
        <w:t>9.023,85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91921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008A" w:rsidR="00473132">
    <w:pPr>
      <w:pStyle w:val="Zaglavlje"/>
      <w:jc w:val="center"/>
    </w:pPr>
  </w:p>
  <w:p w:rsidRDefault="008A008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54741">
      <w:t>234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C2F22"/>
    <w:rsid w:val="00417EA6"/>
    <w:rsid w:val="00491921"/>
    <w:rsid w:val="005A61D0"/>
    <w:rsid w:val="00684A08"/>
    <w:rsid w:val="00693AB7"/>
    <w:rsid w:val="0071519E"/>
    <w:rsid w:val="007F7A84"/>
    <w:rsid w:val="00814EDB"/>
    <w:rsid w:val="00815142"/>
    <w:rsid w:val="00853B3E"/>
    <w:rsid w:val="008A008A"/>
    <w:rsid w:val="008D2D97"/>
    <w:rsid w:val="00981D37"/>
    <w:rsid w:val="00A51DE9"/>
    <w:rsid w:val="00B7506F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YACHTSPED, d.o.o. za trgovinu  i agencijske usluge</izvorni_sadrzaj>
    <derivirana_varijabla naziv="DomainObject.Predmet.ProtustrankaFormated_1">  YACHTSPED, d.o.o. za trgovinu  i agencijske usluge</derivirana_varijabla>
  </DomainObject.Predmet.ProtustrankaFormated>
  <DomainObject.Predmet.ProtustrankaFormatedOIB>
    <izvorni_sadrzaj>  YACHTSPED, d.o.o. za trgovinu  i agencijske usluge, OIB 03738878315</izvorni_sadrzaj>
    <derivirana_varijabla naziv="DomainObject.Predmet.ProtustrankaFormatedOIB_1">  YACHTSPED, d.o.o. za trgovinu  i agencijske usluge, OIB 03738878315</derivirana_varijabla>
  </DomainObject.Predmet.ProtustrankaFormatedOIB>
  <DomainObject.Predmet.ProtustrankaFormatedWithAdress>
    <izvorni_sadrzaj> YACHTSPED, d.o.o. za trgovinu  i agencijske usluge, Ulica Ivana Gundulića 4, 21000 Split</izvorni_sadrzaj>
    <derivirana_varijabla naziv="DomainObject.Predmet.ProtustrankaFormatedWithAdress_1"> YACHTSPED, d.o.o. za trgovinu  i agencijske usluge, Ulica Ivana Gundulića 4, 21000 Split</derivirana_varijabla>
  </DomainObject.Predmet.ProtustrankaFormatedWithAdress>
  <DomainObject.Predmet.ProtustrankaFormatedWithAdressOIB>
    <izvorni_sadrzaj> YACHTSPED, d.o.o. za trgovinu  i agencijske usluge, OIB 03738878315, Ulica Ivana Gundulića 4, 21000 Split</izvorni_sadrzaj>
    <derivirana_varijabla naziv="DomainObject.Predmet.ProtustrankaFormatedWithAdressOIB_1"> YACHTSPED, d.o.o. za trgovinu  i agencijske usluge, OIB 03738878315, Ulica Ivana Gundulića 4, 21000 Split</derivirana_varijabla>
  </DomainObject.Predmet.ProtustrankaFormatedWithAdressOIB>
  <DomainObject.Predmet.ProtustrankaWithAdress>
    <izvorni_sadrzaj>YACHTSPED, d.o.o. za trgovinu  i agencijske usluge Ulica Ivana Gundulića 4, 21000 Split</izvorni_sadrzaj>
    <derivirana_varijabla naziv="DomainObject.Predmet.ProtustrankaWithAdress_1">YACHTSPED, d.o.o. za trgovinu  i agencijske usluge Ulica Ivana Gundulića 4, 21000 Split</derivirana_varijabla>
  </DomainObject.Predmet.ProtustrankaWithAdress>
  <DomainObject.Predmet.ProtustrankaWithAdressOIB>
    <izvorni_sadrzaj>YACHTSPED, d.o.o. za trgovinu  i agencijske usluge, OIB 03738878315, Ulica Ivana Gundulića 4, 21000 Split</izvorni_sadrzaj>
    <derivirana_varijabla naziv="DomainObject.Predmet.ProtustrankaWithAdressOIB_1">YACHTSPED, d.o.o. za trgovinu  i agencijske usluge, OIB 03738878315, Ulica Ivana Gundulića 4, 21000 Split</derivirana_varijabla>
  </DomainObject.Predmet.ProtustrankaWithAdressOIB>
  <DomainObject.Predmet.ProtustrankaNazivFormated>
    <izvorni_sadrzaj>YACHTSPED, d.o.o. za trgovinu  i agencijske usluge</izvorni_sadrzaj>
    <derivirana_varijabla naziv="DomainObject.Predmet.ProtustrankaNazivFormated_1">YACHTSPED, d.o.o. za trgovinu  i agencijske usluge</derivirana_varijabla>
  </DomainObject.Predmet.ProtustrankaNazivFormated>
  <DomainObject.Predmet.ProtustrankaNazivFormatedOIB>
    <izvorni_sadrzaj>YACHTSPED, d.o.o. za trgovinu  i agencijske usluge, OIB 03738878315</izvorni_sadrzaj>
    <derivirana_varijabla naziv="DomainObject.Predmet.ProtustrankaNazivFormatedOIB_1">YACHTSPED, d.o.o. za trgovinu  i agencijske usluge, OIB 03738878315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9034.66</izvorni_sadrzaj>
    <derivirana_varijabla naziv="DomainObject.Predmet.TrenutnaVrijednost_1">9034.66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YACHTSPED, d.o.o. za trgovinu  i agencijske usluge</item>
    </izvorni_sadrzaj>
    <derivirana_varijabla naziv="DomainObject.Predmet.ProtuStrankaListFormated_1">
      <item>YACHTSPED, d.o.o. za trgovinu  i agencijske usluge</item>
    </derivirana_varijabla>
  </DomainObject.Predmet.ProtuStrankaListFormated>
  <DomainObject.Predmet.ProtuStrankaListFormatedOIB>
    <izvorni_sadrzaj>
      <item>YACHTSPED, d.o.o. za trgovinu  i agencijske usluge, OIB 03738878315</item>
    </izvorni_sadrzaj>
    <derivirana_varijabla naziv="DomainObject.Predmet.ProtuStrankaListFormatedOIB_1">
      <item>YACHTSPED, d.o.o. za trgovinu  i agencijske usluge, OIB 03738878315</item>
    </derivirana_varijabla>
  </DomainObject.Predmet.ProtuStrankaListFormatedOIB>
  <DomainObject.Predmet.ProtuStrankaListFormatedWithAdress>
    <izvorni_sadrzaj>
      <item>YACHTSPED, d.o.o. za trgovinu  i agencijske usluge, Ulica Ivana Gundulića 4, 21000 Split</item>
    </izvorni_sadrzaj>
    <derivirana_varijabla naziv="DomainObject.Predmet.ProtuStrankaListFormatedWithAdress_1">
      <item>YACHTSPED, d.o.o. za trgovinu  i agencijske usluge, Ulica Ivana Gundulića 4, 21000 Split</item>
    </derivirana_varijabla>
  </DomainObject.Predmet.ProtuStrankaListFormatedWithAdress>
  <DomainObject.Predmet.ProtuStrankaListFormatedWithAdressOIB>
    <izvorni_sadrzaj>
      <item>YACHTSPED, d.o.o. za trgovinu  i agencijske usluge, OIB 03738878315, Ulica Ivana Gundulića 4, 21000 Split</item>
    </izvorni_sadrzaj>
    <derivirana_varijabla naziv="DomainObject.Predmet.ProtuStrankaListFormatedWithAdressOIB_1">
      <item>YACHTSPED, d.o.o. za trgovinu  i agencijske usluge, OIB 03738878315, Ulica Ivana Gundulića 4, 21000 Split</item>
    </derivirana_varijabla>
  </DomainObject.Predmet.ProtuStrankaListFormatedWithAdressOIB>
  <DomainObject.Predmet.ProtuStrankaListNazivFormated>
    <izvorni_sadrzaj>
      <item>YACHTSPED, d.o.o. za trgovinu  i agencijske usluge</item>
    </izvorni_sadrzaj>
    <derivirana_varijabla naziv="DomainObject.Predmet.ProtuStrankaListNazivFormated_1">
      <item>YACHTSPED, d.o.o. za trgovinu  i agencijske usluge</item>
    </derivirana_varijabla>
  </DomainObject.Predmet.ProtuStrankaListNazivFormated>
  <DomainObject.Predmet.ProtuStrankaListNazivFormatedOIB>
    <izvorni_sadrzaj>
      <item>YACHTSPED, d.o.o. za trgovinu  i agencijske usluge, OIB 03738878315</item>
    </izvorni_sadrzaj>
    <derivirana_varijabla naziv="DomainObject.Predmet.ProtuStrankaListNazivFormatedOIB_1">
      <item>YACHTSPED, d.o.o. za trgovinu  i agencijske usluge, OIB 03738878315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YACHTSPED, d.o.o. za trgovinu  i agencijske usluge</izvorni_sadrzaj>
    <derivirana_varijabla naziv="DomainObject.Predmet.ProtustrankaIDrugi_1">YACHTSPED, d.o.o. za trgovinu  i agencijske usluge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YACHTSPED, d.o.o. za trgovinu  i agencijske usluge, OIB 03738878315, Ulica Ivana Gundulića 4, 21000 Split</izvorni_sadrzaj>
    <derivirana_varijabla naziv="DomainObject.Predmet.ProtustrankaIDrugiAdressOIB_1">YACHTSPED, d.o.o. za trgovinu  i agencijske usluge, OIB 03738878315, Ulica Ivana Gundulića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YACHTSPED, d.o.o. za trgovinu  i agencijske usluge</item>
    </izvorni_sadrzaj>
    <derivirana_varijabla naziv="DomainObject.Predmet.SudioniciListNaziv_1">
      <item>FINA SPLIT</item>
      <item>YACHTSPED, d.o.o. za trgovinu  i agencijske usluge</item>
    </derivirana_varijabla>
  </DomainObject.Predmet.SudioniciListNaziv>
  <DomainObject.Predmet.SudioniciListAdressOIB>
    <izvorni_sadrzaj>
      <item>FINA SPLIT, Mažuranićevo šetališet 24 b,21000 Split</item>
      <item>YACHTSPED, d.o.o. za trgovinu  i agencijske usluge, OIB 03738878315, Ulica Ivana Gundulića 4,21000 Split</item>
    </izvorni_sadrzaj>
    <derivirana_varijabla naziv="DomainObject.Predmet.SudioniciListAdressOIB_1">
      <item>FINA SPLIT, Mažuranićevo šetališet 24 b,21000 Split</item>
      <item>YACHTSPED, d.o.o. za trgovinu  i agencijske usluge, OIB 03738878315, Ulica Ivana Gundulića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03738878315</item>
    </izvorni_sadrzaj>
    <derivirana_varijabla naziv="DomainObject.Predmet.SudioniciListNazivOIB_1">
      <item>, OIB null</item>
      <item>, OIB 03738878315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1727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2016-01-29T14:12:00Z</cp:lastPrinted>
  <dcterms:modified xmlns:xsi="http://www.w3.org/2001/XMLSchema-instance" xsi:type="dcterms:W3CDTF">2016-02-01T07:36:00Z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