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da0e" w14:paraId="fb2da0e" w:rsidRDefault="00CF54DB" w:rsidP="00CF54DB" w:rsidR="00CF54DB" w:rsidRPr="00CF54DB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CF54DB">
        <w:rPr>
          <w:rFonts w:cstheme="minorBidi" w:eastAsiaTheme="minorHAnsi" w:hAnsiTheme="minorHAnsi" w:asciiTheme="minorHAnsi"/>
        </w:rPr>
        <w:t xml:space="preserve">             </w:t>
      </w:r>
      <w:r w:rsidRPr="00CF54D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F54DB" w:rsidP="00CF54DB" w:rsidR="00CF54DB" w:rsidRPr="00CF54DB">
      <w:pPr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27A38">
        <w:rPr>
          <w:rFonts w:eastAsia="Times New Roman" w:hAnsi="Times New Roman" w:ascii="Times New Roman"/>
          <w:sz w:val="24"/>
          <w:szCs w:val="24"/>
          <w:lang w:eastAsia="hr-HR"/>
        </w:rPr>
        <w:t xml:space="preserve">ČIGRA-KOP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7A38">
        <w:rPr>
          <w:rFonts w:eastAsia="Times New Roman" w:hAnsi="Times New Roman" w:ascii="Times New Roman"/>
          <w:sz w:val="24"/>
          <w:szCs w:val="24"/>
          <w:lang w:eastAsia="hr-HR"/>
        </w:rPr>
        <w:t>Šibenik, 113. šibenske brigade HV-a 241/C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27A38">
        <w:rPr>
          <w:rFonts w:eastAsia="Times New Roman" w:hAnsi="Times New Roman" w:ascii="Times New Roman"/>
          <w:sz w:val="24"/>
          <w:szCs w:val="24"/>
          <w:lang w:eastAsia="hr-HR"/>
        </w:rPr>
        <w:t>61181360947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27. ožujka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>
      <w:pPr>
        <w:tabs>
          <w:tab w:pos="8505" w:val="left"/>
        </w:tabs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rPr>
          <w:rFonts w:eastAsiaTheme="minorHAnsi"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F54DB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F54DB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CF54DB" w:rsidP="00CF54DB" w:rsidR="00CF54DB" w:rsidRPr="00CF54DB">
      <w:pPr>
        <w:tabs>
          <w:tab w:pos="8505" w:val="left"/>
        </w:tabs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54DB" w:rsidP="00CF54DB" w:rsidR="00CF54DB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CF54DB" w:rsidP="00CF54DB" w:rsidR="00CF54DB"/>
    <w:sectPr w:rsidR="00CF54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DB" w:rsidP="00CF54DB" w:rsidR="00CF54DB">
      <w:pPr>
        <w:spacing w:lineRule="auto" w:line="240" w:after="0"/>
      </w:pPr>
      <w:r>
        <w:separator/>
      </w:r>
    </w:p>
  </w:endnote>
  <w:end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DB" w:rsidP="00CF54DB" w:rsidR="00CF54DB">
      <w:pPr>
        <w:spacing w:lineRule="auto" w:line="240" w:after="0"/>
      </w:pPr>
      <w:r>
        <w:separator/>
      </w:r>
    </w:p>
  </w:footnote>
  <w:foot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DB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 w:rsidR="00427A38">
      <w:rPr>
        <w:rFonts w:eastAsia="Times New Roman" w:hAnsi="Times New Roman" w:ascii="Times New Roman"/>
        <w:sz w:val="24"/>
        <w:szCs w:val="24"/>
        <w:lang w:eastAsia="hr-HR"/>
      </w:rPr>
      <w:t>336</w:t>
    </w:r>
    <w:r w:rsidR="00A469E3">
      <w:rPr>
        <w:rFonts w:eastAsia="Times New Roman" w:hAnsi="Times New Roman" w:ascii="Times New Roman"/>
        <w:sz w:val="24"/>
        <w:szCs w:val="24"/>
        <w:lang w:eastAsia="hr-HR"/>
      </w:rPr>
      <w:t>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 w:rsidR="00427A38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CF54DB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DB"/>
    <w:rsid w:val="001E68BF"/>
    <w:rsid w:val="003B7F7A"/>
    <w:rsid w:val="00427A38"/>
    <w:rsid w:val="00A469E3"/>
    <w:rsid w:val="00B8172B"/>
    <w:rsid w:val="00CF54DB"/>
    <w:rsid w:val="00D7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B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4D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54D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4D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DF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DFD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DFD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DFD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B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4D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54D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4D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DF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DFD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DFD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DFD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ČIGRA-KOP društvo s ograničenom odgovornošću za građevinarstvo i iznajmljivanje građevinskih strojeva</izvorni_sadrzaj>
    <derivirana_varijabla naziv="DomainObject.Predmet.ProtustrankaFormated_1">  ČIGRA-KOP društvo s ograničenom odgovornošću za građevinarstvo i iznajmljivanje građevinskih strojeva</derivirana_varijabla>
  </DomainObject.Predmet.ProtustrankaFormated>
  <DomainObject.Predmet.ProtustrankaFormatedOIB>
    <izvorni_sadrzaj>  ČIGRA-KOP društvo s ograničenom odgovornošću za građevinarstvo i iznajmljivanje građevinskih strojeva, OIB 61181360947</izvorni_sadrzaj>
    <derivirana_varijabla naziv="DomainObject.Predmet.ProtustrankaFormatedOIB_1">  ČIGRA-KOP društvo s ograničenom odgovornošću za građevinarstvo i iznajmljivanje građevinskih strojeva, OIB 61181360947</derivirana_varijabla>
  </DomainObject.Predmet.ProtustrankaFormatedOIB>
  <DomainObject.Predmet.ProtustrankaFormatedWithAdress>
    <izvorni_sadrzaj> ČIGRA-KOP društvo s ograničenom odgovornošću za građevinarstvo i iznajmljivanje građevinskih strojeva, 113. šibenske brigade HV-a 241C, 22000 Šibenik</izvorni_sadrzaj>
    <derivirana_varijabla naziv="DomainObject.Predmet.ProtustrankaFormatedWithAdress_1"> ČIGRA-KOP društvo s ograničenom odgovornošću za građevinarstvo i iznajmljivanje građevinskih strojeva, 113. šibenske brigade HV-a 241C, 22000 Šibenik</derivirana_varijabla>
  </DomainObject.Predmet.ProtustrankaFormatedWithAdress>
  <DomainObject.Predmet.ProtustrankaFormatedWithAdressOIB>
    <izvorni_sadrzaj> ČIGRA-KOP društvo s ograničenom odgovornošću za građevinarstvo i iznajmljivanje građevinskih strojeva, OIB 61181360947, 113. šibenske brigade HV-a 241C, 22000 Šibenik</izvorni_sadrzaj>
    <derivirana_varijabla naziv="DomainObject.Predmet.ProtustrankaFormatedWithAdressOIB_1"> ČIGRA-KOP društvo s ograničenom odgovornošću za građevinarstvo i iznajmljivanje građevinskih strojeva, OIB 61181360947, 113. šibenske brigade HV-a 241C, 22000 Šibenik</derivirana_varijabla>
  </DomainObject.Predmet.ProtustrankaFormatedWithAdressOIB>
  <DomainObject.Predmet.ProtustrankaWithAdress>
    <izvorni_sadrzaj>ČIGRA-KOP društvo s ograničenom odgovornošću za građevinarstvo i iznajmljivanje građevinskih strojeva 113. šibenske brigade HV-a 241C, 22000 Šibenik</izvorni_sadrzaj>
    <derivirana_varijabla naziv="DomainObject.Predmet.ProtustrankaWithAdress_1">ČIGRA-KOP društvo s ograničenom odgovornošću za građevinarstvo i iznajmljivanje građevinskih strojeva 113. šibenske brigade HV-a 241C, 22000 Šibenik</derivirana_varijabla>
  </DomainObject.Predmet.ProtustrankaWithAdress>
  <DomainObject.Predmet.ProtustrankaWith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WithAdressOIB_1">ČIGRA-KOP društvo s ograničenom odgovornošću za građevinarstvo i iznajmljivanje građevinskih strojeva, OIB 61181360947, 113. šibenske brigade HV-a 241C, 22000 Šibenik</derivirana_varijabla>
  </DomainObject.Predmet.ProtustrankaWithAdressOIB>
  <DomainObject.Predmet.ProtustrankaNazivFormated>
    <izvorni_sadrzaj>ČIGRA-KOP društvo s ograničenom odgovornošću za građevinarstvo i iznajmljivanje građevinskih strojeva</izvorni_sadrzaj>
    <derivirana_varijabla naziv="DomainObject.Predmet.ProtustrankaNazivFormated_1">ČIGRA-KOP društvo s ograničenom odgovornošću za građevinarstvo i iznajmljivanje građevinskih strojeva</derivirana_varijabla>
  </DomainObject.Predmet.ProtustrankaNazivFormated>
  <DomainObject.Predmet.ProtustrankaNazivFormatedOIB>
    <izvorni_sadrzaj>ČIGRA-KOP društvo s ograničenom odgovornošću za građevinarstvo i iznajmljivanje građevinskih strojeva, OIB 61181360947</izvorni_sadrzaj>
    <derivirana_varijabla naziv="DomainObject.Predmet.ProtustrankaNazivFormatedOIB_1">ČIGRA-KOP društvo s ograničenom odgovornošću za građevinarstvo i iznajmljivanje građevinskih strojeva, OIB 61181360947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Marko Aužina; Anita Pavlović</izvorni_sadrzaj>
    <derivirana_varijabla naziv="DomainObject.Predmet.StrankaFormated_1">  FINA - Podružnica Šibenik; Marko Aužina; Anita Pavlović</derivirana_varijabla>
  </DomainObject.Predmet.StrankaFormated>
  <DomainObject.Predmet.StrankaFormatedOIB>
    <izvorni_sadrzaj>  FINA - Podružnica Šibenik, OIB 85821130368; Marko Aužina, OIB 99078892161; Anita Pavlović</izvorni_sadrzaj>
    <derivirana_varijabla naziv="DomainObject.Predmet.StrankaFormatedOIB_1">  FINA - Podružnica Šibenik, OIB 85821130368; Marko Aužina, OIB 99078892161; Anita Pavlović</derivirana_varijabla>
  </DomainObject.Predmet.StrankaFormatedOIB>
  <DomainObject.Predmet.StrankaFormatedWithAdress>
    <izvorni_sadrzaj> FINA - Podružnica Šibenik, Perivoj L. Marune 1, 22000 Šibenik; Marko Aužina, 113.ŠIBENSKE BRIGADE HV-A 129 A (ranije: ŠIBENIK, KRALJA ZVONIMIRA, 193), 22000 Šibenik; Anita Pavlović, 113. šibenske brigade HV-a 131, 22000 Šibenik</izvorni_sadrzaj>
    <derivirana_varijabla naziv="DomainObject.Predmet.StrankaFormatedWithAdress_1"> FINA - Podružnica Šibenik, Perivoj L. Marune 1, 22000 Šibenik; Marko Aužina, 113.ŠIBENSKE BRIGADE HV-A 129 A (ranije: ŠIBENIK, KRALJA ZVONIMIRA, 193), 22000 Šibenik; Anita Pavlović, 113. šibenske brigade HV-a 131, 22000 Šibenik</derivirana_varijabla>
  </DomainObject.Predmet.StrankaFormatedWithAdress>
  <DomainObject.Predmet.StrankaFormatedWithAdressOIB>
    <izvorni_sadrzaj> FINA - Podružnica Šibenik, OIB 85821130368, Perivoj L. Marune 1, 22000 Šibenik; Marko Aužina, OIB 99078892161, 113.ŠIBENSKE BRIGADE HV-A 129 A (ranije: ŠIBENIK, KRALJA ZVONIMIRA, 193), 22000 Šibenik; Anita Pavlović, 113. šibenske brigade HV-a 131, 22000 Šibenik</izvorni_sadrzaj>
    <derivirana_varijabla naziv="DomainObject.Predmet.StrankaFormatedWithAdressOIB_1"> FINA - Podružnica Šibenik, OIB 85821130368, Perivoj L. Marune 1, 22000 Šibenik; Marko Aužina, OIB 99078892161, 113.ŠIBENSKE BRIGADE HV-A 129 A (ranije: ŠIBENIK, KRALJA ZVONIMIRA, 193), 22000 Šibenik; Anita Pavlović, 113. šibenske brigade HV-a 131, 22000 Šibenik</derivirana_varijabla>
  </DomainObject.Predmet.StrankaFormatedWithAdressOIB>
  <DomainObject.Predmet.StrankaWithAdress>
    <izvorni_sadrzaj>FINA - Podružnica Šibenik Perivoj L. Marune 1,22000 Šibenik,Marko Aužina 113.ŠIBENSKE BRIGADE HV-A 129 A (ranije: ŠIBENIK, KRALJA ZVONIMIRA, 193),22000 Šibenik,Anita Pavlović 113. šibenske brigade HV-a 131,22000 Šibenik</izvorni_sadrzaj>
    <derivirana_varijabla naziv="DomainObject.Predmet.StrankaWithAdress_1">FINA - Podružnica Šibenik Perivoj L. Marune 1,22000 Šibenik,Marko Aužina 113.ŠIBENSKE BRIGADE HV-A 129 A (ranije: ŠIBENIK, KRALJA ZVONIMIRA, 193),22000 Šibenik,Anita Pavlović 113. šibenske brigade HV-a 131,22000 Šibenik</derivirana_varijabla>
  </DomainObject.Predmet.StrankaWithAdress>
  <DomainObject.Predmet.StrankaWithAdressOIB>
    <izvorni_sadrzaj>FINA - Podružnica Šibenik, OIB 85821130368, Perivoj L. Marune 1,22000 Šibenik,Marko Aužina, OIB 99078892161, 113.ŠIBENSKE BRIGADE HV-A 129 A (ranije: ŠIBENIK, KRALJA ZVONIMIRA, 193),22000 Šibenik,Anita Pavlović, 113. šibenske brigade HV-a 131,22000 Šibenik</izvorni_sadrzaj>
    <derivirana_varijabla naziv="DomainObject.Predmet.StrankaWithAdressOIB_1">FINA - Podružnica Šibenik, OIB 85821130368, Perivoj L. Marune 1,22000 Šibenik,Marko Aužina, OIB 99078892161, 113.ŠIBENSKE BRIGADE HV-A 129 A (ranije: ŠIBENIK, KRALJA ZVONIMIRA, 193),22000 Šibenik,Anita Pavlović, 113. šibenske brigade HV-a 131,22000 Šibenik</derivirana_varijabla>
  </DomainObject.Predmet.StrankaWithAdressOIB>
  <DomainObject.Predmet.StrankaNazivFormated>
    <izvorni_sadrzaj>FINA - Podružnica Šibenik,Marko Aužina,Anita Pavlović</izvorni_sadrzaj>
    <derivirana_varijabla naziv="DomainObject.Predmet.StrankaNazivFormated_1">FINA - Podružnica Šibenik,Marko Aužina,Anita Pavlović</derivirana_varijabla>
  </DomainObject.Predmet.StrankaNazivFormated>
  <DomainObject.Predmet.StrankaNazivFormatedOIB>
    <izvorni_sadrzaj>FINA - Podružnica Šibenik, OIB 85821130368,Marko Aužina, OIB 99078892161,Anita Pavlović</izvorni_sadrzaj>
    <derivirana_varijabla naziv="DomainObject.Predmet.StrankaNazivFormatedOIB_1">FINA - Podružnica Šibenik, OIB 85821130368,Marko Aužina, OIB 99078892161,Anita Pavlović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Marko Aužina</item>
      <item>Anita Pavlović</item>
    </izvorni_sadrzaj>
    <derivirana_varijabla naziv="DomainObject.Predmet.StrankaListFormated_1">
      <item>FINA - Podružnica Šibenik</item>
      <item>Marko Aužina</item>
      <item>Anita Pavlović</item>
    </derivirana_varijabla>
  </DomainObject.Predmet.StrankaListFormated>
  <DomainObject.Predmet.StrankaListFormatedOIB>
    <izvorni_sadrzaj>
      <item>FINA - Podružnica Šibenik, OIB 85821130368</item>
      <item>Marko Aužina, OIB 99078892161</item>
      <item>Anita Pavlović</item>
    </izvorni_sadrzaj>
    <derivirana_varijabla naziv="DomainObject.Predmet.StrankaListFormatedOIB_1">
      <item>FINA - Podružnica Šibenik, OIB 85821130368</item>
      <item>Marko Aužina, OIB 99078892161</item>
      <item>Anita Pavlović</item>
    </derivirana_varijabla>
  </DomainObject.Predmet.StrankaListFormatedOIB>
  <DomainObject.Predmet.StrankaListFormatedWithAdress>
    <izvorni_sadrzaj>
      <item>FINA - Podružnica Šibenik, Perivoj L. Marune 1, 22000 Šibenik</item>
      <item>Marko Aužina, 113.ŠIBENSKE BRIGADE HV-A 129 A (ranije: ŠIBENIK, KRALJA ZVONIMIRA, 193), 22000 Šibenik</item>
      <item>Anita Pavlović, 113. šibenske brigade HV-a 131, 22000 Šibenik</item>
    </izvorni_sadrzaj>
    <derivirana_varijabla naziv="DomainObject.Predmet.StrankaListFormatedWithAdress_1">
      <item>FINA - Podružnica Šibenik, Perivoj L. Marune 1, 22000 Šibenik</item>
      <item>Marko Aužina, 113.ŠIBENSKE BRIGADE HV-A 129 A (ranije: ŠIBENIK, KRALJA ZVONIMIRA, 193), 22000 Šibenik</item>
      <item>Anita Pavlović, 113. šibenske brigade HV-a 131,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Marko Aužina, OIB 99078892161, 113.ŠIBENSKE BRIGADE HV-A 129 A (ranije: ŠIBENIK, KRALJA ZVONIMIRA, 193), 22000 Šibenik</item>
      <item>Anita Pavlović, 113. šibenske brigade HV-a 131, 22000 Šibenik</item>
    </izvorni_sadrzaj>
    <derivirana_varijabla naziv="DomainObject.Predmet.StrankaListFormatedWithAdressOIB_1">
      <item>FINA - Podružnica Šibenik, OIB 85821130368, Perivoj L. Marune 1, 22000 Šibenik</item>
      <item>Marko Aužina, OIB 99078892161, 113.ŠIBENSKE BRIGADE HV-A 129 A (ranije: ŠIBENIK, KRALJA ZVONIMIRA, 193), 22000 Šibenik</item>
      <item>Anita Pavlović, 113. šibenske brigade HV-a 131, 22000 Šibenik</item>
    </derivirana_varijabla>
  </DomainObject.Predmet.StrankaListFormatedWithAdressOIB>
  <DomainObject.Predmet.StrankaListNazivFormated>
    <izvorni_sadrzaj>
      <item>FINA - Podružnica Šibenik</item>
      <item>Marko Aužina</item>
      <item>Anita Pavlović</item>
    </izvorni_sadrzaj>
    <derivirana_varijabla naziv="DomainObject.Predmet.StrankaListNazivFormated_1">
      <item>FINA - Podružnica Šibenik</item>
      <item>Marko Aužina</item>
      <item>Anita Pavlović</item>
    </derivirana_varijabla>
  </DomainObject.Predmet.StrankaListNazivFormated>
  <DomainObject.Predmet.StrankaListNazivFormatedOIB>
    <izvorni_sadrzaj>
      <item>FINA - Podružnica Šibenik, OIB 85821130368</item>
      <item>Marko Aužina, OIB 99078892161</item>
      <item>Anita Pavlović</item>
    </izvorni_sadrzaj>
    <derivirana_varijabla naziv="DomainObject.Predmet.StrankaListNazivFormatedOIB_1">
      <item>FINA - Podružnica Šibenik, OIB 85821130368</item>
      <item>Marko Aužina, OIB 99078892161</item>
      <item>Anita Pavlović</item>
    </derivirana_varijabla>
  </DomainObject.Predmet.StrankaListNazivFormatedOIB>
  <DomainObject.Predmet.ProtuStrankaListFormated>
    <izvorni_sadrzaj>
      <item>ČIGRA-KOP društvo s ograničenom odgovornošću za građevinarstvo i iznajmljivanje građevinskih strojeva</item>
    </izvorni_sadrzaj>
    <derivirana_varijabla naziv="DomainObject.Predmet.ProtuStrankaListFormated_1">
      <item>ČIGRA-KOP društvo s ograničenom odgovornošću za građevinarstvo i iznajmljivanje građevinskih strojeva</item>
    </derivirana_varijabla>
  </DomainObject.Predmet.ProtuStrankaListFormated>
  <DomainObject.Predmet.ProtuStrankaListFormatedOIB>
    <izvorni_sadrzaj>
      <item>ČIGRA-KOP društvo s ograničenom odgovornošću za građevinarstvo i iznajmljivanje građevinskih strojeva, OIB 61181360947</item>
    </izvorni_sadrzaj>
    <derivirana_varijabla naziv="DomainObject.Predmet.ProtuStrankaListFormatedOIB_1">
      <item>ČIGRA-KOP društvo s ograničenom odgovornošću za građevinarstvo i iznajmljivanje građevinskih strojeva, OIB 61181360947</item>
    </derivirana_varijabla>
  </DomainObject.Predmet.ProtuStrankaListFormatedOIB>
  <DomainObject.Predmet.ProtuStrankaListFormatedWithAdress>
    <izvorni_sadrzaj>
      <item>ČIGRA-KOP društvo s ograničenom odgovornošću za građevinarstvo i iznajmljivanje građevinskih strojeva, 113. šibenske brigade HV-a 241C, 22000 Šibenik</item>
    </izvorni_sadrzaj>
    <derivirana_varijabla naziv="DomainObject.Predmet.ProtuStrankaListFormatedWithAdress_1">
      <item>ČIGRA-KOP društvo s ograničenom odgovornošću za građevinarstvo i iznajmljivanje građevinskih strojeva, 113. šibenske brigade HV-a 241C, 22000 Šibenik</item>
    </derivirana_varijabla>
  </DomainObject.Predmet.ProtuStrankaListFormatedWithAdress>
  <DomainObject.Predmet.ProtuStrankaListFormatedWithAdressOIB>
    <izvorni_sadrzaj>
      <item>ČIGRA-KOP društvo s ograničenom odgovornošću za građevinarstvo i iznajmljivanje građevinskih strojeva, OIB 61181360947, 113. šibenske brigade HV-a 241C, 22000 Šibenik</item>
    </izvorni_sadrzaj>
    <derivirana_varijabla naziv="DomainObject.Predmet.ProtuStrankaListFormatedWithAdressOIB_1">
      <item>ČIGRA-KOP društvo s ograničenom odgovornošću za građevinarstvo i iznajmljivanje građevinskih strojeva, OIB 61181360947, 113. šibenske brigade HV-a 241C, 22000 Šibenik</item>
    </derivirana_varijabla>
  </DomainObject.Predmet.ProtuStrankaListFormatedWithAdressOIB>
  <DomainObject.Predmet.ProtuStrankaListNazivFormated>
    <izvorni_sadrzaj>
      <item>ČIGRA-KOP društvo s ograničenom odgovornošću za građevinarstvo i iznajmljivanje građevinskih strojeva</item>
    </izvorni_sadrzaj>
    <derivirana_varijabla naziv="DomainObject.Predmet.ProtuStrankaListNazivFormated_1">
      <item>ČIGRA-KOP društvo s ograničenom odgovornošću za građevinarstvo i iznajmljivanje građevinskih strojeva</item>
    </derivirana_varijabla>
  </DomainObject.Predmet.ProtuStrankaListNazivFormated>
  <DomainObject.Predmet.ProtuStrankaListNazivFormatedOIB>
    <izvorni_sadrzaj>
      <item>ČIGRA-KOP društvo s ograničenom odgovornošću za građevinarstvo i iznajmljivanje građevinskih strojeva, OIB 61181360947</item>
    </izvorni_sadrzaj>
    <derivirana_varijabla naziv="DomainObject.Predmet.ProtuStrankaListNazivFormatedOIB_1">
      <item>ČIGRA-KOP društvo s ograničenom odgovornošću za građevinarstvo i iznajmljivanje građevinskih strojeva, OIB 61181360947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ČIGRA-KOP društvo s ograničenom odgovornošću za građevinarstvo i iznajmljivanje građevinskih strojeva</izvorni_sadrzaj>
    <derivirana_varijabla naziv="DomainObject.Predmet.ProtustrankaIDrugi_1">ČIGRA-KOP društvo s ograničenom odgovornošću za građevinarstvo i iznajmljivanje građevinskih strojeva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IDrugiAdressOIB_1">ČIGRA-KOP društvo s ograničenom odgovornošću za građevinarstvo i iznajmljivanje građevinskih strojeva, OIB 61181360947, 113. šibenske brigade HV-a 241C,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ČIGRA-KOP društvo s ograničenom odgovornošću za građevinarstvo i iznajmljivanje građevinskih strojeva</item>
      <item>Marko Aužina</item>
      <item>Anita Pavlović</item>
    </izvorni_sadrzaj>
    <derivirana_varijabla naziv="DomainObject.Predmet.SudioniciListNaziv_1">
      <item>FINA - Podružnica Šibenik</item>
      <item>ČIGRA-KOP društvo s ograničenom odgovornošću za građevinarstvo i iznajmljivanje građevinskih strojeva</item>
      <item>Marko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  <item>Anita Pavlović, 113. šibenske brigade HV-a 131,22000 Šibenik</item>
    </izvorni_sadrzaj>
    <derivirana_varijabla naziv="DomainObject.Predmet.SudioniciListAdressOIB_1"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  <item>Anita Pavlović, 113. šibenske brigade HV-a 131,22000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61181360947</item>
      <item>, OIB 99078892161</item>
      <item>, OIB null</item>
    </izvorni_sadrzaj>
    <derivirana_varijabla naziv="DomainObject.Predmet.SudioniciListNazivOIB_1">
      <item>, OIB 85821130368</item>
      <item>, OIB 61181360947</item>
      <item>, OIB 99078892161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929</properties:Characters>
  <properties:Lines>39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Nena Mužanović</dc:creator>
  <cp:lastModifiedBy>Nena Mužanović</cp:lastModifiedBy>
  <cp:lastPrinted>2018-03-27T08:51:00Z</cp:lastPrinted>
  <dcterms:modified xmlns:xsi="http://www.w3.org/2001/XMLSchema-instance" xsi:type="dcterms:W3CDTF">2018-03-27T09:01:00Z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(St-336-2017-7zaključak fini blokada redovni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