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0f2a4" w14:paraId="870f2a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7B0766">
        <w:t>5043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7B0766">
        <w:t>5043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7B0766" w:rsidRPr="00242071">
        <w:t>Poljoprivredna zadruga, KOOPERATIVA VRBOVEC</w:t>
      </w:r>
      <w:r w:rsidR="007B0766">
        <w:t xml:space="preserve">, Vrbovec (Grad Vrbovec), Križevačka </w:t>
      </w:r>
      <w:proofErr w:type="spellStart"/>
      <w:r w:rsidR="007B0766">
        <w:t>12</w:t>
      </w:r>
      <w:proofErr w:type="spellEnd"/>
      <w:r w:rsidR="007B0766">
        <w:t xml:space="preserve">, OIB; </w:t>
      </w:r>
      <w:proofErr w:type="spellStart"/>
      <w:r w:rsidR="007B0766" w:rsidRPr="00694BEF">
        <w:t>60259009242</w:t>
      </w:r>
      <w:proofErr w:type="spellEnd"/>
      <w:r w:rsidR="009D16E5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66090">
        <w:t xml:space="preserve"> </w:t>
      </w:r>
      <w:r w:rsidR="007B0766">
        <w:t>1.431.429,</w:t>
      </w:r>
      <w:proofErr w:type="spellStart"/>
      <w:r w:rsidR="007B0766">
        <w:t>62</w:t>
      </w:r>
      <w:r w:rsidR="00440570">
        <w:t>kn</w:t>
      </w:r>
      <w:proofErr w:type="spellEnd"/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125923">
        <w:t xml:space="preserve">1. ožujka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24B2E"/>
    <w:rsid w:val="00031931"/>
    <w:rsid w:val="00054EEE"/>
    <w:rsid w:val="00060B81"/>
    <w:rsid w:val="00097A55"/>
    <w:rsid w:val="000A40E7"/>
    <w:rsid w:val="000C26C7"/>
    <w:rsid w:val="000E6EBD"/>
    <w:rsid w:val="001103A3"/>
    <w:rsid w:val="00114EAD"/>
    <w:rsid w:val="00125923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626F3"/>
    <w:rsid w:val="00262995"/>
    <w:rsid w:val="00263D6D"/>
    <w:rsid w:val="00264D19"/>
    <w:rsid w:val="00297E94"/>
    <w:rsid w:val="002F0768"/>
    <w:rsid w:val="002F1E46"/>
    <w:rsid w:val="00302DB9"/>
    <w:rsid w:val="00303501"/>
    <w:rsid w:val="0031093C"/>
    <w:rsid w:val="00325398"/>
    <w:rsid w:val="003521B1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4A58"/>
    <w:rsid w:val="00701DD9"/>
    <w:rsid w:val="007225E1"/>
    <w:rsid w:val="00752EEB"/>
    <w:rsid w:val="00766090"/>
    <w:rsid w:val="007B0766"/>
    <w:rsid w:val="007B5AFD"/>
    <w:rsid w:val="007C6FB0"/>
    <w:rsid w:val="007D5A5D"/>
    <w:rsid w:val="007F59AE"/>
    <w:rsid w:val="008155EE"/>
    <w:rsid w:val="00860E7C"/>
    <w:rsid w:val="008613BD"/>
    <w:rsid w:val="00863025"/>
    <w:rsid w:val="00871F01"/>
    <w:rsid w:val="008D5089"/>
    <w:rsid w:val="00916786"/>
    <w:rsid w:val="00920CA0"/>
    <w:rsid w:val="009418A6"/>
    <w:rsid w:val="009419D8"/>
    <w:rsid w:val="00975CC6"/>
    <w:rsid w:val="009B1875"/>
    <w:rsid w:val="009D16E5"/>
    <w:rsid w:val="009E5982"/>
    <w:rsid w:val="00A3406F"/>
    <w:rsid w:val="00A71431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496C"/>
    <w:rsid w:val="00BB7725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5043</izvorni_sadrzaj>
    <derivirana_varijabla naziv="DomainObject.Predmet.Broj_1">5043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St-5043/2015</izvorni_sadrzaj>
    <derivirana_varijabla naziv="DomainObject.Predmet.OznakaBroj_1">St-5043/2015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zadruga, KOOPERATIVA VRBOVEC zastupanog po punomoćniku Branko Kasunić</izvorni_sadrzaj>
    <derivirana_varijabla naziv="DomainObject.Predmet.ProtustrankaFormated_1">  Poljoprivredna zadruga, KOOPERATIVA VRBOVEC zastupanog po punomoćniku Branko Kasunić</derivirana_varijabla>
  </DomainObject.Predmet.ProtustrankaFormated>
  <DomainObject.Predmet.ProtustrankaFormatedOIB>
    <izvorni_sadrzaj>  Poljoprivredna zadruga, KOOPERATIVA VRBOVEC, OIB 60259009242 zastupanog po punomoćniku Branko Kasunić</izvorni_sadrzaj>
    <derivirana_varijabla naziv="DomainObject.Predmet.ProtustrankaFormatedOIB_1">  Poljoprivredna zadruga, KOOPERATIVA VRBOVEC, OIB 60259009242 zastupanog po punomoćniku Branko Kasunić</derivirana_varijabla>
  </DomainObject.Predmet.ProtustrankaFormatedOIB>
  <DomainObject.Predmet.ProtustrankaFormatedWithAdress>
    <izvorni_sadrzaj> Poljoprivredna zadruga, KOOPERATIVA VRBOVEC, Križevačka 12, 10340 Vrbovec zastupanog po punomoćniku Branko Kasunić</izvorni_sadrzaj>
    <derivirana_varijabla naziv="DomainObject.Predmet.ProtustrankaFormatedWithAdress_1"> Poljoprivredna zadruga, KOOPERATIVA VRBOVEC, Križevačka 12, 10340 Vrbovec zastupanog po punomoćniku Branko Kasunić</derivirana_varijabla>
  </DomainObject.Predmet.ProtustrankaFormatedWithAdress>
  <DomainObject.Predmet.ProtustrankaFormatedWithAdressOIB>
    <izvorni_sadrzaj> Poljoprivredna zadruga, KOOPERATIVA VRBOVEC, OIB 60259009242, Križevačka 12, 10340 Vrbovec zastupanog po punomoćniku Branko Kasunić</izvorni_sadrzaj>
    <derivirana_varijabla naziv="DomainObject.Predmet.ProtustrankaFormatedWithAdressOIB_1"> Poljoprivredna zadruga, KOOPERATIVA VRBOVEC, OIB 60259009242, Križevačka 12, 10340 Vrbovec zastupanog po punomoćniku Branko Kasunić</derivirana_varijabla>
  </DomainObject.Predmet.ProtustrankaFormatedWithAdressOIB>
  <DomainObject.Predmet.ProtustrankaWithAdress>
    <izvorni_sadrzaj>Poljoprivredna zadruga, KOOPERATIVA VRBOVEC Križevačka 12, 10340 Vrbovec</izvorni_sadrzaj>
    <derivirana_varijabla naziv="DomainObject.Predmet.ProtustrankaWithAdress_1">Poljoprivredna zadruga, KOOPERATIVA VRBOVEC Križevačka 12, 10340 Vrbovec</derivirana_varijabla>
  </DomainObject.Predmet.ProtustrankaWithAdress>
  <DomainObject.Predmet.ProtustrankaWithAdressOIB>
    <izvorni_sadrzaj>Poljoprivredna zadruga, KOOPERATIVA VRBOVEC, OIB 60259009242, Križevačka 12, 10340 Vrbovec</izvorni_sadrzaj>
    <derivirana_varijabla naziv="DomainObject.Predmet.ProtustrankaWithAdressOIB_1">Poljoprivredna zadruga, KOOPERATIVA VRBOVEC, OIB 60259009242, Križevačka 12, 10340 Vrbovec</derivirana_varijabla>
  </DomainObject.Predmet.ProtustrankaWithAdressOIB>
  <DomainObject.Predmet.ProtustrankaNazivFormated>
    <izvorni_sadrzaj>Poljoprivredna zadruga, KOOPERATIVA VRBOVEC</izvorni_sadrzaj>
    <derivirana_varijabla naziv="DomainObject.Predmet.ProtustrankaNazivFormated_1">Poljoprivredna zadruga, KOOPERATIVA VRBOVEC</derivirana_varijabla>
  </DomainObject.Predmet.ProtustrankaNazivFormated>
  <DomainObject.Predmet.ProtustrankaNazivFormatedOIB>
    <izvorni_sadrzaj>Poljoprivredna zadruga, KOOPERATIVA VRBOVEC, OIB 60259009242</izvorni_sadrzaj>
    <derivirana_varijabla naziv="DomainObject.Predmet.ProtustrankaNazivFormatedOIB_1">Poljoprivredna zadruga, KOOPERATIVA VRBOVEC, OIB 60259009242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zadruga, KOOPERATIVA VRBOVEC zastupanog po punomoćniku Branko Kasunić</item>
    </izvorni_sadrzaj>
    <derivirana_varijabla naziv="DomainObject.Predmet.ProtuStrankaListFormated_1">
      <item>Poljoprivredna zadruga, KOOPERATIVA VRBOVEC zastupanog po punomoćniku Branko Kasunić</item>
    </derivirana_varijabla>
  </DomainObject.Predmet.ProtuStrankaListFormated>
  <DomainObject.Predmet.ProtuStrankaListFormatedOIB>
    <izvorni_sadrzaj>
      <item>Poljoprivredna zadruga, KOOPERATIVA VRBOVEC, OIB 60259009242 zastupanog po punomoćniku Branko Kasunić</item>
    </izvorni_sadrzaj>
    <derivirana_varijabla naziv="DomainObject.Predmet.ProtuStrankaListFormatedOIB_1">
      <item>Poljoprivredna zadruga, KOOPERATIVA VRBOVEC, OIB 60259009242 zastupanog po punomoćniku Branko Kasunić</item>
    </derivirana_varijabla>
  </DomainObject.Predmet.ProtuStrankaListFormatedOIB>
  <DomainObject.Predmet.ProtuStrankaListFormatedWithAdress>
    <izvorni_sadrzaj>
      <item>Poljoprivredna zadruga, KOOPERATIVA VRBOVEC, Križevačka 12, 10340 Vrbovec zastupanog po punomoćniku Branko Kasunić</item>
    </izvorni_sadrzaj>
    <derivirana_varijabla naziv="DomainObject.Predmet.ProtuStrankaListFormatedWithAdress_1">
      <item>Poljoprivredna zadruga, KOOPERATIVA VRBOVEC, Križevačka 12, 10340 Vrbovec zastupanog po punomoćniku Branko Kasunić</item>
    </derivirana_varijabla>
  </DomainObject.Predmet.ProtuStrankaListFormatedWithAdress>
  <DomainObject.Predmet.ProtuStrankaListFormatedWithAdressOIB>
    <izvorni_sadrzaj>
      <item>Poljoprivredna zadruga, KOOPERATIVA VRBOVEC, OIB 60259009242, Križevačka 12, 10340 Vrbovec zastupanog po punomoćniku Branko Kasunić</item>
    </izvorni_sadrzaj>
    <derivirana_varijabla naziv="DomainObject.Predmet.ProtuStrankaListFormatedWithAdressOIB_1">
      <item>Poljoprivredna zadruga, KOOPERATIVA VRBOVEC, OIB 60259009242, Križevačka 12, 10340 Vrbovec zastupanog po punomoćniku Branko Kasunić</item>
    </derivirana_varijabla>
  </DomainObject.Predmet.ProtuStrankaListFormatedWithAdressOIB>
  <DomainObject.Predmet.ProtuStrankaListNazivFormated>
    <izvorni_sadrzaj>
      <item>Poljoprivredna zadruga, KOOPERATIVA VRBOVEC</item>
    </izvorni_sadrzaj>
    <derivirana_varijabla naziv="DomainObject.Predmet.ProtuStrankaListNazivFormated_1">
      <item>Poljoprivredna zadruga, KOOPERATIVA VRBOVEC</item>
    </derivirana_varijabla>
  </DomainObject.Predmet.ProtuStrankaListNazivFormated>
  <DomainObject.Predmet.ProtuStrankaListNazivFormatedOIB>
    <izvorni_sadrzaj>
      <item>Poljoprivredna zadruga, KOOPERATIVA VRBOVEC, OIB 60259009242</item>
    </izvorni_sadrzaj>
    <derivirana_varijabla naziv="DomainObject.Predmet.ProtuStrankaListNazivFormatedOIB_1">
      <item>Poljoprivredna zadruga, KOOPERATIVA VRBOVEC, OIB 60259009242</item>
    </derivirana_varijabla>
  </DomainObject.Predmet.ProtuStrankaListNazivFormatedOIB>
  <DomainObject.Predmet.OstaliListFormated>
    <izvorni_sadrzaj>
      <item>Branko Kasunić punomoćnik sudionika u postupku Poljoprivredna zadruga, KOOPERATIVA VRBOVEC</item>
    </izvorni_sadrzaj>
    <derivirana_varijabla naziv="DomainObject.Predmet.OstaliListFormated_1">
      <item>Branko Kasunić punomoćnik sudionika u postupku Poljoprivredna zadruga, KOOPERATIVA VRBOVEC</item>
    </derivirana_varijabla>
  </DomainObject.Predmet.OstaliListFormated>
  <DomainObject.Predmet.OstaliListFormatedOIB>
    <izvorni_sadrzaj>
      <item>Branko Kasunić, OIB 40590009015 punomoćnik sudionika u postupku Poljoprivredna zadruga, KOOPERATIVA VRBOVEC</item>
    </izvorni_sadrzaj>
    <derivirana_varijabla naziv="DomainObject.Predmet.OstaliListFormatedOIB_1">
      <item>Branko Kasunić, OIB 40590009015 punomoćnik sudionika u postupku Poljoprivredna zadruga, KOOPERATIVA VRBOVEC</item>
    </derivirana_varijabla>
  </DomainObject.Predmet.OstaliListFormatedOIB>
  <DomainObject.Predmet.OstaliListFormatedWithAdress>
    <izvorni_sadrzaj>
      <item>Branko Kasunić, Celine 158, 10340 Celine punomoćnik sudionika u postupku Poljoprivredna zadruga, KOOPERATIVA VRBOVEC</item>
    </izvorni_sadrzaj>
    <derivirana_varijabla naziv="DomainObject.Predmet.OstaliListFormatedWithAdress_1">
      <item>Branko Kasunić, Celine 158, 10340 Celine punomoćnik sudionika u postupku Poljoprivredna zadruga, KOOPERATIVA VRBOVEC</item>
    </derivirana_varijabla>
  </DomainObject.Predmet.OstaliListFormatedWithAdress>
  <DomainObject.Predmet.OstaliListFormatedWithAdressOIB>
    <izvorni_sadrzaj>
      <item>Branko Kasunić, OIB 40590009015, Celine 158, 10340 Celine punomoćnik sudionika u postupku Poljoprivredna zadruga, KOOPERATIVA VRBOVEC</item>
    </izvorni_sadrzaj>
    <derivirana_varijabla naziv="DomainObject.Predmet.OstaliListFormatedWithAdressOIB_1">
      <item>Branko Kasunić, OIB 40590009015, Celine 158, 10340 Celine punomoćnik sudionika u postupku Poljoprivredna zadruga, KOOPERATIVA VRBOVEC</item>
    </derivirana_varijabla>
  </DomainObject.Predmet.OstaliListFormatedWithAdressOIB>
  <DomainObject.Predmet.OstaliListNazivFormated>
    <izvorni_sadrzaj>
      <item>Branko Kasunić</item>
    </izvorni_sadrzaj>
    <derivirana_varijabla naziv="DomainObject.Predmet.OstaliListNazivFormated_1">
      <item>Branko Kasunić</item>
    </derivirana_varijabla>
  </DomainObject.Predmet.OstaliListNazivFormated>
  <DomainObject.Predmet.OstaliListNazivFormatedOIB>
    <izvorni_sadrzaj>
      <item>Branko Kasunić, OIB 40590009015</item>
    </izvorni_sadrzaj>
    <derivirana_varijabla naziv="DomainObject.Predmet.OstaliListNazivFormatedOIB_1">
      <item>Branko Kasunić, OIB 40590009015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zadruga, KOOPERATIVA VRBOVEC</izvorni_sadrzaj>
    <derivirana_varijabla naziv="DomainObject.Predmet.ProtustrankaIDrugi_1">Poljoprivredna zadruga, KOOPERATIVA VRBOVEC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zadruga, KOOPERATIVA VRBOVEC, OIB 60259009242, Križevačka 12, 10340 Vrbovec</izvorni_sadrzaj>
    <derivirana_varijabla naziv="DomainObject.Predmet.ProtustrankaIDrugiAdressOIB_1">Poljoprivredna zadruga, KOOPERATIVA VRBOVEC, OIB 60259009242, Križevačka 12,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zadruga, KOOPERATIVA VRBOVEC</item>
      <item>Branko Kasunić</item>
    </izvorni_sadrzaj>
    <derivirana_varijabla naziv="DomainObject.Predmet.SudioniciListNaziv_1">
      <item>FINA Regionalni centar Zagreb</item>
      <item>Poljoprivredna zadruga, KOOPERATIVA VRBOVEC</item>
      <item>Branko Kasunić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zadruga, KOOPERATIVA VRBOVEC, OIB 60259009242, Križevačka 12,10340 Vrbovec</item>
      <item>Branko Kasunić, OIB 40590009015, Celine 158,10340 Celine</item>
    </izvorni_sadrzaj>
    <derivirana_varijabla naziv="DomainObject.Predmet.SudioniciListAdressOIB_1">
      <item>FINA Regionalni centar Zagreb, OIB 85821130368, Trg svibanjskih žrtava 1995. 1,10000 Zagreb</item>
      <item>Poljoprivredna zadruga, KOOPERATIVA VRBOVEC, OIB 60259009242, Križevačka 12,10340 Vrbovec</item>
      <item>Branko Kasunić, OIB 40590009015, Celine 158,10340 Celine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60259009242</item>
      <item>, OIB 40590009015</item>
    </izvorni_sadrzaj>
    <derivirana_varijabla naziv="DomainObject.Predmet.SudioniciListNazivOIB_1">
      <item>, OIB 85821130368</item>
      <item>, OIB 60259009242</item>
      <item>, OIB 40590009015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276</properties:Words>
  <properties:Characters>1486</properties:Characters>
  <properties:Lines>44</properties:Lines>
  <properties:Paragraphs>18</properties:Paragraphs>
  <properties:TotalTime>527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2016-03-01T08:32:00Z</cp:lastPrinted>
  <dcterms:modified xmlns:xsi="http://www.w3.org/2001/XMLSchema-instance" xsi:type="dcterms:W3CDTF">2016-03-01T08:36:00Z</dcterms:modified>
  <cp:revision>91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