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bf43" w14:paraId="87dbf43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DE2695" w:rsidRPr="00DE2695">
        <w:t>4</w:t>
      </w:r>
      <w:r w:rsidR="008C5EB2">
        <w:t xml:space="preserve"> </w:t>
      </w:r>
      <w:r w:rsidR="00DE2695" w:rsidRPr="00DE2695">
        <w:t>St</w:t>
      </w:r>
      <w:r w:rsidR="00895CA1">
        <w:t>-</w:t>
      </w:r>
      <w:r w:rsidR="00645104">
        <w:t>3275</w:t>
      </w:r>
      <w:r w:rsidR="00F5437C">
        <w:t>/16</w:t>
      </w:r>
    </w:p>
    <w:p w:rsidRDefault="00D717FE" w:rsidP="00514EDC" w:rsidR="00D717FE" w:rsidRPr="00692A21">
      <w:r w:rsidRPr="00692A21">
        <w:t xml:space="preserve">Karlovac, </w:t>
      </w:r>
      <w:r w:rsidR="00F5437C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131287" w:rsidP="00514EDC" w:rsidR="00514EDC" w:rsidRPr="00692A21">
      <w:pPr>
        <w:ind w:firstLine="708"/>
        <w:jc w:val="both"/>
      </w:pPr>
      <w:r>
        <w:t xml:space="preserve">Trgovački sud u Zagrebu, Stalna Služba, po sucu Goranki Boljkovac, kao stečajnom sucu, postupajući po prijedlogu predlagatelja </w:t>
      </w:r>
      <w:r w:rsidR="002622BA">
        <w:t>Financijske agencije</w:t>
      </w:r>
      <w:r w:rsidR="002471AD" w:rsidRPr="00C254D4">
        <w:t>, Zagreb, Ulica grada Vukovara 70</w:t>
      </w:r>
      <w:r>
        <w:t>, za otvaranje stečajnoga postupka nad dužnikom</w:t>
      </w:r>
      <w:r w:rsidR="00E45015">
        <w:t xml:space="preserve"> </w:t>
      </w:r>
      <w:r w:rsidR="00E867AD" w:rsidRPr="00EC11BD">
        <w:t>DINA PLUS d.o.o., Zagreb, Vodnjanska 6, OIB 63652524710</w:t>
      </w:r>
      <w:r w:rsidR="00F866EF">
        <w:t>0</w:t>
      </w:r>
      <w:r w:rsidR="00667114" w:rsidRPr="00692A21">
        <w:t xml:space="preserve">, dana </w:t>
      </w:r>
      <w:r w:rsidR="00E867AD">
        <w:t>30. svibnja</w:t>
      </w:r>
      <w:r w:rsidR="005A4CE6">
        <w:t xml:space="preserve"> 2018</w:t>
      </w:r>
      <w:r w:rsidR="00514EDC" w:rsidRPr="00692A21">
        <w:t xml:space="preserve">. </w:t>
      </w:r>
    </w:p>
    <w:p w:rsidRDefault="00514EDC" w:rsidP="00514EDC" w:rsidR="00514EDC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E45015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645104" w:rsidRPr="00EC11BD">
        <w:t>DINA PLUS d.o.o., Zagreb, Vodnjanska 6, OIB 63652524710</w:t>
      </w:r>
      <w:r w:rsidR="00645104">
        <w:t>0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645104">
        <w:t>30. svibnja</w:t>
      </w:r>
      <w:r w:rsidR="005A4CE6">
        <w:t xml:space="preserve"> 2018</w:t>
      </w:r>
      <w:r w:rsidR="005A56DF">
        <w:t>. u</w:t>
      </w:r>
      <w:r w:rsidR="00D3171C">
        <w:t xml:space="preserve"> </w:t>
      </w:r>
      <w:r w:rsidR="00512317">
        <w:t>1</w:t>
      </w:r>
      <w:r w:rsidR="00E22470">
        <w:t>1</w:t>
      </w:r>
      <w:r w:rsidR="00512317">
        <w:t>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4A2CE8">
        <w:t xml:space="preserve">mrežnoj stranici </w:t>
      </w:r>
      <w:r w:rsidR="005A56DF">
        <w:t>e-</w:t>
      </w:r>
      <w:r w:rsidR="004A2CE8">
        <w:t>Oglasna ploča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131F04" w:rsidP="00131F04" w:rsidR="00131F04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645104">
        <w:t>Petar Popović, Zagreb, Maksimirska c. 88</w:t>
      </w:r>
      <w:r w:rsidR="00A41916">
        <w:t xml:space="preserve">, </w:t>
      </w:r>
      <w:r w:rsidR="00DC363B">
        <w:t>OIB</w:t>
      </w:r>
      <w:r w:rsidR="00645104">
        <w:t xml:space="preserve"> 89375564266</w:t>
      </w:r>
      <w:r w:rsidR="005A4CE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E45015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645104" w:rsidRPr="00EC11BD">
        <w:t>DINA PLUS d.o.o., Zagreb, Vodnjanska 6, OIB 63652524710</w:t>
      </w:r>
      <w:r w:rsidR="00645104">
        <w:t>0</w:t>
      </w:r>
      <w:r w:rsidR="008C5EB2">
        <w:t xml:space="preserve">, s danom </w:t>
      </w:r>
      <w:r w:rsidR="00645104">
        <w:t>30. svibnja</w:t>
      </w:r>
      <w:r w:rsidR="00131287">
        <w:t xml:space="preserve"> 201</w:t>
      </w:r>
      <w:r w:rsidR="00232450">
        <w:t>8</w:t>
      </w:r>
      <w:r w:rsidR="008C5EB2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E45015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645104" w:rsidRPr="00EC11BD">
        <w:t>DINA PLUS d.o.o., Zagreb, Vodnjanska 6, OIB 63652524710</w:t>
      </w:r>
      <w:r w:rsidR="00645104">
        <w:t>0</w:t>
      </w:r>
      <w:r>
        <w:t>, će biti brisan iz sudskog registra ovog suda.</w:t>
      </w:r>
    </w:p>
    <w:p w:rsidRDefault="00770155" w:rsidP="00770155" w:rsidR="00770155">
      <w:pPr>
        <w:pStyle w:val="Odlomakpopisa"/>
      </w:pPr>
    </w:p>
    <w:p w:rsidRDefault="00514EDC" w:rsidP="00514EDC" w:rsidR="00514EDC"/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645104" w:rsidP="00645104" w:rsidR="00645104">
      <w:pPr>
        <w:ind w:firstLine="708"/>
        <w:jc w:val="both"/>
      </w:pPr>
      <w:r>
        <w:t xml:space="preserve">FINA-a Regionalni centar Zagreb, podnijela je ovom sudu dana 1. travnja 2016. prijedlog za otvaranje stečajnog postupka nad dužnikom DINA PLUS d.o.o., Zagreb, Vodnjanska 6, OIB 63652524710. </w:t>
      </w:r>
    </w:p>
    <w:p w:rsidRDefault="00645104" w:rsidP="00645104" w:rsidR="00645104">
      <w:pPr>
        <w:ind w:firstLine="708"/>
        <w:jc w:val="both"/>
      </w:pPr>
      <w:r>
        <w:t xml:space="preserve"> </w:t>
      </w:r>
    </w:p>
    <w:p w:rsidRDefault="00645104" w:rsidP="00645104" w:rsidR="00645104">
      <w:pPr>
        <w:ind w:firstLine="708"/>
        <w:jc w:val="both"/>
      </w:pPr>
      <w:r>
        <w:t xml:space="preserve">Prijedlog je podnesen temeljem odredbe članka 444. stavka 2. Stečajnog zakona (Narodne novine broj 71/15, 104/17, dalje u tekstu: SZ-a). U prijedlogu predlagatelj navodi da na dan 1. rujna 2015. godine dužnik u Očevidniku redoslijeda osnova za plaćanje ima </w:t>
      </w:r>
      <w:r>
        <w:lastRenderedPageBreak/>
        <w:t xml:space="preserve">evidentirane neizvršene osnove za plaćanje u neprekinutom razdoblju od 1176 dana, u ukupnom iznosu od 516.467,96 kn, te da dužnik ima jednog zaposlenog. </w:t>
      </w:r>
    </w:p>
    <w:p w:rsidRDefault="00645104" w:rsidP="00645104" w:rsidR="00645104">
      <w:pPr>
        <w:ind w:firstLine="708"/>
        <w:jc w:val="both"/>
      </w:pPr>
      <w:r>
        <w:t xml:space="preserve"> </w:t>
      </w:r>
    </w:p>
    <w:p w:rsidRDefault="00645104" w:rsidP="00645104" w:rsidR="00645104">
      <w:pPr>
        <w:ind w:firstLine="708"/>
        <w:jc w:val="both"/>
      </w:pPr>
      <w:r>
        <w:t xml:space="preserve">Rješenjem ovog suda posl.br. 4 St-3275/16 od 7. rujna 2017. pokrenut je prethodni postupak radi utvrđivanja pretpostavki za otvaranje stečajnoga postupka nad dužnikom,  te je ujedno određeno ročište radi očitovanja o prijedlogu za otvaranje stečajnoga postupka za dan 14. studenog 2017.. </w:t>
      </w:r>
    </w:p>
    <w:p w:rsidRDefault="00645104" w:rsidP="00645104" w:rsidR="00645104">
      <w:pPr>
        <w:ind w:firstLine="708"/>
        <w:jc w:val="both"/>
      </w:pPr>
    </w:p>
    <w:p w:rsidRDefault="00645104" w:rsidP="00645104" w:rsidR="00645104">
      <w:pPr>
        <w:ind w:firstLine="708"/>
        <w:jc w:val="both"/>
      </w:pPr>
      <w:r>
        <w:t xml:space="preserve">Podneskom od 8. rujna 2017. FINA je izvijestila sud da ostaje kod prijedloga za otvaranje stečajnog postupka. </w:t>
      </w:r>
    </w:p>
    <w:p w:rsidRDefault="00645104" w:rsidP="00645104" w:rsidR="00645104">
      <w:pPr>
        <w:ind w:firstLine="708"/>
        <w:jc w:val="both"/>
      </w:pPr>
    </w:p>
    <w:p w:rsidRDefault="00645104" w:rsidP="00645104" w:rsidR="00645104">
      <w:pPr>
        <w:ind w:firstLine="708"/>
        <w:jc w:val="both"/>
      </w:pPr>
      <w:r>
        <w:t xml:space="preserve">Na ročište radi očitovanja o prijedlogu za otvaranje stečajnoga postupka od 814. studenog 2017., nisu pristupili niti predlagatelj, niti dužnik, niti zakonski zastupnik dužnika, a niti je dužnik postupio po zaključku suda od 7. rujna 2017. da dostavi sudu popis imovine i obveza dužnika, pa je sud zaključkom od 15. studenog 2017. zatražio od javnih tijela koja vode evidenciju o određenoj vrsti imovine dostavu podataka iz njihovih službenih evidencija o tome da li je dužnik evidentiran kao vlasnik imovine. </w:t>
      </w:r>
    </w:p>
    <w:p w:rsidRDefault="00645104" w:rsidP="00645104" w:rsidR="00645104">
      <w:pPr>
        <w:ind w:firstLine="708"/>
        <w:jc w:val="both"/>
      </w:pPr>
    </w:p>
    <w:p w:rsidRDefault="00645104" w:rsidP="00645104" w:rsidR="00645104">
      <w:pPr>
        <w:ind w:firstLine="708"/>
        <w:jc w:val="both"/>
      </w:pPr>
      <w:r>
        <w:t xml:space="preserve">Uvidom u pribavljene podatke iz informacijskog sustava zemljišnih knjiga (list 13 i 14 spisa) o vlasništvu dužnika na nekretninama, utvrđeno je da dužnik u zemljišnim knjigama nije evidentiran kao vlasnik nekretnine. Uvidom u uvjerenje MUP-a, PU Zagrebačka, od 17. studenog 2017. (list 17 spisa) utvrđeno je da dužnik nije evidentiran kao vlasnik vozila. Uvidom u obavijest Hrvatske agencije za civilno zrakoplovstvo 22. studenog 2017. (list 18 spisa) utvrđeno je da dužnik nije registriran kao vlasnik zrakoplova. Uvidom u uvjerenje Državne geodetske uprave od 23. studenog 2017. (list 19 spisa) utvrđeno je da dužnik nije upisan u katastarski operat. Uvidom u obavijest Ministarstva mora, prometa i infrastrukture od 20. studenog 2017. (list 20 spisa) utvrđeno je da dužnik nije upisan kao vlasnik nijednog broda, brodice, jahte, čamca, plutajućeg objekta, nepomičnog odobalnog objekta, broda u gradnji, plutajućeg objekta u gradnji, niti nepomičnog odobalnog objekta u gradnji. Uvidom u obavijest Središnjeg klirinško depozitarnog društva d.d. od 4. prosinca 2017. (list 21 spisa) utvrđeno je da u sustavu SKDD d.d. ne postoji račun nematerijaliziranih vrijednosnih papira dužnika.  </w:t>
      </w:r>
    </w:p>
    <w:p w:rsidRDefault="00645104" w:rsidP="00645104" w:rsidR="00645104">
      <w:pPr>
        <w:ind w:firstLine="708"/>
        <w:jc w:val="both"/>
      </w:pPr>
    </w:p>
    <w:p w:rsidRDefault="00645104" w:rsidP="00645104" w:rsidR="00645104">
      <w:pPr>
        <w:ind w:firstLine="708"/>
        <w:jc w:val="both"/>
      </w:pPr>
      <w:r>
        <w:t xml:space="preserve">FINA je dostavila u spis potvrdu o blokadi računa i novčanih sredstava dužnika (list 16 spisa) iz koje proizlazi da na dan 20. studenog 2017. na računima i novčanim sredstvima dužnika evidentirano 1986 dana neprekidne blokade odnosno ukupno 180 dana blokade u prethodnih 6 mjeseci zbog nepodmirenih osnova za plaćanje evidentiranih u Očevidniku redoslijeda osnova za plaćanje, dok iznos nepodmirenih obveza iznosi 530.518,37 kn. </w:t>
      </w:r>
    </w:p>
    <w:p w:rsidRDefault="00645104" w:rsidP="00645104" w:rsidR="00645104">
      <w:pPr>
        <w:ind w:firstLine="708"/>
        <w:jc w:val="both"/>
      </w:pPr>
    </w:p>
    <w:p w:rsidRDefault="00063CEB" w:rsidP="00645104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645104" w:rsidP="00645104" w:rsidR="00645104" w:rsidRPr="00784514">
      <w:pPr>
        <w:ind w:firstLine="708"/>
        <w:jc w:val="both"/>
      </w:pPr>
      <w:r w:rsidRPr="00784514">
        <w:lastRenderedPageBreak/>
        <w:t>Dakle, iz p</w:t>
      </w:r>
      <w:r>
        <w:t>otvrde</w:t>
      </w:r>
      <w:r w:rsidRPr="00784514">
        <w:t xml:space="preserve"> FINA-e o blokadi računa dužnika </w:t>
      </w:r>
      <w:r>
        <w:t xml:space="preserve">od 20. studenog 2017. </w:t>
      </w:r>
      <w:r w:rsidRPr="00784514">
        <w:t xml:space="preserve">nedvojbeno proizlazi da je kod dužnika ostvaren stečajni razlog nesposobnosti za plaćanje sukladno odredbi čl. 6. st. 1., 2. i 4. SZ-a. </w:t>
      </w:r>
    </w:p>
    <w:p w:rsidRDefault="0068341B" w:rsidP="0068341B" w:rsidR="0068341B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645104">
        <w:t>3275</w:t>
      </w:r>
      <w:r w:rsidR="0068341B">
        <w:t>/16</w:t>
      </w:r>
      <w:r w:rsidRPr="00692A21">
        <w:t xml:space="preserve"> od </w:t>
      </w:r>
      <w:r w:rsidR="00645104">
        <w:t xml:space="preserve">9. ožujka </w:t>
      </w:r>
      <w:r w:rsidR="00DD10BB">
        <w:t>201</w:t>
      </w:r>
      <w:r w:rsidR="00E22470">
        <w:t>8</w:t>
      </w:r>
      <w:r w:rsidRPr="00692A21">
        <w:t>.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032EFF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F5437C" w:rsidP="00AB70AD" w:rsidR="00F5437C">
      <w:pPr>
        <w:ind w:firstLine="708"/>
        <w:jc w:val="both"/>
      </w:pPr>
    </w:p>
    <w:p w:rsidRDefault="00645104" w:rsidP="00645104" w:rsidR="00645104" w:rsidRPr="00FC58EA">
      <w:pPr>
        <w:ind w:firstLine="708"/>
        <w:jc w:val="both"/>
      </w:pPr>
      <w:r w:rsidRPr="00784514">
        <w:t>Prema tome, iz dostupnih podataka u spisu</w:t>
      </w:r>
      <w:r>
        <w:t xml:space="preserve"> </w:t>
      </w:r>
      <w:r w:rsidRPr="00784514">
        <w:t>proizlazi da dužnik nema nikakve imovine koja bi činila stečajnu masu i koja bi bila dostatna za pokriće stečajnoga postupka</w:t>
      </w:r>
      <w:r>
        <w:t>.</w:t>
      </w:r>
      <w:r w:rsidRPr="00784514">
        <w:t xml:space="preserve"> </w:t>
      </w:r>
      <w:r w:rsidRPr="00FC58EA">
        <w:t xml:space="preserve">Naime, 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032EFF" w:rsidP="00032EFF" w:rsidR="00032EFF">
      <w:pPr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645104">
        <w:t>30. svibnja</w:t>
      </w:r>
      <w:r w:rsidR="00E22470">
        <w:t xml:space="preserve"> 2018. </w:t>
      </w:r>
      <w:r w:rsidRPr="00692A21">
        <w:t>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645104">
        <w:t>9. ožujka</w:t>
      </w:r>
      <w:r w:rsidR="00E22470">
        <w:t xml:space="preserve"> 2018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A4CE6">
        <w:t>istog dana</w:t>
      </w:r>
      <w:r w:rsidR="00DF1CB1">
        <w:t>.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lastRenderedPageBreak/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645104">
        <w:t>9. ožujka</w:t>
      </w:r>
      <w:r w:rsidR="00E22470">
        <w:t xml:space="preserve"> 2018.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667114" w:rsidP="00D61214" w:rsidR="002622BA">
      <w:pPr>
        <w:jc w:val="center"/>
      </w:pPr>
      <w:r w:rsidRPr="00551293">
        <w:t xml:space="preserve">U Karlovcu, </w:t>
      </w:r>
      <w:r w:rsidR="00645104">
        <w:t>30. svibnja</w:t>
      </w:r>
      <w:r w:rsidR="005555FF">
        <w:t xml:space="preserve"> 201</w:t>
      </w:r>
      <w:r w:rsidR="005A4CE6">
        <w:t>8</w:t>
      </w:r>
      <w:r w:rsidR="00514EDC" w:rsidRPr="00551293">
        <w:t>.</w:t>
      </w:r>
      <w:r w:rsidRPr="00551293">
        <w:t xml:space="preserve"> </w:t>
      </w:r>
    </w:p>
    <w:p w:rsidRDefault="00DA14BD" w:rsidP="00D61214" w:rsidR="00DA14BD">
      <w:pPr>
        <w:jc w:val="center"/>
      </w:pPr>
    </w:p>
    <w:p w:rsidRDefault="00DA14BD" w:rsidP="00D61214" w:rsidR="00DA14BD" w:rsidRPr="00692A21">
      <w:pPr>
        <w:jc w:val="center"/>
      </w:pP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DA14BD" w:rsidR="005C14B4">
      <w:pPr>
        <w:jc w:val="right"/>
      </w:pPr>
      <w:r w:rsidRPr="00692A21">
        <w:t>Goranka Boljkovac</w:t>
      </w:r>
      <w:r w:rsidR="00261278">
        <w:t>, v.r.</w:t>
      </w:r>
    </w:p>
    <w:p w:rsidRDefault="00DA14BD" w:rsidP="00DA14BD" w:rsidR="00DA14BD">
      <w:pPr>
        <w:jc w:val="right"/>
      </w:pPr>
    </w:p>
    <w:p w:rsidRDefault="00261278" w:rsidP="00261278" w:rsidR="00261278">
      <w:pPr>
        <w:jc w:val="right"/>
      </w:pPr>
      <w:r>
        <w:t>Za točnost otpravka-</w:t>
      </w:r>
    </w:p>
    <w:p w:rsidRDefault="00261278" w:rsidP="00261278" w:rsidR="00261278">
      <w:pPr>
        <w:jc w:val="right"/>
      </w:pPr>
      <w:r>
        <w:tab/>
        <w:t>ovlašteni službenik:</w:t>
      </w:r>
    </w:p>
    <w:p w:rsidRDefault="00261278" w:rsidP="00261278" w:rsidR="00DA14BD">
      <w:pPr>
        <w:jc w:val="right"/>
      </w:pPr>
      <w:r>
        <w:tab/>
        <w:t>Renata Klokočki</w:t>
      </w:r>
    </w:p>
    <w:p w:rsidRDefault="00DA14BD" w:rsidP="00DA14BD" w:rsidR="00DA14BD">
      <w:pPr>
        <w:jc w:val="right"/>
      </w:pPr>
    </w:p>
    <w:p w:rsidRDefault="00DA14BD" w:rsidP="00DA14BD" w:rsidR="00DA14BD">
      <w:pPr>
        <w:jc w:val="right"/>
      </w:pPr>
    </w:p>
    <w:p w:rsidRDefault="005C14B4" w:rsidP="00DC363B" w:rsidR="005C14B4">
      <w:pPr>
        <w:jc w:val="right"/>
      </w:pPr>
    </w:p>
    <w:p w:rsidRDefault="00DC363B" w:rsidP="00DC363B" w:rsidR="00DC363B">
      <w:pPr>
        <w:jc w:val="right"/>
      </w:pPr>
    </w:p>
    <w:p w:rsidRDefault="00DC363B" w:rsidP="00AB70AD" w:rsidR="00DC363B"/>
    <w:p w:rsidRDefault="00645104" w:rsidP="00645104" w:rsidR="00645104" w:rsidRPr="005E1DBC">
      <w:r>
        <w:t>Uputa o pravnom lijeku</w:t>
      </w:r>
      <w:r w:rsidRPr="005E1DBC">
        <w:t>:</w:t>
      </w:r>
    </w:p>
    <w:p w:rsidRDefault="00645104" w:rsidP="00645104" w:rsidR="00645104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stavljanja rješenja na mrežnu stranicu e-Oglasna ploča suda. </w:t>
      </w:r>
    </w:p>
    <w:p w:rsidRDefault="00645104" w:rsidP="00645104" w:rsidR="00DD10BB">
      <w:r w:rsidRPr="005E1DBC">
        <w:t>Žalba se podnosi Visokom trgovačko</w:t>
      </w:r>
      <w:r>
        <w:t>m sudu RH, putem ovog suda, u 3</w:t>
      </w:r>
      <w:r w:rsidRPr="005E1DBC">
        <w:t xml:space="preserve"> primjerka.</w:t>
      </w:r>
    </w:p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3C700C" w:rsidP="00514EDC" w:rsidR="003C700C"/>
    <w:p w:rsidRDefault="003C700C" w:rsidP="00514EDC" w:rsidR="003C700C"/>
    <w:sectPr w:rsidSect="00645104" w:rsidR="003C700C">
      <w:headerReference w:type="even" r:id="rId10"/>
      <w:headerReference w:type="default" r:id="rId11"/>
      <w:pgSz w:h="16838" w:w="11906"/>
      <w:pgMar w:gutter="0" w:footer="708" w:header="708" w:left="1417" w:bottom="2127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3BA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645104">
      <w:t>3275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2EFF"/>
    <w:rsid w:val="000354C7"/>
    <w:rsid w:val="0004613B"/>
    <w:rsid w:val="00050EF7"/>
    <w:rsid w:val="00063CEB"/>
    <w:rsid w:val="0006410D"/>
    <w:rsid w:val="000778FF"/>
    <w:rsid w:val="000D7557"/>
    <w:rsid w:val="000E2C71"/>
    <w:rsid w:val="000F2D91"/>
    <w:rsid w:val="00131287"/>
    <w:rsid w:val="00131F04"/>
    <w:rsid w:val="00174993"/>
    <w:rsid w:val="001A044D"/>
    <w:rsid w:val="001A24B8"/>
    <w:rsid w:val="001B2460"/>
    <w:rsid w:val="001D564F"/>
    <w:rsid w:val="001E6CB4"/>
    <w:rsid w:val="001F26D6"/>
    <w:rsid w:val="00212943"/>
    <w:rsid w:val="00215DE4"/>
    <w:rsid w:val="002208E0"/>
    <w:rsid w:val="00232450"/>
    <w:rsid w:val="00233CF9"/>
    <w:rsid w:val="002471AD"/>
    <w:rsid w:val="002566B7"/>
    <w:rsid w:val="00261278"/>
    <w:rsid w:val="002622BA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36027"/>
    <w:rsid w:val="00336E10"/>
    <w:rsid w:val="003462C2"/>
    <w:rsid w:val="00360E4D"/>
    <w:rsid w:val="00366E29"/>
    <w:rsid w:val="003738B3"/>
    <w:rsid w:val="003905DD"/>
    <w:rsid w:val="003A4AA3"/>
    <w:rsid w:val="003C2B21"/>
    <w:rsid w:val="003C6E8C"/>
    <w:rsid w:val="003C700C"/>
    <w:rsid w:val="00425642"/>
    <w:rsid w:val="0043031F"/>
    <w:rsid w:val="00434CF8"/>
    <w:rsid w:val="004446F0"/>
    <w:rsid w:val="0044721B"/>
    <w:rsid w:val="00472207"/>
    <w:rsid w:val="004746BF"/>
    <w:rsid w:val="004A1BE7"/>
    <w:rsid w:val="004A2B5A"/>
    <w:rsid w:val="004A2CE8"/>
    <w:rsid w:val="004E0F67"/>
    <w:rsid w:val="004E3B1A"/>
    <w:rsid w:val="004F47B9"/>
    <w:rsid w:val="00502549"/>
    <w:rsid w:val="00505D61"/>
    <w:rsid w:val="00512317"/>
    <w:rsid w:val="00514EDC"/>
    <w:rsid w:val="00523E58"/>
    <w:rsid w:val="005300F7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C14B4"/>
    <w:rsid w:val="005D0EB4"/>
    <w:rsid w:val="005D1623"/>
    <w:rsid w:val="005D5F5F"/>
    <w:rsid w:val="005E67DB"/>
    <w:rsid w:val="005F5763"/>
    <w:rsid w:val="005F71CE"/>
    <w:rsid w:val="00602765"/>
    <w:rsid w:val="00645104"/>
    <w:rsid w:val="00662058"/>
    <w:rsid w:val="00662CB6"/>
    <w:rsid w:val="00667114"/>
    <w:rsid w:val="0068341B"/>
    <w:rsid w:val="006861EF"/>
    <w:rsid w:val="00687A33"/>
    <w:rsid w:val="00692A21"/>
    <w:rsid w:val="006C293B"/>
    <w:rsid w:val="006C786C"/>
    <w:rsid w:val="006D41D2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51C14"/>
    <w:rsid w:val="00770155"/>
    <w:rsid w:val="00774E68"/>
    <w:rsid w:val="00784BE7"/>
    <w:rsid w:val="007861DF"/>
    <w:rsid w:val="007A550F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153C3"/>
    <w:rsid w:val="00A22E26"/>
    <w:rsid w:val="00A34FB5"/>
    <w:rsid w:val="00A41916"/>
    <w:rsid w:val="00A44A0E"/>
    <w:rsid w:val="00A505C4"/>
    <w:rsid w:val="00A702DE"/>
    <w:rsid w:val="00A74268"/>
    <w:rsid w:val="00A776EA"/>
    <w:rsid w:val="00A8166A"/>
    <w:rsid w:val="00A86374"/>
    <w:rsid w:val="00AA177B"/>
    <w:rsid w:val="00AB70AD"/>
    <w:rsid w:val="00AD379D"/>
    <w:rsid w:val="00AD6DDA"/>
    <w:rsid w:val="00AF6F8E"/>
    <w:rsid w:val="00AF7C03"/>
    <w:rsid w:val="00B227C1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3171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A14BD"/>
    <w:rsid w:val="00DB3EBA"/>
    <w:rsid w:val="00DC363B"/>
    <w:rsid w:val="00DC3BA7"/>
    <w:rsid w:val="00DD10BB"/>
    <w:rsid w:val="00DD3245"/>
    <w:rsid w:val="00DD392D"/>
    <w:rsid w:val="00DE04E4"/>
    <w:rsid w:val="00DE2695"/>
    <w:rsid w:val="00DE6E22"/>
    <w:rsid w:val="00DF1CB1"/>
    <w:rsid w:val="00DF1E26"/>
    <w:rsid w:val="00E22470"/>
    <w:rsid w:val="00E26DAE"/>
    <w:rsid w:val="00E3798A"/>
    <w:rsid w:val="00E45015"/>
    <w:rsid w:val="00E57778"/>
    <w:rsid w:val="00E6366C"/>
    <w:rsid w:val="00E71F9A"/>
    <w:rsid w:val="00E867AD"/>
    <w:rsid w:val="00E87389"/>
    <w:rsid w:val="00EA75D2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437C"/>
    <w:rsid w:val="00F60C93"/>
    <w:rsid w:val="00F64C00"/>
    <w:rsid w:val="00F7064E"/>
    <w:rsid w:val="00F72371"/>
    <w:rsid w:val="00F866EF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C3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B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B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B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B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C3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B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B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B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B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39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3275</izvorni_sadrzaj>
    <derivirana_varijabla naziv="DomainObject.Predmet.Broj_1">3275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St-3275/2016</izvorni_sadrzaj>
    <derivirana_varijabla naziv="DomainObject.Predmet.OznakaBroj_1">St-3275/2016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 PLUS d.o.o. zastupanog po punomoćniku Goran Furlan; Dijana Furlan</izvorni_sadrzaj>
    <derivirana_varijabla naziv="DomainObject.Predmet.ProtustrankaFormated_1">  DINA PLUS d.o.o. zastupanog po punomoćniku Goran Furlan; Dijana Furlan</derivirana_varijabla>
  </DomainObject.Predmet.ProtustrankaFormated>
  <DomainObject.Predmet.ProtustrankaFormatedOIB>
    <izvorni_sadrzaj>  DINA PLUS d.o.o., OIB 63652524710 zastupanog po punomoćniku Goran Furlan; Dijana Furlan</izvorni_sadrzaj>
    <derivirana_varijabla naziv="DomainObject.Predmet.ProtustrankaFormatedOIB_1">  DINA PLUS d.o.o., OIB 63652524710 zastupanog po punomoćniku Goran Furlan; Dijana Furlan</derivirana_varijabla>
  </DomainObject.Predmet.ProtustrankaFormatedOIB>
  <DomainObject.Predmet.ProtustrankaFormatedWithAdress>
    <izvorni_sadrzaj> DINA PLUS d.o.o., Vodnjanska 6, 10000 Zagreb zastupanog po punomoćniku Goran Furlan; Dijana Furlan</izvorni_sadrzaj>
    <derivirana_varijabla naziv="DomainObject.Predmet.ProtustrankaFormatedWithAdress_1"> DINA PLUS d.o.o., Vodnjanska 6, 10000 Zagreb zastupanog po punomoćniku Goran Furlan; Dijana Furlan</derivirana_varijabla>
  </DomainObject.Predmet.ProtustrankaFormatedWithAdress>
  <DomainObject.Predmet.ProtustrankaFormatedWithAdressOIB>
    <izvorni_sadrzaj> DINA PLUS d.o.o., OIB 63652524710, Vodnjanska 6, 10000 Zagreb zastupanog po punomoćniku Goran Furlan; Dijana Furlan</izvorni_sadrzaj>
    <derivirana_varijabla naziv="DomainObject.Predmet.ProtustrankaFormatedWithAdressOIB_1"> DINA PLUS d.o.o., OIB 63652524710, Vodnjanska 6, 10000 Zagreb zastupanog po punomoćniku Goran Furlan; Dijana Furlan</derivirana_varijabla>
  </DomainObject.Predmet.ProtustrankaFormatedWithAdressOIB>
  <DomainObject.Predmet.ProtustrankaWithAdress>
    <izvorni_sadrzaj>DINA PLUS d.o.o. Vodnjanska 6, 10000 Zagreb</izvorni_sadrzaj>
    <derivirana_varijabla naziv="DomainObject.Predmet.ProtustrankaWithAdress_1">DINA PLUS d.o.o. Vodnjanska 6, 10000 Zagreb</derivirana_varijabla>
  </DomainObject.Predmet.ProtustrankaWithAdress>
  <DomainObject.Predmet.ProtustrankaWithAdressOIB>
    <izvorni_sadrzaj>DINA PLUS d.o.o., OIB 63652524710, Vodnjanska 6, 10000 Zagreb</izvorni_sadrzaj>
    <derivirana_varijabla naziv="DomainObject.Predmet.ProtustrankaWithAdressOIB_1">DINA PLUS d.o.o., OIB 63652524710, Vodnjanska 6, 10000 Zagreb</derivirana_varijabla>
  </DomainObject.Predmet.ProtustrankaWithAdressOIB>
  <DomainObject.Predmet.ProtustrankaNazivFormated>
    <izvorni_sadrzaj>DINA PLUS d.o.o.</izvorni_sadrzaj>
    <derivirana_varijabla naziv="DomainObject.Predmet.ProtustrankaNazivFormated_1">DINA PLUS d.o.o.</derivirana_varijabla>
  </DomainObject.Predmet.ProtustrankaNazivFormated>
  <DomainObject.Predmet.ProtustrankaNazivFormatedOIB>
    <izvorni_sadrzaj>DINA PLUS d.o.o., OIB 63652524710</izvorni_sadrzaj>
    <derivirana_varijabla naziv="DomainObject.Predmet.ProtustrankaNazivFormatedOIB_1">DINA PLUS d.o.o., OIB 63652524710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DINA PLUS d.o.o. zastupanog po punomoćniku Goran Furlan; Dijana Furlan</item>
    </izvorni_sadrzaj>
    <derivirana_varijabla naziv="DomainObject.Predmet.ProtuStrankaListFormated_1">
      <item>DINA PLUS d.o.o. zastupanog po punomoćniku Goran Furlan; Dijana Furlan</item>
    </derivirana_varijabla>
  </DomainObject.Predmet.ProtuStrankaListFormated>
  <DomainObject.Predmet.ProtuStrankaListFormatedOIB>
    <izvorni_sadrzaj>
      <item>DINA PLUS d.o.o., OIB 63652524710 zastupanog po punomoćniku Goran Furlan; Dijana Furlan</item>
    </izvorni_sadrzaj>
    <derivirana_varijabla naziv="DomainObject.Predmet.ProtuStrankaListFormatedOIB_1">
      <item>DINA PLUS d.o.o., OIB 63652524710 zastupanog po punomoćniku Goran Furlan; Dijana Furlan</item>
    </derivirana_varijabla>
  </DomainObject.Predmet.ProtuStrankaListFormatedOIB>
  <DomainObject.Predmet.ProtuStrankaListFormatedWithAdress>
    <izvorni_sadrzaj>
      <item>DINA PLUS d.o.o., Vodnjanska 6, 10000 Zagreb zastupanog po punomoćniku Goran Furlan; Dijana Furlan</item>
    </izvorni_sadrzaj>
    <derivirana_varijabla naziv="DomainObject.Predmet.ProtuStrankaListFormatedWithAdress_1">
      <item>DINA PLUS d.o.o., Vodnjanska 6, 10000 Zagreb zastupanog po punomoćniku Goran Furlan; Dijana Furlan</item>
    </derivirana_varijabla>
  </DomainObject.Predmet.ProtuStrankaListFormatedWithAdress>
  <DomainObject.Predmet.ProtuStrankaListFormatedWithAdressOIB>
    <izvorni_sadrzaj>
      <item>DINA PLUS d.o.o., OIB 63652524710, Vodnjanska 6, 10000 Zagreb zastupanog po punomoćniku Goran Furlan; Dijana Furlan</item>
    </izvorni_sadrzaj>
    <derivirana_varijabla naziv="DomainObject.Predmet.ProtuStrankaListFormatedWithAdressOIB_1">
      <item>DINA PLUS d.o.o., OIB 63652524710, Vodnjanska 6, 10000 Zagreb zastupanog po punomoćniku Goran Furlan; Dijana Furlan</item>
    </derivirana_varijabla>
  </DomainObject.Predmet.ProtuStrankaListFormatedWithAdressOIB>
  <DomainObject.Predmet.ProtuStrankaListNazivFormated>
    <izvorni_sadrzaj>
      <item>DINA PLUS d.o.o.</item>
    </izvorni_sadrzaj>
    <derivirana_varijabla naziv="DomainObject.Predmet.ProtuStrankaListNazivFormated_1">
      <item>DINA PLUS d.o.o.</item>
    </derivirana_varijabla>
  </DomainObject.Predmet.ProtuStrankaListNazivFormated>
  <DomainObject.Predmet.ProtuStrankaListNazivFormatedOIB>
    <izvorni_sadrzaj>
      <item>DINA PLUS d.o.o., OIB 63652524710</item>
    </izvorni_sadrzaj>
    <derivirana_varijabla naziv="DomainObject.Predmet.ProtuStrankaListNazivFormatedOIB_1">
      <item>DINA PLUS d.o.o., OIB 63652524710</item>
    </derivirana_varijabla>
  </DomainObject.Predmet.ProtuStrankaListNazivFormatedOIB>
  <DomainObject.Predmet.OstaliListFormated>
    <izvorni_sadrzaj>
      <item>Goran Furlan punomoćnik sudionika u postupku DINA PLUS d.o.o.</item>
      <item>Dijana Furlan punomoćnik sudionika u postupku DINA PLUS d.o.o.</item>
    </izvorni_sadrzaj>
    <derivirana_varijabla naziv="DomainObject.Predmet.OstaliListFormated_1">
      <item>Goran Furlan punomoćnik sudionika u postupku DINA PLUS d.o.o.</item>
      <item>Dijana Furlan punomoćnik sudionika u postupku DINA PLUS d.o.o.</item>
    </derivirana_varijabla>
  </DomainObject.Predmet.OstaliListFormated>
  <DomainObject.Predmet.OstaliListFormatedOIB>
    <izvorni_sadrzaj>
      <item>Goran Furlan, OIB 98164865533 punomoćnik sudionika u postupku DINA PLUS d.o.o.</item>
      <item>Dijana Furlan, OIB 76309815188 punomoćnik sudionika u postupku DINA PLUS d.o.o.</item>
    </izvorni_sadrzaj>
    <derivirana_varijabla naziv="DomainObject.Predmet.OstaliListFormatedOIB_1">
      <item>Goran Furlan, OIB 98164865533 punomoćnik sudionika u postupku DINA PLUS d.o.o.</item>
      <item>Dijana Furlan, OIB 76309815188 punomoćnik sudionika u postupku DINA PLUS d.o.o.</item>
    </derivirana_varijabla>
  </DomainObject.Predmet.OstaliListFormatedOIB>
  <DomainObject.Predmet.OstaliListFormatedWithAdress>
    <izvorni_sadrzaj>
      <item>Goran Furlan, Karlovačka 10, 10360 Sesvete punomoćnik sudionika u postupku DINA PLUS d.o.o.</item>
      <item>Dijana Furlan, Vodnjanska 6, 10000 Zagreb punomoćnik sudionika u postupku DINA PLUS d.o.o.</item>
    </izvorni_sadrzaj>
    <derivirana_varijabla naziv="DomainObject.Predmet.OstaliListFormatedWithAdress_1">
      <item>Goran Furlan, Karlovačka 10, 10360 Sesvete punomoćnik sudionika u postupku DINA PLUS d.o.o.</item>
      <item>Dijana Furlan, Vodnjanska 6, 10000 Zagreb punomoćnik sudionika u postupku DINA PLUS d.o.o.</item>
    </derivirana_varijabla>
  </DomainObject.Predmet.OstaliListFormatedWithAdress>
  <DomainObject.Predmet.OstaliListFormatedWithAdressOIB>
    <izvorni_sadrzaj>
      <item>Goran Furlan, OIB 98164865533, Karlovačka 10, 10360 Sesvete punomoćnik sudionika u postupku DINA PLUS d.o.o.</item>
      <item>Dijana Furlan, OIB 76309815188, Vodnjanska 6, 10000 Zagreb punomoćnik sudionika u postupku DINA PLUS d.o.o.</item>
    </izvorni_sadrzaj>
    <derivirana_varijabla naziv="DomainObject.Predmet.OstaliListFormatedWithAdressOIB_1">
      <item>Goran Furlan, OIB 98164865533, Karlovačka 10, 10360 Sesvete punomoćnik sudionika u postupku DINA PLUS d.o.o.</item>
      <item>Dijana Furlan, OIB 76309815188, Vodnjanska 6, 10000 Zagreb punomoćnik sudionika u postupku DINA PLUS d.o.o.</item>
    </derivirana_varijabla>
  </DomainObject.Predmet.OstaliListFormatedWithAdressOIB>
  <DomainObject.Predmet.OstaliListNazivFormated>
    <izvorni_sadrzaj>
      <item>Goran Furlan</item>
      <item>Dijana Furlan</item>
    </izvorni_sadrzaj>
    <derivirana_varijabla naziv="DomainObject.Predmet.OstaliListNazivFormated_1">
      <item>Goran Furlan</item>
      <item>Dijana Furlan</item>
    </derivirana_varijabla>
  </DomainObject.Predmet.OstaliListNazivFormated>
  <DomainObject.Predmet.OstaliListNazivFormatedOIB>
    <izvorni_sadrzaj>
      <item>Goran Furlan, OIB 98164865533</item>
      <item>Dijana Furlan, OIB 76309815188</item>
    </izvorni_sadrzaj>
    <derivirana_varijabla naziv="DomainObject.Predmet.OstaliListNazivFormatedOIB_1">
      <item>Goran Furlan, OIB 98164865533</item>
      <item>Dijana Furlan, OIB 76309815188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DINA PLUS d.o.o.</izvorni_sadrzaj>
    <derivirana_varijabla naziv="DomainObject.Predmet.ProtustrankaIDrugi_1">DINA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DINA PLUS d.o.o., OIB 63652524710, Vodnjanska 6, 10000 Zagreb</izvorni_sadrzaj>
    <derivirana_varijabla naziv="DomainObject.Predmet.ProtustrankaIDrugiAdressOIB_1">DINA PLUS d.o.o., OIB 63652524710, Vodnjanska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DINA PLUS d.o.o.</item>
      <item>Goran Furlan</item>
      <item>Dijana Furlan</item>
    </izvorni_sadrzaj>
    <derivirana_varijabla naziv="DomainObject.Predmet.SudioniciListNaziv_1">
      <item>FINA Regionalni centar Zagreb</item>
      <item>DINA PLUS d.o.o.</item>
      <item>Goran Furlan</item>
      <item>Dijana Furlan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DINA PLUS d.o.o., OIB 63652524710, Vodnjanska 6,10000 Zagreb</item>
      <item>Goran Furlan, OIB 98164865533, Karlovačka 10,10360 Sesvete</item>
      <item>Dijana Furlan, OIB 76309815188, Vodnjanska 6,10000 Zagreb</item>
    </izvorni_sadrzaj>
    <derivirana_varijabla naziv="DomainObject.Predmet.SudioniciListAdressOIB_1">
      <item>FINA Regionalni centar Zagreb, OIB 85821130368, Trg svibanjskih žrtava 1995. br. 1,10000 Zagreb</item>
      <item>DINA PLUS d.o.o., OIB 63652524710, Vodnjanska 6,10000 Zagreb</item>
      <item>Goran Furlan, OIB 98164865533, Karlovačka 10,10360 Sesvete</item>
      <item>Dijana Furlan, OIB 76309815188, Vodnjanska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63652524710</item>
      <item>, OIB 98164865533</item>
      <item>, OIB 76309815188</item>
    </izvorni_sadrzaj>
    <derivirana_varijabla naziv="DomainObject.Predmet.SudioniciListNazivOIB_1">
      <item>, OIB 85821130368</item>
      <item>, OIB 63652524710</item>
      <item>, OIB 98164865533</item>
      <item>, OIB 76309815188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1396</properties:Words>
  <properties:Characters>7825</properties:Characters>
  <properties:Lines>175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2018-05-30T08:40:00Z</dcterms:created>
  <dc:creator>Korisnik</dc:creator>
  <cp:lastModifiedBy>Renata Klokočki</cp:lastModifiedBy>
  <cp:lastPrinted>2018-05-30T08:45:00Z</cp:lastPrinted>
  <dcterms:modified xmlns:xsi="http://www.w3.org/2001/XMLSchema-instance" xsi:type="dcterms:W3CDTF">2018-05-30T08:46:00Z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-DINA PLUS.docx)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