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2e59" w14:paraId="ab22e59" w:rsidRDefault="00994EB6" w:rsidP="001940FB" w:rsidR="00994EB6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D85A3C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94EB6" w:rsidP="00AA6BCF" w:rsidR="00994EB6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94EB6" w:rsidP="00994EB6" w:rsidR="00994EB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94EB6" w:rsidP="00994EB6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94EB6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94EB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AA2F01">
        <w:rPr>
          <w:rFonts w:cs="Calibri" w:eastAsia="Arial Unicode MS" w:hAnsi="Calibri" w:ascii="Calibri"/>
          <w:kern w:val="1"/>
          <w:lang w:eastAsia="ar-SA" w:val="hr-HR"/>
        </w:rPr>
        <w:t>JAKOVČIĆ INA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="00994EB6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AA2F01" w:rsidRPr="00AA2F01">
        <w:rPr>
          <w:rFonts w:cs="Calibri" w:hAnsi="Calibri" w:ascii="Calibri"/>
        </w:rPr>
        <w:t>159.772,78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AA2F01" w:rsidRPr="00AA2F01">
        <w:rPr>
          <w:rFonts w:cs="Calibri" w:hAnsi="Calibri" w:ascii="Calibri"/>
        </w:rPr>
        <w:t>144.928,05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AA2F01" w:rsidRPr="00AA2F01">
        <w:rPr>
          <w:rFonts w:cs="Calibri" w:hAnsi="Calibri" w:ascii="Calibri"/>
        </w:rPr>
        <w:t>14.844,73 kn</w:t>
      </w:r>
      <w:r w:rsidR="00AA2F0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94EB6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94EB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94EB6" w:rsidRPr="00994EB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994EB6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2F01" w:rsidP="002D377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AA2F01">
              <w:rPr>
                <w:rFonts w:cs="Calibri" w:hAnsi="Calibri" w:ascii="Calibri"/>
              </w:rPr>
              <w:t>JAKOVČIĆ INA</w:t>
            </w:r>
            <w:r>
              <w:rPr>
                <w:rFonts w:cs="Calibri"/>
              </w:rPr>
              <w:t xml:space="preserve">, </w:t>
            </w:r>
            <w:r w:rsidRPr="00AA2F01">
              <w:rPr>
                <w:rFonts w:cs="Calibri"/>
              </w:rPr>
              <w:t xml:space="preserve"> </w:t>
            </w:r>
            <w:r w:rsidRPr="00AA2F01">
              <w:rPr>
                <w:rFonts w:cs="Calibri" w:hAnsi="Calibri" w:ascii="Calibri"/>
              </w:rPr>
              <w:t>Put Sv. Lovre 55b, Split</w:t>
            </w:r>
            <w:r>
              <w:rPr>
                <w:rFonts w:cs="Calibri" w:hAnsi="Calibri" w:ascii="Calibri"/>
              </w:rPr>
              <w:t>,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AA2F01">
              <w:rPr>
                <w:rFonts w:cs="Calibri" w:hAnsi="Calibri" w:ascii="Calibri"/>
              </w:rPr>
              <w:t>29162200041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2F01" w:rsidP="00AA2F01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A2F01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AA2F0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A2F01">
              <w:rPr>
                <w:rFonts w:cs="Calibri" w:hAnsi="Calibri" w:ascii="Calibri"/>
              </w:rPr>
              <w:t>159.772,78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AA2F0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A2F01">
              <w:rPr>
                <w:rFonts w:cs="Calibri" w:hAnsi="Calibri" w:ascii="Calibri"/>
              </w:rPr>
              <w:t>144.928,05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AA2F0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A2F01">
              <w:rPr>
                <w:rFonts w:cs="Calibri" w:hAnsi="Calibri" w:ascii="Calibri"/>
              </w:rPr>
              <w:t>14.844,73 kn</w:t>
            </w:r>
          </w:p>
        </w:tc>
      </w:tr>
    </w:tbl>
    <w:p w:rsidRDefault="00994EB6" w:rsidP="007004F8" w:rsidR="00994EB6">
      <w:pPr>
        <w:spacing w:lineRule="auto" w:line="276" w:after="0"/>
        <w:rPr>
          <w:rFonts w:cs="Calibri" w:eastAsia="Arial Unicode MS" w:hAnsi="Calibri" w:ascii="Calibri"/>
          <w:kern w:val="1"/>
          <w:lang w:eastAsia="ar-SA" w:val="hr-HR"/>
        </w:rPr>
      </w:pPr>
    </w:p>
    <w:p w:rsidRDefault="007004F8" w:rsidP="007004F8" w:rsidR="007004F8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A1B2D" w:rsidP="007004F8" w:rsidR="007004F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04F8" w:rsidP="007004F8" w:rsidR="007004F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004F8" w:rsidP="007004F8" w:rsidR="007004F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004F8" w:rsidP="007004F8" w:rsidR="007004F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7004F8" w:rsidP="007004F8" w:rsidR="007004F8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7004F8" w:rsidP="007004F8" w:rsidR="007004F8" w:rsidRPr="00B706F7">
      <w:pPr>
        <w:spacing w:after="0"/>
        <w:rPr>
          <w:rFonts w:eastAsia="Calibri" w:hAnsi="Calibri" w:ascii="Calibri"/>
          <w:lang w:val="hr-HR"/>
        </w:rPr>
      </w:pPr>
    </w:p>
    <w:p w:rsidRDefault="00994EB6" w:rsidP="000D4321" w:rsidR="00994EB6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994EB6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480" w:rsidR="00692480">
      <w:pPr>
        <w:spacing w:after="0"/>
      </w:pPr>
      <w:r>
        <w:separator/>
      </w:r>
    </w:p>
  </w:endnote>
  <w:endnote w:id="0" w:type="continuationSeparator">
    <w:p w:rsidRDefault="00692480" w:rsidR="0069248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7B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480" w:rsidR="00692480">
      <w:pPr>
        <w:spacing w:after="0"/>
      </w:pPr>
      <w:r>
        <w:separator/>
      </w:r>
    </w:p>
  </w:footnote>
  <w:footnote w:id="0" w:type="continuationSeparator">
    <w:p w:rsidRDefault="00692480" w:rsidR="0069248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B0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2CB5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0B0E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37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3F7B0F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FC1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618C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675E3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C6C67"/>
    <w:rsid w:val="005D1055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2480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04F8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1B2D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46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4EB6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2F01"/>
    <w:rsid w:val="00AA41CD"/>
    <w:rsid w:val="00AA6BCF"/>
    <w:rsid w:val="00AB3886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54177"/>
    <w:rsid w:val="00D6033C"/>
    <w:rsid w:val="00D61502"/>
    <w:rsid w:val="00D622A8"/>
    <w:rsid w:val="00D645C9"/>
    <w:rsid w:val="00D74220"/>
    <w:rsid w:val="00D823C1"/>
    <w:rsid w:val="00D835CA"/>
    <w:rsid w:val="00D85A3C"/>
    <w:rsid w:val="00D86989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31B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F7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B0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B0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B0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B0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F7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B0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B0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B0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B0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262</properties:Words>
  <properties:Characters>1444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2018-08-23T11:36:00Z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St-651/2017-180 / Podnesak - Podnesak (-180.docx)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