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29e7" w14:paraId="81929e7" w:rsidRDefault="006145F6" w:rsidR="006145F6">
      <w:pPr>
        <w15:collapsed w:val="false"/>
      </w:pPr>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46082" w:rsidP="00846082" w:rsidR="00846082" w:rsidRPr="002119FD">
      <w:pPr>
        <w:rPr>
          <w:b/>
        </w:rPr>
      </w:pPr>
      <w:r w:rsidRPr="002119FD">
        <w:rPr>
          <w:b/>
        </w:rPr>
        <w:t>REPUBLIKA HRVATSKA</w:t>
      </w:r>
    </w:p>
    <w:p w:rsidRDefault="00846082" w:rsidP="00846082" w:rsidR="00846082" w:rsidRPr="002119FD">
      <w:pPr>
        <w:rPr>
          <w:b/>
        </w:rPr>
      </w:pPr>
      <w:r w:rsidRPr="002119FD">
        <w:rPr>
          <w:b/>
        </w:rPr>
        <w:t xml:space="preserve">  Trgovački sud u Zagrebu</w:t>
      </w:r>
    </w:p>
    <w:p w:rsidRDefault="00846082" w:rsidP="00846082" w:rsidR="00846082" w:rsidRPr="002119FD">
      <w:r w:rsidRPr="002119FD">
        <w:rPr>
          <w:b/>
        </w:rPr>
        <w:t xml:space="preserve">   Zagreb, </w:t>
      </w:r>
      <w:proofErr w:type="spellStart"/>
      <w:r w:rsidRPr="002119FD">
        <w:rPr>
          <w:b/>
        </w:rPr>
        <w:t>Amruševa</w:t>
      </w:r>
      <w:proofErr w:type="spellEnd"/>
      <w:r w:rsidRPr="002119FD">
        <w:rPr>
          <w:b/>
        </w:rPr>
        <w:t xml:space="preserve"> 2/II                                                                                </w:t>
      </w:r>
      <w:smartTag w:element="metricconverter" w:uri="urn:schemas-microsoft-com:office:smarttags">
        <w:smartTagPr>
          <w:attr w:val="72 St" w:name="ProductID"/>
        </w:smartTagPr>
        <w:r w:rsidRPr="002119FD">
          <w:t>72 St</w:t>
        </w:r>
      </w:smartTag>
      <w:r w:rsidRPr="002119FD">
        <w:t xml:space="preserve"> -</w:t>
      </w:r>
      <w:r w:rsidR="00EA11A8" w:rsidRPr="002119FD">
        <w:t>1604/2011</w:t>
      </w:r>
      <w:r w:rsidR="00107055">
        <w:t>-528</w:t>
      </w:r>
    </w:p>
    <w:p w:rsidRDefault="00846082" w:rsidP="00846082" w:rsidR="00846082" w:rsidRPr="000A1F85">
      <w:pPr>
        <w:jc w:val="right"/>
      </w:pPr>
    </w:p>
    <w:p w:rsidRDefault="00846082" w:rsidP="00846082" w:rsidR="00846082" w:rsidRPr="000A1F85">
      <w:pPr>
        <w:jc w:val="center"/>
      </w:pPr>
      <w:r w:rsidRPr="000A1F85">
        <w:t>R J E Š E NJ E</w:t>
      </w:r>
    </w:p>
    <w:p w:rsidRDefault="00846082" w:rsidP="00846082" w:rsidR="00846082" w:rsidRPr="000A1F85">
      <w:pPr>
        <w:jc w:val="center"/>
      </w:pPr>
    </w:p>
    <w:p w:rsidRDefault="000633A7" w:rsidP="000633A7" w:rsidR="000633A7" w:rsidRPr="000A1F85">
      <w:pPr>
        <w:jc w:val="both"/>
      </w:pPr>
      <w:r w:rsidRPr="000A1F85">
        <w:t xml:space="preserve">Trgovački sud u Zagrebu po Nikoli Ribariću, kao stečajnom sucu u stečajnom postupku nad stečajnim dužnikom </w:t>
      </w:r>
      <w:r w:rsidR="00EA11A8" w:rsidRPr="00ED7D45">
        <w:t>KODRA d.o.o. u stečaju, Zagreb, Prve poljanice 9, OIB: 98375772362, MBS: 080284008</w:t>
      </w:r>
      <w:r w:rsidR="00BA18AE">
        <w:t xml:space="preserve">, </w:t>
      </w:r>
      <w:r w:rsidR="005155E9">
        <w:t xml:space="preserve"> dana 11</w:t>
      </w:r>
      <w:r w:rsidRPr="000A1F85">
        <w:t>.</w:t>
      </w:r>
      <w:r w:rsidR="005155E9">
        <w:t xml:space="preserve"> rujna 2015</w:t>
      </w:r>
      <w:r w:rsidRPr="000A1F85">
        <w:t>. godine,</w:t>
      </w:r>
    </w:p>
    <w:p w:rsidRDefault="00132460" w:rsidP="00132460" w:rsidR="00132460" w:rsidRPr="000A1F85"/>
    <w:p w:rsidRDefault="00132460" w:rsidP="00132460" w:rsidR="00132460" w:rsidRPr="000A1F85">
      <w:pPr>
        <w:jc w:val="center"/>
      </w:pPr>
      <w:r w:rsidRPr="000A1F85">
        <w:t>r i j e š i o    j e</w:t>
      </w:r>
    </w:p>
    <w:p w:rsidRDefault="00132460" w:rsidP="00132460" w:rsidR="00132460" w:rsidRPr="000A1F85"/>
    <w:p w:rsidRDefault="005155E9" w:rsidP="005155E9" w:rsidR="005155E9" w:rsidRPr="007A1E69">
      <w:pPr>
        <w:jc w:val="both"/>
      </w:pPr>
      <w:r>
        <w:t>I</w:t>
      </w:r>
      <w:r>
        <w:tab/>
      </w:r>
      <w:r w:rsidR="00132460" w:rsidRPr="000A1F85">
        <w:t xml:space="preserve">Iz </w:t>
      </w:r>
      <w:proofErr w:type="spellStart"/>
      <w:r w:rsidR="00132460" w:rsidRPr="000A1F85">
        <w:t>kupovnine</w:t>
      </w:r>
      <w:proofErr w:type="spellEnd"/>
      <w:r w:rsidR="00132460" w:rsidRPr="000A1F85">
        <w:t xml:space="preserve"> ostvarene prodajom </w:t>
      </w:r>
      <w:r w:rsidR="00846082" w:rsidRPr="000A1F85">
        <w:t>nekretnina upisanih u</w:t>
      </w:r>
      <w:r w:rsidR="00BA18AE" w:rsidRPr="006C048E">
        <w:t xml:space="preserve"> zemljišnim knjigama </w:t>
      </w:r>
      <w:r>
        <w:t>n</w:t>
      </w:r>
      <w:r w:rsidRPr="007A1E69">
        <w:t>ekretnine upisane u zemljišnim knjigama Zemljišnoknjižnog odjela Općinskog građanskog suda u Zagrebu u  i to:</w:t>
      </w:r>
    </w:p>
    <w:p w:rsidRDefault="005155E9" w:rsidP="005155E9" w:rsidR="005155E9" w:rsidRPr="005155E9">
      <w:pPr>
        <w:ind w:left="705"/>
        <w:jc w:val="both"/>
        <w:rPr>
          <w:b/>
        </w:rPr>
      </w:pPr>
    </w:p>
    <w:p w:rsidRDefault="005155E9" w:rsidP="005155E9" w:rsidR="005155E9" w:rsidRPr="005155E9">
      <w:pPr>
        <w:rPr>
          <w:b/>
        </w:rPr>
      </w:pPr>
      <w:r w:rsidRPr="005155E9">
        <w:rPr>
          <w:b/>
        </w:rPr>
        <w:t xml:space="preserve">1.   Stambena zgrada br. 67, I. </w:t>
      </w:r>
      <w:proofErr w:type="spellStart"/>
      <w:r w:rsidRPr="005155E9">
        <w:rPr>
          <w:b/>
        </w:rPr>
        <w:t>Trnava</w:t>
      </w:r>
      <w:proofErr w:type="spellEnd"/>
      <w:r w:rsidRPr="005155E9">
        <w:rPr>
          <w:b/>
        </w:rPr>
        <w:t xml:space="preserve"> i dvorište </w:t>
      </w:r>
      <w:smartTag w:element="metricconverter" w:uri="urn:schemas-microsoft-com:office:smarttags">
        <w:smartTagPr>
          <w:attr w:val="704 m2" w:name="ProductID"/>
        </w:smartTagPr>
        <w:r w:rsidRPr="005155E9">
          <w:rPr>
            <w:b/>
          </w:rPr>
          <w:t>704 m2</w:t>
        </w:r>
      </w:smartTag>
      <w:r w:rsidRPr="005155E9">
        <w:rPr>
          <w:b/>
        </w:rPr>
        <w:t xml:space="preserve">, z.k.ul. 24454 k.o. </w:t>
      </w:r>
      <w:proofErr w:type="spellStart"/>
      <w:r w:rsidRPr="005155E9">
        <w:rPr>
          <w:b/>
        </w:rPr>
        <w:t>Resnik</w:t>
      </w:r>
      <w:proofErr w:type="spellEnd"/>
      <w:r w:rsidRPr="005155E9">
        <w:rPr>
          <w:b/>
        </w:rPr>
        <w:t>,</w:t>
      </w:r>
    </w:p>
    <w:p w:rsidRDefault="005155E9" w:rsidP="005155E9" w:rsidR="005155E9" w:rsidRPr="005155E9">
      <w:pPr>
        <w:rPr>
          <w:b/>
        </w:rPr>
      </w:pPr>
      <w:r w:rsidRPr="005155E9">
        <w:rPr>
          <w:b/>
        </w:rPr>
        <w:t xml:space="preserve">      k.č.br.2317/1</w:t>
      </w:r>
    </w:p>
    <w:p w:rsidRDefault="005155E9" w:rsidP="005155E9" w:rsidR="005155E9"/>
    <w:p w:rsidRDefault="005155E9" w:rsidP="005155E9" w:rsidR="005155E9">
      <w:r>
        <w:t xml:space="preserve">      - </w:t>
      </w:r>
      <w:r w:rsidRPr="00B83298">
        <w:rPr>
          <w:b/>
        </w:rPr>
        <w:t>8. etaža 711/10000</w:t>
      </w:r>
      <w:r>
        <w:t xml:space="preserve"> dvosobni stan na drugom katu površine </w:t>
      </w:r>
      <w:smartTag w:element="metricconverter" w:uri="urn:schemas-microsoft-com:office:smarttags">
        <w:smartTagPr>
          <w:attr w:val="43,40 m2" w:name="ProductID"/>
        </w:smartTagPr>
        <w:r>
          <w:t>43,40 m2</w:t>
        </w:r>
      </w:smartTag>
      <w:r>
        <w:t>, s pripadajućom</w:t>
      </w:r>
    </w:p>
    <w:p w:rsidRDefault="005155E9" w:rsidP="005155E9" w:rsidR="005155E9">
      <w:r>
        <w:t xml:space="preserve">        terasom površine </w:t>
      </w:r>
      <w:smartTag w:element="metricconverter" w:uri="urn:schemas-microsoft-com:office:smarttags">
        <w:smartTagPr>
          <w:attr w:val="5,08 m2" w:name="ProductID"/>
        </w:smartTagPr>
        <w:r>
          <w:t>5,08 m2</w:t>
        </w:r>
      </w:smartTag>
      <w:r>
        <w:t xml:space="preserve">, te s pripadajućim parkiralištem površine </w:t>
      </w:r>
      <w:smartTag w:element="metricconverter" w:uri="urn:schemas-microsoft-com:office:smarttags">
        <w:smartTagPr>
          <w:attr w:val="12,50 m2" w:name="ProductID"/>
        </w:smartTagPr>
        <w:r>
          <w:t>12,50 m2</w:t>
        </w:r>
      </w:smartTag>
      <w:r>
        <w:t xml:space="preserve"> ( oznake</w:t>
      </w:r>
    </w:p>
    <w:p w:rsidRDefault="005155E9" w:rsidP="005155E9" w:rsidR="005155E9">
      <w:r>
        <w:t xml:space="preserve">        pm3 ), odnosno ukupne površine </w:t>
      </w:r>
      <w:smartTag w:element="metricconverter" w:uri="urn:schemas-microsoft-com:office:smarttags">
        <w:smartTagPr>
          <w:attr w:val="60,98 m2" w:name="ProductID"/>
        </w:smartTagPr>
        <w:r>
          <w:t>60,98 m2</w:t>
        </w:r>
      </w:smartTag>
      <w:r>
        <w:t xml:space="preserve">, u nacrtu označen 2.A </w:t>
      </w:r>
    </w:p>
    <w:p w:rsidRDefault="005155E9" w:rsidP="005155E9" w:rsidR="005155E9"/>
    <w:p w:rsidRDefault="005155E9" w:rsidP="005155E9" w:rsidR="005155E9">
      <w:r>
        <w:t xml:space="preserve">     - </w:t>
      </w:r>
      <w:r w:rsidRPr="00B83298">
        <w:rPr>
          <w:b/>
        </w:rPr>
        <w:t>14. etaža 1127/10000</w:t>
      </w:r>
      <w:r>
        <w:t xml:space="preserve"> trosobni stan površine </w:t>
      </w:r>
      <w:smartTag w:element="metricconverter" w:uri="urn:schemas-microsoft-com:office:smarttags">
        <w:smartTagPr>
          <w:attr w:val="56,60 m2" w:name="ProductID"/>
        </w:smartTagPr>
        <w:r>
          <w:t>56,60 m2</w:t>
        </w:r>
      </w:smartTag>
      <w:r>
        <w:t>, s pripadajućom terasom površine</w:t>
      </w:r>
    </w:p>
    <w:p w:rsidRDefault="005155E9" w:rsidP="005155E9" w:rsidR="005155E9">
      <w:r>
        <w:rPr>
          <w:b/>
        </w:rPr>
        <w:t xml:space="preserve">        </w:t>
      </w:r>
      <w:smartTag w:element="metricconverter" w:uri="urn:schemas-microsoft-com:office:smarttags">
        <w:smartTagPr>
          <w:attr w:val="6,61 m2" w:name="ProductID"/>
        </w:smartTagPr>
        <w:r w:rsidRPr="00A964F4">
          <w:t>6,61 m2</w:t>
        </w:r>
      </w:smartTag>
      <w:r>
        <w:t xml:space="preserve">, s pripadajućom terasom površine </w:t>
      </w:r>
      <w:smartTag w:element="metricconverter" w:uri="urn:schemas-microsoft-com:office:smarttags">
        <w:smartTagPr>
          <w:attr w:val="20,95 m2" w:name="ProductID"/>
        </w:smartTagPr>
        <w:r>
          <w:t>20,95 m2</w:t>
        </w:r>
      </w:smartTag>
      <w:r>
        <w:t>, te s pripadajućim parkiralištem</w:t>
      </w:r>
    </w:p>
    <w:p w:rsidRDefault="005155E9" w:rsidP="005155E9" w:rsidR="005155E9">
      <w:r>
        <w:t xml:space="preserve">        Površine </w:t>
      </w:r>
      <w:smartTag w:element="metricconverter" w:uri="urn:schemas-microsoft-com:office:smarttags">
        <w:smartTagPr>
          <w:attr w:val="12,50 m2" w:name="ProductID"/>
        </w:smartTagPr>
        <w:r>
          <w:t>12,50 m2</w:t>
        </w:r>
      </w:smartTag>
      <w:r>
        <w:t xml:space="preserve"> ( oznake pm4 ), odnosno ukupne površine </w:t>
      </w:r>
      <w:smartTag w:element="metricconverter" w:uri="urn:schemas-microsoft-com:office:smarttags">
        <w:smartTagPr>
          <w:attr w:val="96,66 m2" w:name="ProductID"/>
        </w:smartTagPr>
        <w:r>
          <w:t>96,66 m2</w:t>
        </w:r>
      </w:smartTag>
      <w:r>
        <w:t>, u nacrtu</w:t>
      </w:r>
    </w:p>
    <w:p w:rsidRDefault="005155E9" w:rsidP="005155E9" w:rsidR="005155E9">
      <w:r>
        <w:t xml:space="preserve">        označeno </w:t>
      </w:r>
      <w:smartTag w:element="metricconverter" w:uri="urn:schemas-microsoft-com:office:smarttags">
        <w:smartTagPr>
          <w:attr w:val="3.C" w:name="ProductID"/>
        </w:smartTagPr>
        <w:r>
          <w:t>3.C</w:t>
        </w:r>
      </w:smartTag>
    </w:p>
    <w:p w:rsidRDefault="005155E9" w:rsidP="005155E9" w:rsidR="005155E9" w:rsidRPr="005155E9">
      <w:pPr>
        <w:rPr>
          <w:b/>
        </w:rPr>
      </w:pPr>
    </w:p>
    <w:p w:rsidRDefault="005155E9" w:rsidP="005155E9" w:rsidR="005155E9" w:rsidRPr="005155E9">
      <w:pPr>
        <w:rPr>
          <w:b/>
        </w:rPr>
      </w:pPr>
      <w:r w:rsidRPr="005155E9">
        <w:rPr>
          <w:b/>
        </w:rPr>
        <w:t xml:space="preserve">2.   Stambena zgrada br. 9 Aleja Tišine i dvorište </w:t>
      </w:r>
      <w:smartTag w:element="metricconverter" w:uri="urn:schemas-microsoft-com:office:smarttags">
        <w:smartTagPr>
          <w:attr w:val="743 m2" w:name="ProductID"/>
        </w:smartTagPr>
        <w:r w:rsidRPr="005155E9">
          <w:rPr>
            <w:b/>
          </w:rPr>
          <w:t>743 m2</w:t>
        </w:r>
      </w:smartTag>
      <w:r w:rsidRPr="005155E9">
        <w:rPr>
          <w:b/>
        </w:rPr>
        <w:t xml:space="preserve">, z.k.ul. 36010 k.o. </w:t>
      </w:r>
      <w:proofErr w:type="spellStart"/>
      <w:r w:rsidRPr="005155E9">
        <w:rPr>
          <w:b/>
        </w:rPr>
        <w:t>Granešina</w:t>
      </w:r>
      <w:proofErr w:type="spellEnd"/>
    </w:p>
    <w:p w:rsidRDefault="005155E9" w:rsidP="005155E9" w:rsidR="005155E9" w:rsidRPr="005155E9">
      <w:pPr>
        <w:rPr>
          <w:b/>
        </w:rPr>
      </w:pPr>
      <w:r w:rsidRPr="005155E9">
        <w:rPr>
          <w:b/>
        </w:rPr>
        <w:t xml:space="preserve">      k.č.br. 393/8</w:t>
      </w:r>
    </w:p>
    <w:p w:rsidRDefault="005155E9" w:rsidP="005155E9" w:rsidR="005155E9"/>
    <w:p w:rsidRDefault="005155E9" w:rsidP="005155E9" w:rsidR="005155E9">
      <w:r>
        <w:t xml:space="preserve">     - </w:t>
      </w:r>
      <w:r w:rsidRPr="00A964F4">
        <w:rPr>
          <w:b/>
        </w:rPr>
        <w:t>2. etaža 783/10000</w:t>
      </w:r>
      <w:r>
        <w:t xml:space="preserve"> dvosobni stan u prizemlju površine </w:t>
      </w:r>
      <w:smartTag w:element="metricconverter" w:uri="urn:schemas-microsoft-com:office:smarttags">
        <w:smartTagPr>
          <w:attr w:val="38,04 m2" w:name="ProductID"/>
        </w:smartTagPr>
        <w:r>
          <w:t>38,04 m2</w:t>
        </w:r>
      </w:smartTag>
      <w:r>
        <w:t xml:space="preserve"> s pripadajućim</w:t>
      </w:r>
    </w:p>
    <w:p w:rsidRDefault="005155E9" w:rsidP="005155E9" w:rsidR="005155E9">
      <w:r>
        <w:rPr>
          <w:b/>
        </w:rPr>
        <w:t xml:space="preserve">   </w:t>
      </w:r>
      <w:r>
        <w:t xml:space="preserve">    spremištem površine </w:t>
      </w:r>
      <w:smartTag w:element="metricconverter" w:uri="urn:schemas-microsoft-com:office:smarttags">
        <w:smartTagPr>
          <w:attr w:val="3,96 m2" w:name="ProductID"/>
        </w:smartTagPr>
        <w:r>
          <w:t>3,96 m2</w:t>
        </w:r>
      </w:smartTag>
      <w:r>
        <w:t xml:space="preserve"> ( oznake s2 ) i sa pripadajućim parkiralištem površine</w:t>
      </w:r>
    </w:p>
    <w:p w:rsidRDefault="005155E9" w:rsidP="005155E9" w:rsidR="005155E9">
      <w:r>
        <w:t xml:space="preserve">       </w:t>
      </w:r>
      <w:smartTag w:element="metricconverter" w:uri="urn:schemas-microsoft-com:office:smarttags">
        <w:smartTagPr>
          <w:attr w:val="2,88 m2" w:name="ProductID"/>
        </w:smartTagPr>
        <w:r>
          <w:t>2,88 m2</w:t>
        </w:r>
      </w:smartTag>
      <w:r>
        <w:t xml:space="preserve"> ( oznake pm5 ), odnosno ukupne površine </w:t>
      </w:r>
      <w:smartTag w:element="metricconverter" w:uri="urn:schemas-microsoft-com:office:smarttags">
        <w:smartTagPr>
          <w:attr w:val="44,88 m2" w:name="ProductID"/>
        </w:smartTagPr>
        <w:r>
          <w:t>44,88 m2</w:t>
        </w:r>
      </w:smartTag>
      <w:r>
        <w:t xml:space="preserve"> u nacrtu oznake 001.</w:t>
      </w:r>
    </w:p>
    <w:p w:rsidRDefault="005155E9" w:rsidP="005155E9" w:rsidR="005155E9"/>
    <w:p w:rsidRDefault="005155E9" w:rsidP="005155E9" w:rsidR="005155E9">
      <w:r>
        <w:t xml:space="preserve">     - </w:t>
      </w:r>
      <w:r w:rsidRPr="007C2BA9">
        <w:rPr>
          <w:b/>
        </w:rPr>
        <w:t>3. etaža 754/10000</w:t>
      </w:r>
      <w:r>
        <w:rPr>
          <w:b/>
        </w:rPr>
        <w:t xml:space="preserve"> </w:t>
      </w:r>
      <w:r w:rsidRPr="007C2BA9">
        <w:t>dvosobni stan u prizemlju</w:t>
      </w:r>
      <w:r>
        <w:t xml:space="preserve"> površine </w:t>
      </w:r>
      <w:smartTag w:element="metricconverter" w:uri="urn:schemas-microsoft-com:office:smarttags">
        <w:smartTagPr>
          <w:attr w:val="36,44 m2" w:name="ProductID"/>
        </w:smartTagPr>
        <w:r>
          <w:t>36,44 m2</w:t>
        </w:r>
      </w:smartTag>
      <w:r>
        <w:t xml:space="preserve"> s pripadajućim</w:t>
      </w:r>
    </w:p>
    <w:p w:rsidRDefault="005155E9" w:rsidP="005155E9" w:rsidR="005155E9">
      <w:r>
        <w:rPr>
          <w:b/>
        </w:rPr>
        <w:t xml:space="preserve">     </w:t>
      </w:r>
      <w:r>
        <w:t xml:space="preserve"> spremištem površine </w:t>
      </w:r>
      <w:smartTag w:element="metricconverter" w:uri="urn:schemas-microsoft-com:office:smarttags">
        <w:smartTagPr>
          <w:attr w:val="3,92 m2" w:name="ProductID"/>
        </w:smartTagPr>
        <w:r>
          <w:t>3,92 m2</w:t>
        </w:r>
      </w:smartTag>
      <w:r>
        <w:t xml:space="preserve"> ( oznake s3 ) i sa pripadajućim parkiralištem površine</w:t>
      </w:r>
    </w:p>
    <w:p w:rsidRDefault="005155E9" w:rsidP="005155E9" w:rsidR="005155E9">
      <w:r>
        <w:t xml:space="preserve">      </w:t>
      </w:r>
      <w:smartTag w:element="metricconverter" w:uri="urn:schemas-microsoft-com:office:smarttags">
        <w:smartTagPr>
          <w:attr w:val="2,88 m2" w:name="ProductID"/>
        </w:smartTagPr>
        <w:r>
          <w:t>2,88 m2</w:t>
        </w:r>
      </w:smartTag>
      <w:r>
        <w:t xml:space="preserve"> ( oznake pm6 ), odnosno ukupne površine </w:t>
      </w:r>
      <w:smartTag w:element="metricconverter" w:uri="urn:schemas-microsoft-com:office:smarttags">
        <w:smartTagPr>
          <w:attr w:val="43,24 m2" w:name="ProductID"/>
        </w:smartTagPr>
        <w:r>
          <w:t>43,24 m2</w:t>
        </w:r>
      </w:smartTag>
      <w:r>
        <w:t xml:space="preserve"> u nacrtu oznake 002.</w:t>
      </w:r>
    </w:p>
    <w:p w:rsidRDefault="005155E9" w:rsidP="005155E9" w:rsidR="005155E9"/>
    <w:p w:rsidRDefault="005155E9" w:rsidP="005155E9" w:rsidR="005155E9"/>
    <w:p w:rsidRDefault="005155E9" w:rsidP="005155E9" w:rsidR="005155E9" w:rsidRPr="005155E9">
      <w:pPr>
        <w:rPr>
          <w:b/>
        </w:rPr>
      </w:pPr>
      <w:r w:rsidRPr="005155E9">
        <w:rPr>
          <w:b/>
        </w:rPr>
        <w:t xml:space="preserve">3.   Zgrada mješovite uporabe i dvorište </w:t>
      </w:r>
      <w:smartTag w:element="metricconverter" w:uri="urn:schemas-microsoft-com:office:smarttags">
        <w:smartTagPr>
          <w:attr w:val="929 m2" w:name="ProductID"/>
        </w:smartTagPr>
        <w:r w:rsidRPr="005155E9">
          <w:rPr>
            <w:b/>
          </w:rPr>
          <w:t>929 m2</w:t>
        </w:r>
      </w:smartTag>
      <w:r w:rsidRPr="005155E9">
        <w:rPr>
          <w:b/>
        </w:rPr>
        <w:t>, Avenija Dubrava 124, z.k.ul.36320</w:t>
      </w:r>
    </w:p>
    <w:p w:rsidRDefault="005155E9" w:rsidP="005155E9" w:rsidR="005155E9" w:rsidRPr="005155E9">
      <w:pPr>
        <w:rPr>
          <w:b/>
        </w:rPr>
      </w:pPr>
      <w:r w:rsidRPr="005155E9">
        <w:rPr>
          <w:b/>
        </w:rPr>
        <w:t xml:space="preserve">      k.o. </w:t>
      </w:r>
      <w:proofErr w:type="spellStart"/>
      <w:r w:rsidRPr="005155E9">
        <w:rPr>
          <w:b/>
        </w:rPr>
        <w:t>Granešina</w:t>
      </w:r>
      <w:proofErr w:type="spellEnd"/>
      <w:r w:rsidRPr="005155E9">
        <w:rPr>
          <w:b/>
        </w:rPr>
        <w:t>, k.č.br. 3039/2649</w:t>
      </w:r>
    </w:p>
    <w:p w:rsidRDefault="005155E9" w:rsidP="005155E9" w:rsidR="005155E9" w:rsidRPr="005155E9">
      <w:pPr>
        <w:rPr>
          <w:b/>
        </w:rPr>
      </w:pPr>
    </w:p>
    <w:p w:rsidRDefault="005155E9" w:rsidP="005155E9" w:rsidR="005155E9"/>
    <w:p w:rsidRDefault="005155E9" w:rsidP="005155E9" w:rsidR="005155E9">
      <w:r>
        <w:t xml:space="preserve">6. - </w:t>
      </w:r>
      <w:r w:rsidRPr="001A0922">
        <w:rPr>
          <w:b/>
        </w:rPr>
        <w:t xml:space="preserve">72. etaža 242/10000 </w:t>
      </w:r>
      <w:r>
        <w:t xml:space="preserve">četverosobni stan na drugom katu površine </w:t>
      </w:r>
      <w:smartTag w:element="metricconverter" w:uri="urn:schemas-microsoft-com:office:smarttags">
        <w:smartTagPr>
          <w:attr w:val="97,56 m2" w:name="ProductID"/>
        </w:smartTagPr>
        <w:r>
          <w:t>97,56 m2</w:t>
        </w:r>
      </w:smartTag>
      <w:r>
        <w:t xml:space="preserve"> s</w:t>
      </w:r>
    </w:p>
    <w:p w:rsidRDefault="005155E9" w:rsidP="005155E9" w:rsidR="005155E9">
      <w:r>
        <w:t xml:space="preserve">       pripadajućom </w:t>
      </w:r>
      <w:proofErr w:type="spellStart"/>
      <w:r>
        <w:t>goggiom</w:t>
      </w:r>
      <w:proofErr w:type="spellEnd"/>
      <w:r>
        <w:t xml:space="preserve"> površine </w:t>
      </w:r>
      <w:smartTag w:element="metricconverter" w:uri="urn:schemas-microsoft-com:office:smarttags">
        <w:smartTagPr>
          <w:attr w:val="2,75 m2" w:name="ProductID"/>
        </w:smartTagPr>
        <w:r>
          <w:t>2,75 m2</w:t>
        </w:r>
      </w:smartTag>
      <w:r>
        <w:t xml:space="preserve">, odnosno sveukupne površine </w:t>
      </w:r>
      <w:smartTag w:element="metricconverter" w:uri="urn:schemas-microsoft-com:office:smarttags">
        <w:smartTagPr>
          <w:attr w:val="100,31 m2" w:name="ProductID"/>
        </w:smartTagPr>
        <w:r>
          <w:t>100,31 m2</w:t>
        </w:r>
      </w:smartTag>
      <w:r>
        <w:t xml:space="preserve"> u</w:t>
      </w:r>
    </w:p>
    <w:p w:rsidRDefault="005155E9" w:rsidP="005155E9" w:rsidR="005155E9" w:rsidRPr="001A0922">
      <w:r>
        <w:t xml:space="preserve">       nacrtu označen 202.</w:t>
      </w:r>
    </w:p>
    <w:p w:rsidRDefault="005155E9" w:rsidP="005155E9" w:rsidR="005155E9" w:rsidRPr="00747693"/>
    <w:p w:rsidRDefault="005155E9" w:rsidP="005155E9" w:rsidR="005155E9">
      <w:r>
        <w:lastRenderedPageBreak/>
        <w:t xml:space="preserve">12.- </w:t>
      </w:r>
      <w:r w:rsidRPr="00A20614">
        <w:rPr>
          <w:b/>
        </w:rPr>
        <w:t>1. etaža 15/10000</w:t>
      </w:r>
      <w:r>
        <w:t xml:space="preserve"> garaža u podrumu-2 površine </w:t>
      </w:r>
      <w:smartTag w:element="metricconverter" w:uri="urn:schemas-microsoft-com:office:smarttags">
        <w:smartTagPr>
          <w:attr w:val="12,46 m2" w:name="ProductID"/>
        </w:smartTagPr>
        <w:r>
          <w:t>12,46 m2</w:t>
        </w:r>
      </w:smartTag>
      <w:r>
        <w:t xml:space="preserve"> u nacrtu označen GM1.</w:t>
      </w:r>
    </w:p>
    <w:p w:rsidRDefault="005155E9" w:rsidP="005155E9" w:rsidR="005155E9">
      <w:pPr>
        <w:rPr>
          <w:b/>
        </w:rPr>
      </w:pPr>
    </w:p>
    <w:p w:rsidRDefault="005155E9" w:rsidP="005155E9" w:rsidR="005155E9">
      <w:r w:rsidRPr="00A20614">
        <w:t>1</w:t>
      </w:r>
      <w:r>
        <w:t>3</w:t>
      </w:r>
      <w:r w:rsidRPr="00A20614">
        <w:t>.</w:t>
      </w:r>
      <w:r>
        <w:rPr>
          <w:b/>
        </w:rPr>
        <w:t xml:space="preserve">- </w:t>
      </w:r>
      <w:r w:rsidRPr="00A20614">
        <w:rPr>
          <w:b/>
        </w:rPr>
        <w:t>2. etaža 16/10000</w:t>
      </w:r>
      <w:r>
        <w:rPr>
          <w:b/>
        </w:rPr>
        <w:t xml:space="preserve"> </w:t>
      </w:r>
      <w:r w:rsidRPr="00A20614">
        <w:t>garaža u podrumu</w:t>
      </w:r>
      <w:r>
        <w:t xml:space="preserve">-2 površine </w:t>
      </w:r>
      <w:smartTag w:element="metricconverter" w:uri="urn:schemas-microsoft-com:office:smarttags">
        <w:smartTagPr>
          <w:attr w:val="13,25 m2" w:name="ProductID"/>
        </w:smartTagPr>
        <w:r>
          <w:t>13,25 m2</w:t>
        </w:r>
      </w:smartTag>
      <w:r>
        <w:t xml:space="preserve"> u nacrtu označen GM2.</w:t>
      </w:r>
    </w:p>
    <w:p w:rsidRDefault="005155E9" w:rsidP="005155E9" w:rsidR="005155E9"/>
    <w:p w:rsidRDefault="005155E9" w:rsidP="005155E9" w:rsidR="005155E9">
      <w:r>
        <w:t xml:space="preserve">14.- </w:t>
      </w:r>
      <w:r w:rsidRPr="00A20614">
        <w:rPr>
          <w:b/>
        </w:rPr>
        <w:t>3. etaža 16/10000</w:t>
      </w:r>
      <w:r>
        <w:rPr>
          <w:b/>
        </w:rPr>
        <w:t xml:space="preserve"> </w:t>
      </w:r>
      <w:r w:rsidRPr="00A20614">
        <w:t>garaža u podrumu-2</w:t>
      </w:r>
      <w:r>
        <w:t xml:space="preserve"> površine </w:t>
      </w:r>
      <w:smartTag w:element="metricconverter" w:uri="urn:schemas-microsoft-com:office:smarttags">
        <w:smartTagPr>
          <w:attr w:val="13,25 m2" w:name="ProductID"/>
        </w:smartTagPr>
        <w:r>
          <w:t>13,25 m2</w:t>
        </w:r>
      </w:smartTag>
      <w:r>
        <w:t xml:space="preserve"> u nacrtu označen GM3.</w:t>
      </w:r>
    </w:p>
    <w:p w:rsidRDefault="005155E9" w:rsidP="005155E9" w:rsidR="005155E9">
      <w:pPr>
        <w:rPr>
          <w:b/>
        </w:rPr>
      </w:pPr>
    </w:p>
    <w:p w:rsidRDefault="005155E9" w:rsidP="005155E9" w:rsidR="005155E9">
      <w:r w:rsidRPr="00A20614">
        <w:t>1</w:t>
      </w:r>
      <w:r>
        <w:t>5</w:t>
      </w:r>
      <w:r w:rsidRPr="00A20614">
        <w:t>.</w:t>
      </w:r>
      <w:r>
        <w:t xml:space="preserve">- </w:t>
      </w:r>
      <w:r w:rsidRPr="00A20614">
        <w:rPr>
          <w:b/>
        </w:rPr>
        <w:t>5. etaža 86/10000</w:t>
      </w:r>
      <w:r>
        <w:t xml:space="preserve"> garaža u podrumu-2 površine </w:t>
      </w:r>
      <w:smartTag w:element="metricconverter" w:uri="urn:schemas-microsoft-com:office:smarttags">
        <w:smartTagPr>
          <w:attr w:val="13,25 m2" w:name="ProductID"/>
        </w:smartTagPr>
        <w:r>
          <w:t>13,25 m2</w:t>
        </w:r>
      </w:smartTag>
      <w:r>
        <w:t>, s pripadajućim spremištem</w:t>
      </w:r>
    </w:p>
    <w:p w:rsidRDefault="005155E9" w:rsidP="005155E9" w:rsidR="005155E9">
      <w:r>
        <w:t xml:space="preserve">       površine </w:t>
      </w:r>
      <w:smartTag w:element="metricconverter" w:uri="urn:schemas-microsoft-com:office:smarttags">
        <w:smartTagPr>
          <w:attr w:val="57,00 m2" w:name="ProductID"/>
        </w:smartTagPr>
        <w:r>
          <w:t>57,00 m2</w:t>
        </w:r>
      </w:smartTag>
      <w:r>
        <w:t xml:space="preserve"> ( oznake s1 ),  odnosno sveukupne površine </w:t>
      </w:r>
      <w:smartTag w:element="metricconverter" w:uri="urn:schemas-microsoft-com:office:smarttags">
        <w:smartTagPr>
          <w:attr w:val="70,25 m2" w:name="ProductID"/>
        </w:smartTagPr>
        <w:r>
          <w:t>70,25 m2</w:t>
        </w:r>
      </w:smartTag>
      <w:r>
        <w:t xml:space="preserve"> u nacrtu</w:t>
      </w:r>
    </w:p>
    <w:p w:rsidRDefault="005155E9" w:rsidP="005155E9" w:rsidR="005155E9">
      <w:r>
        <w:t xml:space="preserve">       označen GM5.</w:t>
      </w:r>
    </w:p>
    <w:p w:rsidRDefault="005155E9" w:rsidP="005155E9" w:rsidR="005155E9"/>
    <w:p w:rsidRDefault="005155E9" w:rsidP="005155E9" w:rsidR="005155E9">
      <w:r>
        <w:t xml:space="preserve">16.- </w:t>
      </w:r>
      <w:r w:rsidRPr="00E3060A">
        <w:rPr>
          <w:b/>
        </w:rPr>
        <w:t>11. etaža 15/10000</w:t>
      </w:r>
      <w:r>
        <w:t xml:space="preserve"> garaža u podrumu-2 površine </w:t>
      </w:r>
      <w:smartTag w:element="metricconverter" w:uri="urn:schemas-microsoft-com:office:smarttags">
        <w:smartTagPr>
          <w:attr w:val="12,46 m2" w:name="ProductID"/>
        </w:smartTagPr>
        <w:r>
          <w:t>12,46 m2</w:t>
        </w:r>
      </w:smartTag>
      <w:r>
        <w:t xml:space="preserve"> u nacrtu označen GM11.</w:t>
      </w:r>
    </w:p>
    <w:p w:rsidRDefault="005155E9" w:rsidP="005155E9" w:rsidR="005155E9"/>
    <w:p w:rsidRDefault="005155E9" w:rsidP="005155E9" w:rsidR="005155E9">
      <w:r>
        <w:t xml:space="preserve">17.- </w:t>
      </w:r>
      <w:r w:rsidRPr="00E3060A">
        <w:rPr>
          <w:b/>
        </w:rPr>
        <w:t>12. etaža 16/10000</w:t>
      </w:r>
      <w:r>
        <w:t xml:space="preserve"> garaža u podrumu-2 površine </w:t>
      </w:r>
      <w:smartTag w:element="metricconverter" w:uri="urn:schemas-microsoft-com:office:smarttags">
        <w:smartTagPr>
          <w:attr w:val="13,25 m2" w:name="ProductID"/>
        </w:smartTagPr>
        <w:r>
          <w:t>13,25 m2</w:t>
        </w:r>
      </w:smartTag>
      <w:r>
        <w:t xml:space="preserve"> u nacrtu označen GM12.</w:t>
      </w:r>
    </w:p>
    <w:p w:rsidRDefault="005155E9" w:rsidP="005155E9" w:rsidR="005155E9">
      <w:pPr>
        <w:rPr>
          <w:b/>
        </w:rPr>
      </w:pPr>
    </w:p>
    <w:p w:rsidRDefault="005155E9" w:rsidP="005155E9" w:rsidR="005155E9">
      <w:r w:rsidRPr="00E3060A">
        <w:t>1</w:t>
      </w:r>
      <w:r>
        <w:t>8</w:t>
      </w:r>
      <w:r w:rsidRPr="00E3060A">
        <w:t>.</w:t>
      </w:r>
      <w:r>
        <w:rPr>
          <w:b/>
        </w:rPr>
        <w:t xml:space="preserve">- 13. etaža 15/10000 </w:t>
      </w:r>
      <w:r w:rsidRPr="00E3060A">
        <w:t>garaža u podrumu</w:t>
      </w:r>
      <w:r>
        <w:t xml:space="preserve">-2 površine </w:t>
      </w:r>
      <w:smartTag w:element="metricconverter" w:uri="urn:schemas-microsoft-com:office:smarttags">
        <w:smartTagPr>
          <w:attr w:val="12,56 m2" w:name="ProductID"/>
        </w:smartTagPr>
        <w:r>
          <w:t>12,56 m2</w:t>
        </w:r>
      </w:smartTag>
      <w:r>
        <w:t xml:space="preserve"> u nacrtu označen GM13.</w:t>
      </w:r>
    </w:p>
    <w:p w:rsidRDefault="005155E9" w:rsidP="005155E9" w:rsidR="005155E9">
      <w:pPr>
        <w:rPr>
          <w:b/>
        </w:rPr>
      </w:pPr>
    </w:p>
    <w:p w:rsidRDefault="005155E9" w:rsidP="005155E9" w:rsidR="005155E9">
      <w:r w:rsidRPr="00E3060A">
        <w:t>1</w:t>
      </w:r>
      <w:r>
        <w:t>9</w:t>
      </w:r>
      <w:r w:rsidRPr="00E3060A">
        <w:t>.</w:t>
      </w:r>
      <w:r>
        <w:rPr>
          <w:b/>
        </w:rPr>
        <w:t xml:space="preserve">- 16. etaža 16/10000 </w:t>
      </w:r>
      <w:r w:rsidRPr="00E3060A">
        <w:t>garaža u podrumu</w:t>
      </w:r>
      <w:r>
        <w:t xml:space="preserve">-2 površine </w:t>
      </w:r>
      <w:smartTag w:element="metricconverter" w:uri="urn:schemas-microsoft-com:office:smarttags">
        <w:smartTagPr>
          <w:attr w:val="13,25 m2" w:name="ProductID"/>
        </w:smartTagPr>
        <w:r>
          <w:t>13,25 m2</w:t>
        </w:r>
      </w:smartTag>
      <w:r>
        <w:t xml:space="preserve"> u nacrtu označen GM16.</w:t>
      </w:r>
    </w:p>
    <w:p w:rsidRDefault="005155E9" w:rsidP="005155E9" w:rsidR="005155E9">
      <w:pPr>
        <w:rPr>
          <w:b/>
        </w:rPr>
      </w:pPr>
    </w:p>
    <w:p w:rsidRDefault="005155E9" w:rsidP="005155E9" w:rsidR="005155E9">
      <w:r>
        <w:t>20</w:t>
      </w:r>
      <w:r w:rsidRPr="002F3D57">
        <w:t>.</w:t>
      </w:r>
      <w:r>
        <w:rPr>
          <w:b/>
        </w:rPr>
        <w:t xml:space="preserve">- 23. etaža 16/10000 </w:t>
      </w:r>
      <w:r>
        <w:t xml:space="preserve">garaža u podrumu-2 površine </w:t>
      </w:r>
      <w:smartTag w:element="metricconverter" w:uri="urn:schemas-microsoft-com:office:smarttags">
        <w:smartTagPr>
          <w:attr w:val="13,25 m2" w:name="ProductID"/>
        </w:smartTagPr>
        <w:r>
          <w:t>13,25 m2</w:t>
        </w:r>
      </w:smartTag>
      <w:r>
        <w:t xml:space="preserve"> u nacrtu označen GM23.</w:t>
      </w:r>
    </w:p>
    <w:p w:rsidRDefault="005155E9" w:rsidP="005155E9" w:rsidR="005155E9">
      <w:pPr>
        <w:rPr>
          <w:b/>
        </w:rPr>
      </w:pPr>
    </w:p>
    <w:p w:rsidRDefault="005155E9" w:rsidP="005155E9" w:rsidR="005155E9">
      <w:r w:rsidRPr="002F3D57">
        <w:t>2</w:t>
      </w:r>
      <w:r>
        <w:t>1</w:t>
      </w:r>
      <w:r w:rsidRPr="002F3D57">
        <w:t>.</w:t>
      </w:r>
      <w:r>
        <w:rPr>
          <w:b/>
        </w:rPr>
        <w:t xml:space="preserve">- 24. etaža 16/10000 </w:t>
      </w:r>
      <w:r>
        <w:t xml:space="preserve">garaža u podrumu-2 površine </w:t>
      </w:r>
      <w:smartTag w:element="metricconverter" w:uri="urn:schemas-microsoft-com:office:smarttags">
        <w:smartTagPr>
          <w:attr w:val="13,25 m2" w:name="ProductID"/>
        </w:smartTagPr>
        <w:r>
          <w:t>13,25 m2</w:t>
        </w:r>
      </w:smartTag>
      <w:r>
        <w:t xml:space="preserve"> u nacrtu označen GM24.</w:t>
      </w:r>
    </w:p>
    <w:p w:rsidRDefault="005155E9" w:rsidP="005155E9" w:rsidR="005155E9">
      <w:pPr>
        <w:rPr>
          <w:b/>
        </w:rPr>
      </w:pPr>
    </w:p>
    <w:p w:rsidRDefault="005155E9" w:rsidP="005155E9" w:rsidR="005155E9">
      <w:r w:rsidRPr="002F3D57">
        <w:t>2</w:t>
      </w:r>
      <w:r>
        <w:t>2</w:t>
      </w:r>
      <w:r w:rsidRPr="002F3D57">
        <w:t>.</w:t>
      </w:r>
      <w:r>
        <w:rPr>
          <w:b/>
        </w:rPr>
        <w:t xml:space="preserve">- 25. etaža 16/10000 </w:t>
      </w:r>
      <w:r>
        <w:t xml:space="preserve">garaža u podrumu-2 površine </w:t>
      </w:r>
      <w:smartTag w:element="metricconverter" w:uri="urn:schemas-microsoft-com:office:smarttags">
        <w:smartTagPr>
          <w:attr w:val="13,25 m2" w:name="ProductID"/>
        </w:smartTagPr>
        <w:r>
          <w:t>13,25 m2</w:t>
        </w:r>
      </w:smartTag>
      <w:r>
        <w:t xml:space="preserve"> u nacrtu označen GM25.</w:t>
      </w:r>
    </w:p>
    <w:p w:rsidRDefault="005155E9" w:rsidP="005155E9" w:rsidR="005155E9">
      <w:pPr>
        <w:rPr>
          <w:b/>
        </w:rPr>
      </w:pPr>
    </w:p>
    <w:p w:rsidRDefault="005155E9" w:rsidP="005155E9" w:rsidR="005155E9">
      <w:r w:rsidRPr="002F3D57">
        <w:t>2</w:t>
      </w:r>
      <w:r>
        <w:t>3</w:t>
      </w:r>
      <w:r w:rsidRPr="002F3D57">
        <w:t>.-</w:t>
      </w:r>
      <w:r>
        <w:rPr>
          <w:b/>
        </w:rPr>
        <w:t xml:space="preserve"> 26. etaža 16/10000 </w:t>
      </w:r>
      <w:r w:rsidRPr="002F3D57">
        <w:t>garaža u podrumu-2</w:t>
      </w:r>
      <w:r>
        <w:t xml:space="preserve"> površine </w:t>
      </w:r>
      <w:smartTag w:element="metricconverter" w:uri="urn:schemas-microsoft-com:office:smarttags">
        <w:smartTagPr>
          <w:attr w:val="13,25 m2" w:name="ProductID"/>
        </w:smartTagPr>
        <w:r>
          <w:t>13,25 m2</w:t>
        </w:r>
      </w:smartTag>
      <w:r>
        <w:t xml:space="preserve"> u nacrtu označen GM26.</w:t>
      </w:r>
    </w:p>
    <w:p w:rsidRDefault="005155E9" w:rsidP="005155E9" w:rsidR="005155E9">
      <w:pPr>
        <w:rPr>
          <w:b/>
        </w:rPr>
      </w:pPr>
    </w:p>
    <w:p w:rsidRDefault="005155E9" w:rsidP="005155E9" w:rsidR="005155E9">
      <w:r w:rsidRPr="002F3D57">
        <w:t>2</w:t>
      </w:r>
      <w:r>
        <w:t>4</w:t>
      </w:r>
      <w:r w:rsidRPr="002F3D57">
        <w:t>.</w:t>
      </w:r>
      <w:r>
        <w:rPr>
          <w:b/>
        </w:rPr>
        <w:t xml:space="preserve">- 29. etaža 16/10000 </w:t>
      </w:r>
      <w:r w:rsidRPr="002F3D57">
        <w:t>garaža u podrumu-2</w:t>
      </w:r>
      <w:r>
        <w:t xml:space="preserve"> površine </w:t>
      </w:r>
      <w:smartTag w:element="metricconverter" w:uri="urn:schemas-microsoft-com:office:smarttags">
        <w:smartTagPr>
          <w:attr w:val="12,99 m2" w:name="ProductID"/>
        </w:smartTagPr>
        <w:r>
          <w:t>12,99 m2</w:t>
        </w:r>
      </w:smartTag>
      <w:r>
        <w:t xml:space="preserve"> u nacrtu označen GM29.</w:t>
      </w:r>
    </w:p>
    <w:p w:rsidRDefault="005155E9" w:rsidP="005155E9" w:rsidR="005155E9">
      <w:pPr>
        <w:rPr>
          <w:b/>
        </w:rPr>
      </w:pPr>
    </w:p>
    <w:p w:rsidRDefault="005155E9" w:rsidP="005155E9" w:rsidR="005155E9">
      <w:r w:rsidRPr="002F3D57">
        <w:t>2</w:t>
      </w:r>
      <w:r>
        <w:t>5</w:t>
      </w:r>
      <w:r w:rsidRPr="002F3D57">
        <w:t>.</w:t>
      </w:r>
      <w:r>
        <w:rPr>
          <w:b/>
        </w:rPr>
        <w:t xml:space="preserve">- 31. etaža 17/10000 </w:t>
      </w:r>
      <w:r w:rsidRPr="002F3D57">
        <w:t>garaža u podrumu-2</w:t>
      </w:r>
      <w:r>
        <w:t xml:space="preserve"> površine </w:t>
      </w:r>
      <w:smartTag w:element="metricconverter" w:uri="urn:schemas-microsoft-com:office:smarttags">
        <w:smartTagPr>
          <w:attr w:val="13,78 m2" w:name="ProductID"/>
        </w:smartTagPr>
        <w:r>
          <w:t>13,78 m2</w:t>
        </w:r>
      </w:smartTag>
      <w:r>
        <w:t xml:space="preserve"> u nacrtu označen GM31.</w:t>
      </w:r>
    </w:p>
    <w:p w:rsidRDefault="005155E9" w:rsidP="005155E9" w:rsidR="005155E9">
      <w:pPr>
        <w:rPr>
          <w:b/>
        </w:rPr>
      </w:pPr>
    </w:p>
    <w:p w:rsidRDefault="005155E9" w:rsidP="005155E9" w:rsidR="005155E9">
      <w:r w:rsidRPr="00CE7D63">
        <w:t>2</w:t>
      </w:r>
      <w:r>
        <w:t>7</w:t>
      </w:r>
      <w:r w:rsidRPr="00CE7D63">
        <w:t>.</w:t>
      </w:r>
      <w:r>
        <w:rPr>
          <w:b/>
        </w:rPr>
        <w:t xml:space="preserve">- 36. etaža 16/10000 </w:t>
      </w:r>
      <w:r w:rsidRPr="00CE7D63">
        <w:t>garaža u podrumu-1</w:t>
      </w:r>
      <w:r>
        <w:t xml:space="preserve"> površine </w:t>
      </w:r>
      <w:smartTag w:element="metricconverter" w:uri="urn:schemas-microsoft-com:office:smarttags">
        <w:smartTagPr>
          <w:attr w:val="13,25 m2" w:name="ProductID"/>
        </w:smartTagPr>
        <w:r>
          <w:t>13,25 m2</w:t>
        </w:r>
      </w:smartTag>
      <w:r>
        <w:t xml:space="preserve"> u nacrtu označen GM36.</w:t>
      </w:r>
    </w:p>
    <w:p w:rsidRDefault="005155E9" w:rsidP="005155E9" w:rsidR="005155E9" w:rsidRPr="00CE7D63">
      <w:pPr>
        <w:jc w:val="center"/>
      </w:pPr>
      <w:r>
        <w:t xml:space="preserve"> </w:t>
      </w:r>
    </w:p>
    <w:p w:rsidRDefault="005155E9" w:rsidP="005155E9" w:rsidR="005155E9">
      <w:r w:rsidRPr="00CE7D63">
        <w:t>2</w:t>
      </w:r>
      <w:r>
        <w:t>9</w:t>
      </w:r>
      <w:r w:rsidRPr="00CE7D63">
        <w:t>.-</w:t>
      </w:r>
      <w:r w:rsidRPr="00CE7D63">
        <w:rPr>
          <w:b/>
        </w:rPr>
        <w:t xml:space="preserve"> </w:t>
      </w:r>
      <w:r>
        <w:rPr>
          <w:b/>
        </w:rPr>
        <w:t xml:space="preserve">38. etaža 19/10000 </w:t>
      </w:r>
      <w:r w:rsidRPr="00CE7D63">
        <w:t>garaža u podrumu-1</w:t>
      </w:r>
      <w:r>
        <w:t xml:space="preserve"> površine </w:t>
      </w:r>
      <w:smartTag w:element="metricconverter" w:uri="urn:schemas-microsoft-com:office:smarttags">
        <w:smartTagPr>
          <w:attr w:val="15,90 m2" w:name="ProductID"/>
        </w:smartTagPr>
        <w:r>
          <w:t>15,90 m2</w:t>
        </w:r>
      </w:smartTag>
      <w:r>
        <w:t xml:space="preserve"> u nacrtu označen GM38.</w:t>
      </w:r>
    </w:p>
    <w:p w:rsidRDefault="005155E9" w:rsidP="005155E9" w:rsidR="005155E9">
      <w:pPr>
        <w:rPr>
          <w:b/>
        </w:rPr>
      </w:pPr>
    </w:p>
    <w:p w:rsidRDefault="005155E9" w:rsidP="005155E9" w:rsidR="005155E9">
      <w:r>
        <w:t>30</w:t>
      </w:r>
      <w:r w:rsidRPr="004F7547">
        <w:t>.-</w:t>
      </w:r>
      <w:r>
        <w:rPr>
          <w:b/>
        </w:rPr>
        <w:t xml:space="preserve"> 39. etaža 20/10000 </w:t>
      </w:r>
      <w:r>
        <w:t xml:space="preserve">garaža u podrumu-1 površine </w:t>
      </w:r>
      <w:smartTag w:element="metricconverter" w:uri="urn:schemas-microsoft-com:office:smarttags">
        <w:smartTagPr>
          <w:attr w:val="16,70 m2" w:name="ProductID"/>
        </w:smartTagPr>
        <w:r>
          <w:t>16,70 m2</w:t>
        </w:r>
      </w:smartTag>
      <w:r>
        <w:t xml:space="preserve"> u nacrtu označen GM39.</w:t>
      </w:r>
    </w:p>
    <w:p w:rsidRDefault="005155E9" w:rsidP="005155E9" w:rsidR="005155E9">
      <w:pPr>
        <w:rPr>
          <w:b/>
        </w:rPr>
      </w:pPr>
    </w:p>
    <w:p w:rsidRDefault="005155E9" w:rsidP="005155E9" w:rsidR="005155E9">
      <w:r w:rsidRPr="004F7547">
        <w:t>3</w:t>
      </w:r>
      <w:r>
        <w:t>1</w:t>
      </w:r>
      <w:r w:rsidRPr="004F7547">
        <w:t>.</w:t>
      </w:r>
      <w:r>
        <w:rPr>
          <w:b/>
        </w:rPr>
        <w:t xml:space="preserve">- 40. etaža 16/10000 </w:t>
      </w:r>
      <w:r>
        <w:t xml:space="preserve">garaža u podrumu-1 površine </w:t>
      </w:r>
      <w:smartTag w:element="metricconverter" w:uri="urn:schemas-microsoft-com:office:smarttags">
        <w:smartTagPr>
          <w:attr w:val="12,99 m2" w:name="ProductID"/>
        </w:smartTagPr>
        <w:r>
          <w:t>12,99 m2</w:t>
        </w:r>
      </w:smartTag>
      <w:r>
        <w:t xml:space="preserve"> u nacrtu označen GM40.</w:t>
      </w:r>
    </w:p>
    <w:p w:rsidRDefault="005155E9" w:rsidP="005155E9" w:rsidR="005155E9">
      <w:pPr>
        <w:rPr>
          <w:b/>
        </w:rPr>
      </w:pPr>
    </w:p>
    <w:p w:rsidRDefault="005155E9" w:rsidP="005155E9" w:rsidR="005155E9">
      <w:r w:rsidRPr="004F7547">
        <w:t>3</w:t>
      </w:r>
      <w:r>
        <w:t>2</w:t>
      </w:r>
      <w:r w:rsidRPr="004F7547">
        <w:t>.-</w:t>
      </w:r>
      <w:r>
        <w:rPr>
          <w:b/>
        </w:rPr>
        <w:t xml:space="preserve"> 41. etaža 15/10000 </w:t>
      </w:r>
      <w:r>
        <w:t xml:space="preserve">garaža u podrumu-1 površine </w:t>
      </w:r>
      <w:smartTag w:element="metricconverter" w:uri="urn:schemas-microsoft-com:office:smarttags">
        <w:smartTagPr>
          <w:attr w:val="12,19 m2" w:name="ProductID"/>
        </w:smartTagPr>
        <w:r>
          <w:t>12,19 m2</w:t>
        </w:r>
      </w:smartTag>
      <w:r>
        <w:t xml:space="preserve"> u nacrtu označen GM40.</w:t>
      </w:r>
    </w:p>
    <w:p w:rsidRDefault="005155E9" w:rsidP="005155E9" w:rsidR="005155E9">
      <w:pPr>
        <w:rPr>
          <w:b/>
        </w:rPr>
      </w:pPr>
    </w:p>
    <w:p w:rsidRDefault="005155E9" w:rsidP="005155E9" w:rsidR="005155E9">
      <w:r w:rsidRPr="004F7547">
        <w:t>3</w:t>
      </w:r>
      <w:r>
        <w:t>3</w:t>
      </w:r>
      <w:r w:rsidRPr="004F7547">
        <w:t>.-</w:t>
      </w:r>
      <w:r>
        <w:rPr>
          <w:b/>
        </w:rPr>
        <w:t xml:space="preserve"> 42. etaža 15/10000 </w:t>
      </w:r>
      <w:r w:rsidRPr="004F7547">
        <w:t>garaža u podrumu-1 površine</w:t>
      </w:r>
      <w:r>
        <w:rPr>
          <w:b/>
        </w:rPr>
        <w:t xml:space="preserve"> </w:t>
      </w:r>
      <w:smartTag w:element="metricconverter" w:uri="urn:schemas-microsoft-com:office:smarttags">
        <w:smartTagPr>
          <w:attr w:val="12,46 m2" w:name="ProductID"/>
        </w:smartTagPr>
        <w:r w:rsidRPr="004F7547">
          <w:t>12,46 m2</w:t>
        </w:r>
      </w:smartTag>
      <w:r>
        <w:t xml:space="preserve"> u nacrtu označen GM42.</w:t>
      </w:r>
    </w:p>
    <w:p w:rsidRDefault="005155E9" w:rsidP="005155E9" w:rsidR="005155E9">
      <w:pPr>
        <w:rPr>
          <w:b/>
        </w:rPr>
      </w:pPr>
    </w:p>
    <w:p w:rsidRDefault="005155E9" w:rsidP="005155E9" w:rsidR="005155E9">
      <w:r w:rsidRPr="004F7547">
        <w:t>3</w:t>
      </w:r>
      <w:r>
        <w:t>4</w:t>
      </w:r>
      <w:r w:rsidRPr="004F7547">
        <w:t>.-</w:t>
      </w:r>
      <w:r>
        <w:rPr>
          <w:b/>
        </w:rPr>
        <w:t xml:space="preserve"> 43. etaža 16/10000 </w:t>
      </w:r>
      <w:r>
        <w:t xml:space="preserve">garaža u podrumu-1 površine </w:t>
      </w:r>
      <w:smartTag w:element="metricconverter" w:uri="urn:schemas-microsoft-com:office:smarttags">
        <w:smartTagPr>
          <w:attr w:val="12,93 m2" w:name="ProductID"/>
        </w:smartTagPr>
        <w:r>
          <w:t>12,93 m2</w:t>
        </w:r>
      </w:smartTag>
      <w:r>
        <w:t xml:space="preserve"> u nacrtu označen GM43.</w:t>
      </w:r>
    </w:p>
    <w:p w:rsidRDefault="005155E9" w:rsidP="005155E9" w:rsidR="005155E9">
      <w:pPr>
        <w:rPr>
          <w:b/>
        </w:rPr>
      </w:pPr>
    </w:p>
    <w:p w:rsidRDefault="005155E9" w:rsidP="005155E9" w:rsidR="005155E9">
      <w:r w:rsidRPr="003132EF">
        <w:t>3</w:t>
      </w:r>
      <w:r>
        <w:t>6</w:t>
      </w:r>
      <w:r w:rsidRPr="003132EF">
        <w:t>.</w:t>
      </w:r>
      <w:r>
        <w:rPr>
          <w:b/>
        </w:rPr>
        <w:t xml:space="preserve">- 45. etaža 15/10000 </w:t>
      </w:r>
      <w:r>
        <w:t xml:space="preserve">garaža u podrumu-1 površine </w:t>
      </w:r>
      <w:smartTag w:element="metricconverter" w:uri="urn:schemas-microsoft-com:office:smarttags">
        <w:smartTagPr>
          <w:attr w:val="12,46 m2" w:name="ProductID"/>
        </w:smartTagPr>
        <w:r>
          <w:t>12,46 m2</w:t>
        </w:r>
      </w:smartTag>
      <w:r>
        <w:t xml:space="preserve"> u nacrtu označen GM45.</w:t>
      </w:r>
    </w:p>
    <w:p w:rsidRDefault="005155E9" w:rsidP="005155E9" w:rsidR="005155E9">
      <w:pPr>
        <w:rPr>
          <w:b/>
        </w:rPr>
      </w:pPr>
    </w:p>
    <w:p w:rsidRDefault="005155E9" w:rsidP="005155E9" w:rsidR="005155E9">
      <w:r w:rsidRPr="003132EF">
        <w:t>3</w:t>
      </w:r>
      <w:r>
        <w:t>8</w:t>
      </w:r>
      <w:r w:rsidRPr="003132EF">
        <w:t>.</w:t>
      </w:r>
      <w:r>
        <w:rPr>
          <w:b/>
        </w:rPr>
        <w:t xml:space="preserve">- 47. etaža 16/10000 </w:t>
      </w:r>
      <w:r>
        <w:t xml:space="preserve">garaža u podrumu-1 površine </w:t>
      </w:r>
      <w:smartTag w:element="metricconverter" w:uri="urn:schemas-microsoft-com:office:smarttags">
        <w:smartTagPr>
          <w:attr w:val="13,25 m2" w:name="ProductID"/>
        </w:smartTagPr>
        <w:r>
          <w:t>13,25 m2</w:t>
        </w:r>
      </w:smartTag>
      <w:r>
        <w:t xml:space="preserve"> u nacrtu označen GM47.</w:t>
      </w:r>
    </w:p>
    <w:p w:rsidRDefault="005155E9" w:rsidP="005155E9" w:rsidR="005155E9">
      <w:pPr>
        <w:rPr>
          <w:b/>
        </w:rPr>
      </w:pPr>
    </w:p>
    <w:p w:rsidRDefault="005155E9" w:rsidP="005155E9" w:rsidR="005155E9">
      <w:r w:rsidRPr="003132EF">
        <w:t>3</w:t>
      </w:r>
      <w:r>
        <w:t>9</w:t>
      </w:r>
      <w:r w:rsidRPr="003132EF">
        <w:t>.</w:t>
      </w:r>
      <w:r>
        <w:rPr>
          <w:b/>
        </w:rPr>
        <w:t xml:space="preserve">- 48. etaža 16/10000 </w:t>
      </w:r>
      <w:r>
        <w:t xml:space="preserve">garaža u podrumu-1 površine </w:t>
      </w:r>
      <w:smartTag w:element="metricconverter" w:uri="urn:schemas-microsoft-com:office:smarttags">
        <w:smartTagPr>
          <w:attr w:val="13,25 m2" w:name="ProductID"/>
        </w:smartTagPr>
        <w:r>
          <w:t>13,25 m2</w:t>
        </w:r>
      </w:smartTag>
      <w:r>
        <w:t xml:space="preserve"> u nacrtu označen GM48.</w:t>
      </w:r>
    </w:p>
    <w:p w:rsidRDefault="005155E9" w:rsidP="005155E9" w:rsidR="005155E9">
      <w:pPr>
        <w:rPr>
          <w:b/>
        </w:rPr>
      </w:pPr>
    </w:p>
    <w:p w:rsidRDefault="005155E9" w:rsidP="005155E9" w:rsidR="005155E9">
      <w:r w:rsidRPr="003132EF">
        <w:t>4</w:t>
      </w:r>
      <w:r>
        <w:t>1</w:t>
      </w:r>
      <w:r w:rsidRPr="003132EF">
        <w:t>.-</w:t>
      </w:r>
      <w:r>
        <w:rPr>
          <w:b/>
        </w:rPr>
        <w:t xml:space="preserve"> 50. etaža 16/10000 </w:t>
      </w:r>
      <w:r>
        <w:t xml:space="preserve">garaža  podrumu-1 površine </w:t>
      </w:r>
      <w:smartTag w:element="metricconverter" w:uri="urn:schemas-microsoft-com:office:smarttags">
        <w:smartTagPr>
          <w:attr w:val="13,25 m2" w:name="ProductID"/>
        </w:smartTagPr>
        <w:r>
          <w:t>13,25 m2</w:t>
        </w:r>
      </w:smartTag>
      <w:r>
        <w:t xml:space="preserve"> u nacrtu označen GM50.</w:t>
      </w:r>
    </w:p>
    <w:p w:rsidRDefault="005155E9" w:rsidP="005155E9" w:rsidR="005155E9">
      <w:pPr>
        <w:rPr>
          <w:b/>
        </w:rPr>
      </w:pPr>
    </w:p>
    <w:p w:rsidRDefault="005155E9" w:rsidP="005155E9" w:rsidR="005155E9">
      <w:r w:rsidRPr="008C7B67">
        <w:lastRenderedPageBreak/>
        <w:t>4</w:t>
      </w:r>
      <w:r>
        <w:t>2</w:t>
      </w:r>
      <w:r>
        <w:rPr>
          <w:b/>
        </w:rPr>
        <w:t xml:space="preserve">.- 51. etaža 16/10000 </w:t>
      </w:r>
      <w:r>
        <w:t xml:space="preserve">garaža u podrumu-1 površine </w:t>
      </w:r>
      <w:smartTag w:element="metricconverter" w:uri="urn:schemas-microsoft-com:office:smarttags">
        <w:smartTagPr>
          <w:attr w:val="13,25 m2" w:name="ProductID"/>
        </w:smartTagPr>
        <w:r>
          <w:t>13,25 m2</w:t>
        </w:r>
      </w:smartTag>
      <w:r>
        <w:t xml:space="preserve"> u nacrtu označen GM51.</w:t>
      </w:r>
    </w:p>
    <w:p w:rsidRDefault="005155E9" w:rsidP="005155E9" w:rsidR="005155E9">
      <w:pPr>
        <w:rPr>
          <w:b/>
        </w:rPr>
      </w:pPr>
    </w:p>
    <w:p w:rsidRDefault="005155E9" w:rsidP="005155E9" w:rsidR="005155E9">
      <w:r w:rsidRPr="008C7B67">
        <w:t>4</w:t>
      </w:r>
      <w:r>
        <w:t>4</w:t>
      </w:r>
      <w:r w:rsidRPr="008C7B67">
        <w:t>.</w:t>
      </w:r>
      <w:r>
        <w:rPr>
          <w:b/>
        </w:rPr>
        <w:t xml:space="preserve">- 53. etaža 15/10000 </w:t>
      </w:r>
      <w:r>
        <w:t xml:space="preserve">garaža u podrumu-1 površine </w:t>
      </w:r>
      <w:smartTag w:element="metricconverter" w:uri="urn:schemas-microsoft-com:office:smarttags">
        <w:smartTagPr>
          <w:attr w:val="13,25 m2" w:name="ProductID"/>
        </w:smartTagPr>
        <w:r>
          <w:t>13,25 m2</w:t>
        </w:r>
      </w:smartTag>
      <w:r>
        <w:t xml:space="preserve"> u nacrtu označen GM53.</w:t>
      </w:r>
    </w:p>
    <w:p w:rsidRDefault="005155E9" w:rsidP="005155E9" w:rsidR="005155E9"/>
    <w:p w:rsidRDefault="005155E9" w:rsidP="005155E9" w:rsidR="005155E9">
      <w:r>
        <w:t xml:space="preserve">45.- </w:t>
      </w:r>
      <w:r w:rsidRPr="008C7B67">
        <w:rPr>
          <w:b/>
        </w:rPr>
        <w:t>54. etaža 16/10000</w:t>
      </w:r>
      <w:r>
        <w:t xml:space="preserve"> garaža u podrumu-1 površine </w:t>
      </w:r>
      <w:smartTag w:element="metricconverter" w:uri="urn:schemas-microsoft-com:office:smarttags">
        <w:smartTagPr>
          <w:attr w:val="13,25 m2" w:name="ProductID"/>
        </w:smartTagPr>
        <w:r>
          <w:t>13,25 m2</w:t>
        </w:r>
      </w:smartTag>
      <w:r>
        <w:t xml:space="preserve"> u nacrtu označen GM54.</w:t>
      </w:r>
    </w:p>
    <w:p w:rsidRDefault="005155E9" w:rsidP="005155E9" w:rsidR="005155E9">
      <w:pPr>
        <w:rPr>
          <w:b/>
        </w:rPr>
      </w:pPr>
    </w:p>
    <w:p w:rsidRDefault="005155E9" w:rsidP="005155E9" w:rsidR="005155E9">
      <w:r w:rsidRPr="00CB12F7">
        <w:t>4</w:t>
      </w:r>
      <w:r>
        <w:t>6</w:t>
      </w:r>
      <w:r>
        <w:rPr>
          <w:b/>
        </w:rPr>
        <w:t xml:space="preserve">.- 55. etaža 16/10000 </w:t>
      </w:r>
      <w:r>
        <w:t xml:space="preserve">garaža u podrumu-1 površine </w:t>
      </w:r>
      <w:smartTag w:element="metricconverter" w:uri="urn:schemas-microsoft-com:office:smarttags">
        <w:smartTagPr>
          <w:attr w:val="13,25 m2" w:name="ProductID"/>
        </w:smartTagPr>
        <w:r>
          <w:t>13,25 m2</w:t>
        </w:r>
      </w:smartTag>
      <w:r>
        <w:t xml:space="preserve"> u nacrtu označen GM55.</w:t>
      </w:r>
    </w:p>
    <w:p w:rsidRDefault="005155E9" w:rsidP="005155E9" w:rsidR="005155E9">
      <w:pPr>
        <w:rPr>
          <w:b/>
        </w:rPr>
      </w:pPr>
    </w:p>
    <w:p w:rsidRDefault="005155E9" w:rsidP="005155E9" w:rsidR="005155E9">
      <w:r w:rsidRPr="00634E28">
        <w:t>47.</w:t>
      </w:r>
      <w:r>
        <w:t xml:space="preserve">- </w:t>
      </w:r>
      <w:r w:rsidRPr="00634E28">
        <w:rPr>
          <w:b/>
        </w:rPr>
        <w:t>56. etaža 16/10000</w:t>
      </w:r>
      <w:r>
        <w:rPr>
          <w:b/>
        </w:rPr>
        <w:t xml:space="preserve"> </w:t>
      </w:r>
      <w:r w:rsidRPr="00634E28">
        <w:t>g</w:t>
      </w:r>
      <w:r>
        <w:t xml:space="preserve">araža u podrumu-1 površine </w:t>
      </w:r>
      <w:smartTag w:element="metricconverter" w:uri="urn:schemas-microsoft-com:office:smarttags">
        <w:smartTagPr>
          <w:attr w:val="13,25 m2" w:name="ProductID"/>
        </w:smartTagPr>
        <w:r>
          <w:t>13,25 m2</w:t>
        </w:r>
      </w:smartTag>
      <w:r>
        <w:t xml:space="preserve"> u nacrtu označen GM56.</w:t>
      </w:r>
    </w:p>
    <w:p w:rsidRDefault="005155E9" w:rsidP="005155E9" w:rsidR="005155E9">
      <w:pPr>
        <w:rPr>
          <w:b/>
        </w:rPr>
      </w:pPr>
    </w:p>
    <w:p w:rsidRDefault="005155E9" w:rsidP="005155E9" w:rsidR="005155E9">
      <w:r w:rsidRPr="00634E28">
        <w:t>48.</w:t>
      </w:r>
      <w:r>
        <w:rPr>
          <w:b/>
        </w:rPr>
        <w:t xml:space="preserve">- 57. etaža 16/10000 </w:t>
      </w:r>
      <w:r w:rsidRPr="00634E28">
        <w:t>garaža u</w:t>
      </w:r>
      <w:r>
        <w:t xml:space="preserve"> podrumu-1 površine </w:t>
      </w:r>
      <w:smartTag w:element="metricconverter" w:uri="urn:schemas-microsoft-com:office:smarttags">
        <w:smartTagPr>
          <w:attr w:val="13,25 m2" w:name="ProductID"/>
        </w:smartTagPr>
        <w:r>
          <w:t>13,25 m2</w:t>
        </w:r>
      </w:smartTag>
      <w:r>
        <w:t xml:space="preserve"> u nacrtu označen GM57.</w:t>
      </w:r>
    </w:p>
    <w:p w:rsidRDefault="005155E9" w:rsidP="005155E9" w:rsidR="005155E9">
      <w:pPr>
        <w:rPr>
          <w:b/>
        </w:rPr>
      </w:pPr>
    </w:p>
    <w:p w:rsidRDefault="005155E9" w:rsidP="005155E9" w:rsidR="005155E9">
      <w:r w:rsidRPr="00634E28">
        <w:t>49.</w:t>
      </w:r>
      <w:r>
        <w:rPr>
          <w:b/>
        </w:rPr>
        <w:t xml:space="preserve">- 58. etaža 16/10000 </w:t>
      </w:r>
      <w:r w:rsidRPr="00634E28">
        <w:t>garaža</w:t>
      </w:r>
      <w:r>
        <w:t xml:space="preserve"> u podrumu-1 površine </w:t>
      </w:r>
      <w:smartTag w:element="metricconverter" w:uri="urn:schemas-microsoft-com:office:smarttags">
        <w:smartTagPr>
          <w:attr w:val="13,25 m2" w:name="ProductID"/>
        </w:smartTagPr>
        <w:r>
          <w:t>13,25 m2</w:t>
        </w:r>
      </w:smartTag>
      <w:r>
        <w:t xml:space="preserve"> u nacrtu označen GM58.</w:t>
      </w:r>
    </w:p>
    <w:p w:rsidRDefault="005155E9" w:rsidP="005155E9" w:rsidR="005155E9">
      <w:pPr>
        <w:rPr>
          <w:b/>
        </w:rPr>
      </w:pPr>
    </w:p>
    <w:p w:rsidRDefault="005155E9" w:rsidP="005155E9" w:rsidR="005155E9">
      <w:r w:rsidRPr="00CF410D">
        <w:t>50.</w:t>
      </w:r>
      <w:r>
        <w:rPr>
          <w:b/>
        </w:rPr>
        <w:t xml:space="preserve">- 59. etaža 16/10000 </w:t>
      </w:r>
      <w:r w:rsidRPr="00CF410D">
        <w:t>garaža</w:t>
      </w:r>
      <w:r>
        <w:t xml:space="preserve"> u podrumu-1 površine </w:t>
      </w:r>
      <w:smartTag w:element="metricconverter" w:uri="urn:schemas-microsoft-com:office:smarttags">
        <w:smartTagPr>
          <w:attr w:val="13,25 m2" w:name="ProductID"/>
        </w:smartTagPr>
        <w:r>
          <w:t>13,25 m2</w:t>
        </w:r>
      </w:smartTag>
      <w:r>
        <w:t xml:space="preserve"> u nacrtu označen GM59.</w:t>
      </w:r>
    </w:p>
    <w:p w:rsidRDefault="005155E9" w:rsidP="005155E9" w:rsidR="005155E9">
      <w:pPr>
        <w:rPr>
          <w:b/>
        </w:rPr>
      </w:pPr>
    </w:p>
    <w:p w:rsidRDefault="005155E9" w:rsidP="005155E9" w:rsidR="005155E9">
      <w:r w:rsidRPr="00CF410D">
        <w:t>51.</w:t>
      </w:r>
      <w:r>
        <w:rPr>
          <w:b/>
        </w:rPr>
        <w:t xml:space="preserve">- 60. etaža 16/10000 </w:t>
      </w:r>
      <w:r w:rsidRPr="00CF410D">
        <w:t>garaža u podrumu</w:t>
      </w:r>
      <w:r>
        <w:t xml:space="preserve">-1 površine </w:t>
      </w:r>
      <w:smartTag w:element="metricconverter" w:uri="urn:schemas-microsoft-com:office:smarttags">
        <w:smartTagPr>
          <w:attr w:val="12,99 m2" w:name="ProductID"/>
        </w:smartTagPr>
        <w:r>
          <w:t>12,99 m2</w:t>
        </w:r>
      </w:smartTag>
      <w:r>
        <w:t xml:space="preserve"> u nacrtu označen GM60.</w:t>
      </w:r>
    </w:p>
    <w:p w:rsidRDefault="005155E9" w:rsidP="005155E9" w:rsidR="005155E9">
      <w:pPr>
        <w:rPr>
          <w:b/>
        </w:rPr>
      </w:pPr>
      <w:r>
        <w:rPr>
          <w:b/>
        </w:rPr>
        <w:t xml:space="preserve"> </w:t>
      </w:r>
    </w:p>
    <w:p w:rsidRDefault="005155E9" w:rsidP="005155E9" w:rsidR="005155E9">
      <w:r w:rsidRPr="00CF410D">
        <w:t>52.</w:t>
      </w:r>
      <w:r>
        <w:rPr>
          <w:b/>
        </w:rPr>
        <w:t xml:space="preserve">- 61. etaža 16/10000 </w:t>
      </w:r>
      <w:r w:rsidRPr="00CF410D">
        <w:t>garaža u po</w:t>
      </w:r>
      <w:r>
        <w:t>d</w:t>
      </w:r>
      <w:r w:rsidRPr="00CF410D">
        <w:t>rumu-1</w:t>
      </w:r>
      <w:r>
        <w:t xml:space="preserve"> površine </w:t>
      </w:r>
      <w:smartTag w:element="metricconverter" w:uri="urn:schemas-microsoft-com:office:smarttags">
        <w:smartTagPr>
          <w:attr w:val="12,99 m2" w:name="ProductID"/>
        </w:smartTagPr>
        <w:r>
          <w:t>12,99 m2</w:t>
        </w:r>
      </w:smartTag>
      <w:r>
        <w:t xml:space="preserve"> u nacrtu označen GM61.</w:t>
      </w:r>
    </w:p>
    <w:p w:rsidRDefault="005155E9" w:rsidP="005155E9" w:rsidR="005155E9">
      <w:pPr>
        <w:rPr>
          <w:b/>
        </w:rPr>
      </w:pPr>
    </w:p>
    <w:p w:rsidRDefault="005155E9" w:rsidP="005155E9" w:rsidR="005155E9">
      <w:r w:rsidRPr="00CF410D">
        <w:t>53.-</w:t>
      </w:r>
      <w:r>
        <w:rPr>
          <w:b/>
        </w:rPr>
        <w:t xml:space="preserve"> 62. etaža 17/10000 </w:t>
      </w:r>
      <w:r w:rsidRPr="00CF410D">
        <w:t>garaža u podrumu</w:t>
      </w:r>
      <w:r>
        <w:t xml:space="preserve">-1 površine </w:t>
      </w:r>
      <w:smartTag w:element="metricconverter" w:uri="urn:schemas-microsoft-com:office:smarttags">
        <w:smartTagPr>
          <w:attr w:val="13,78 m2" w:name="ProductID"/>
        </w:smartTagPr>
        <w:r>
          <w:t>13,78 m2</w:t>
        </w:r>
      </w:smartTag>
      <w:r>
        <w:t xml:space="preserve"> u nacrtu označen GM62.</w:t>
      </w:r>
    </w:p>
    <w:p w:rsidRDefault="005155E9" w:rsidP="005155E9" w:rsidR="005155E9">
      <w:pPr>
        <w:rPr>
          <w:b/>
        </w:rPr>
      </w:pPr>
      <w:r>
        <w:t xml:space="preserve">       </w:t>
      </w:r>
    </w:p>
    <w:p w:rsidRDefault="00132460" w:rsidP="00132460" w:rsidR="00132460" w:rsidRPr="002119FD">
      <w:pPr>
        <w:jc w:val="both"/>
      </w:pPr>
      <w:r w:rsidRPr="002119FD">
        <w:t xml:space="preserve">namiruju se troškovi stečajnog postupka u iznosu od </w:t>
      </w:r>
      <w:r w:rsidR="005155E9" w:rsidRPr="00B6191A">
        <w:t xml:space="preserve">556.211,65 </w:t>
      </w:r>
      <w:r w:rsidR="00EA11A8" w:rsidRPr="00B6191A">
        <w:t>kuna</w:t>
      </w:r>
      <w:r w:rsidRPr="002119FD">
        <w:t xml:space="preserve">. </w:t>
      </w:r>
    </w:p>
    <w:p w:rsidRDefault="00132460" w:rsidP="00132460" w:rsidR="00132460" w:rsidRPr="002119FD">
      <w:pPr>
        <w:ind w:firstLine="708"/>
        <w:jc w:val="both"/>
      </w:pPr>
    </w:p>
    <w:p w:rsidRDefault="000633A7" w:rsidP="00BA18AE" w:rsidR="00BA18AE">
      <w:pPr>
        <w:jc w:val="both"/>
      </w:pPr>
      <w:r w:rsidRPr="002119FD">
        <w:t xml:space="preserve">II </w:t>
      </w:r>
      <w:r w:rsidRPr="002119FD">
        <w:tab/>
      </w:r>
      <w:proofErr w:type="spellStart"/>
      <w:r w:rsidR="00BA7F11" w:rsidRPr="002119FD">
        <w:t>Razlučni</w:t>
      </w:r>
      <w:proofErr w:type="spellEnd"/>
      <w:r w:rsidR="00BA7F11" w:rsidRPr="002119FD">
        <w:t xml:space="preserve"> vjerovnik </w:t>
      </w:r>
      <w:r w:rsidR="00BA18AE" w:rsidRPr="002119FD">
        <w:t xml:space="preserve">Zagrebačka banka d.d., Zagreb, </w:t>
      </w:r>
      <w:r w:rsidR="00732DBC" w:rsidRPr="002119FD">
        <w:t xml:space="preserve">Trg bana Josipa Jelačića 10, </w:t>
      </w:r>
      <w:r w:rsidR="00BA18AE" w:rsidRPr="002119FD">
        <w:t xml:space="preserve">OIB: 92963223473, namiruje se za iznos od </w:t>
      </w:r>
      <w:r w:rsidR="005155E9" w:rsidRPr="00B6191A">
        <w:t xml:space="preserve">1.799.960,25 </w:t>
      </w:r>
      <w:r w:rsidR="00BA18AE" w:rsidRPr="00B6191A">
        <w:t>kuna</w:t>
      </w:r>
      <w:r w:rsidR="00EA11A8" w:rsidRPr="002119FD">
        <w:t>.</w:t>
      </w:r>
    </w:p>
    <w:p w:rsidRDefault="005F6A68" w:rsidP="005F6A68" w:rsidR="005F6A68">
      <w:pPr>
        <w:jc w:val="both"/>
      </w:pPr>
    </w:p>
    <w:p w:rsidRDefault="00544FB3" w:rsidP="005F6A68" w:rsidR="005F6A68" w:rsidRPr="00B94AEF">
      <w:pPr>
        <w:jc w:val="both"/>
      </w:pPr>
      <w:r>
        <w:t xml:space="preserve">Iznos </w:t>
      </w:r>
      <w:r w:rsidRPr="00B6191A">
        <w:t>od 1.799.960,25 kuna</w:t>
      </w:r>
      <w:r>
        <w:t xml:space="preserve">, po pravomoćnosti ovog Rješenja, bit će uplaćen na račun </w:t>
      </w:r>
      <w:proofErr w:type="spellStart"/>
      <w:r>
        <w:t>razlučnog</w:t>
      </w:r>
      <w:proofErr w:type="spellEnd"/>
      <w:r>
        <w:t xml:space="preserve"> vjerovnika Zagrebačka banka d.d.</w:t>
      </w:r>
      <w:r w:rsidR="005F6A68">
        <w:t>,</w:t>
      </w:r>
      <w:r>
        <w:t xml:space="preserve"> </w:t>
      </w:r>
      <w:r w:rsidR="005F6A68" w:rsidRPr="00B94AEF">
        <w:t>IBAN: HR8823600001000000013 s pozivom na br. 17-5700757584.</w:t>
      </w:r>
    </w:p>
    <w:p w:rsidRDefault="00544FB3" w:rsidP="00BA18AE" w:rsidR="00544FB3" w:rsidRPr="002119FD">
      <w:pPr>
        <w:jc w:val="both"/>
      </w:pPr>
    </w:p>
    <w:p w:rsidRDefault="007E7C81" w:rsidP="00BA18AE" w:rsidR="007E7C81" w:rsidRPr="002119FD">
      <w:pPr>
        <w:jc w:val="both"/>
      </w:pPr>
    </w:p>
    <w:p w:rsidRDefault="007E7C81" w:rsidP="007E7C81" w:rsidR="007E7C81" w:rsidRPr="002119FD">
      <w:pPr>
        <w:jc w:val="both"/>
      </w:pPr>
      <w:r w:rsidRPr="002119FD">
        <w:t>III</w:t>
      </w:r>
      <w:r w:rsidRPr="002119FD">
        <w:tab/>
      </w:r>
      <w:proofErr w:type="spellStart"/>
      <w:r w:rsidRPr="002119FD">
        <w:t>Razlučni</w:t>
      </w:r>
      <w:proofErr w:type="spellEnd"/>
      <w:r w:rsidRPr="002119FD">
        <w:t xml:space="preserve"> vjerovnik Republika Hrvatska, namiruje se za iznos od 0,00 kuna.</w:t>
      </w:r>
    </w:p>
    <w:p w:rsidRDefault="007E7C81" w:rsidP="00BA18AE" w:rsidR="007E7C81" w:rsidRPr="002119FD">
      <w:pPr>
        <w:jc w:val="both"/>
      </w:pPr>
    </w:p>
    <w:p w:rsidRDefault="00BA18AE" w:rsidP="000633A7" w:rsidR="00BA18AE" w:rsidRPr="002119FD">
      <w:pPr>
        <w:jc w:val="both"/>
      </w:pPr>
    </w:p>
    <w:p w:rsidRDefault="00132460" w:rsidP="00132460" w:rsidR="00132460" w:rsidRPr="002119FD">
      <w:pPr>
        <w:jc w:val="center"/>
      </w:pPr>
      <w:r w:rsidRPr="002119FD">
        <w:t>O b r a z l o ž e n j e</w:t>
      </w:r>
    </w:p>
    <w:p w:rsidRDefault="00132460" w:rsidP="00132460" w:rsidR="00132460" w:rsidRPr="002119FD"/>
    <w:p w:rsidRDefault="00132460" w:rsidP="00EA11A8" w:rsidR="00EA11A8" w:rsidRPr="00B6191A">
      <w:pPr>
        <w:ind w:firstLine="708"/>
        <w:jc w:val="both"/>
      </w:pPr>
      <w:r w:rsidRPr="00B6191A">
        <w:t xml:space="preserve">Nekretnine iz točke I. izreke ovog rješenja, koje čine stečajnu masu stečajnog dužnika </w:t>
      </w:r>
      <w:r w:rsidR="00EA11A8" w:rsidRPr="00B6191A">
        <w:t xml:space="preserve">KODRA d.o.o. u stečaju, Zagreb, Prve poljanice 9, OIB: 98375772362, MBS: 080284008 </w:t>
      </w:r>
      <w:r w:rsidRPr="00B6191A">
        <w:t>prodane su na javn</w:t>
      </w:r>
      <w:r w:rsidR="00EA11A8" w:rsidRPr="00B6191A">
        <w:t>im dražbama u stečajnom postupku.</w:t>
      </w:r>
      <w:r w:rsidR="00FA6853" w:rsidRPr="00B6191A">
        <w:t xml:space="preserve"> Ukupno ostvarena </w:t>
      </w:r>
      <w:proofErr w:type="spellStart"/>
      <w:r w:rsidR="00FA6853" w:rsidRPr="00B6191A">
        <w:t>kupovnina</w:t>
      </w:r>
      <w:proofErr w:type="spellEnd"/>
      <w:r w:rsidR="00FA6853" w:rsidRPr="00B6191A">
        <w:t xml:space="preserve"> </w:t>
      </w:r>
      <w:r w:rsidR="00B6191A" w:rsidRPr="00B6191A">
        <w:t xml:space="preserve">2.356.171,90 </w:t>
      </w:r>
      <w:r w:rsidR="00FA6853" w:rsidRPr="00B6191A">
        <w:t>kuna.</w:t>
      </w:r>
    </w:p>
    <w:p w:rsidRDefault="004B6964" w:rsidP="00132460" w:rsidR="00132460" w:rsidRPr="00B6191A">
      <w:pPr>
        <w:ind w:firstLine="708"/>
        <w:jc w:val="both"/>
      </w:pPr>
      <w:r w:rsidRPr="00B6191A">
        <w:t>Ročište za</w:t>
      </w:r>
      <w:r w:rsidR="00132460" w:rsidRPr="00B6191A">
        <w:t xml:space="preserve"> diobu </w:t>
      </w:r>
      <w:proofErr w:type="spellStart"/>
      <w:r w:rsidR="00132460" w:rsidRPr="00B6191A">
        <w:t>kupovnine</w:t>
      </w:r>
      <w:proofErr w:type="spellEnd"/>
      <w:r w:rsidR="00132460" w:rsidRPr="00B6191A">
        <w:t xml:space="preserve"> koja je ostvarena prodajom spomenute nekretnine</w:t>
      </w:r>
      <w:r w:rsidRPr="00B6191A">
        <w:t xml:space="preserve"> održano je </w:t>
      </w:r>
      <w:r w:rsidR="00EA11A8" w:rsidRPr="00B6191A">
        <w:t>1</w:t>
      </w:r>
      <w:r w:rsidR="005155E9" w:rsidRPr="00B6191A">
        <w:t>0</w:t>
      </w:r>
      <w:r w:rsidRPr="00B6191A">
        <w:t>.</w:t>
      </w:r>
      <w:r w:rsidR="005155E9" w:rsidRPr="00B6191A">
        <w:t xml:space="preserve"> rujna</w:t>
      </w:r>
      <w:r w:rsidRPr="00B6191A">
        <w:t xml:space="preserve"> 201</w:t>
      </w:r>
      <w:r w:rsidR="005155E9" w:rsidRPr="00B6191A">
        <w:t>5</w:t>
      </w:r>
      <w:r w:rsidRPr="00B6191A">
        <w:t>. godine.</w:t>
      </w:r>
    </w:p>
    <w:p w:rsidRDefault="005155E9" w:rsidP="00132460" w:rsidR="005155E9" w:rsidRPr="00B6191A">
      <w:pPr>
        <w:ind w:firstLine="708"/>
        <w:jc w:val="both"/>
      </w:pPr>
      <w:r w:rsidRPr="00B6191A">
        <w:t>Diobna masa nakon unovčenja predmetnih nekretnina iznosi 2.356.171,90 kuna</w:t>
      </w:r>
      <w:r w:rsidR="00B6191A" w:rsidRPr="00B6191A">
        <w:t>.</w:t>
      </w:r>
    </w:p>
    <w:p w:rsidRDefault="00132460" w:rsidP="00132460" w:rsidR="00132460" w:rsidRPr="00B6191A">
      <w:pPr>
        <w:overflowPunct w:val="false"/>
        <w:autoSpaceDE w:val="false"/>
        <w:autoSpaceDN w:val="false"/>
        <w:adjustRightInd w:val="false"/>
        <w:ind w:firstLine="360"/>
        <w:jc w:val="both"/>
        <w:textAlignment w:val="baseline"/>
      </w:pPr>
      <w:r w:rsidRPr="00B6191A">
        <w:t xml:space="preserve">      </w:t>
      </w:r>
      <w:r w:rsidR="004B6964" w:rsidRPr="00B6191A">
        <w:t>N</w:t>
      </w:r>
      <w:r w:rsidRPr="00B6191A">
        <w:t xml:space="preserve">a ročištu za diobu </w:t>
      </w:r>
      <w:proofErr w:type="spellStart"/>
      <w:r w:rsidRPr="00B6191A">
        <w:t>kupovnine</w:t>
      </w:r>
      <w:proofErr w:type="spellEnd"/>
      <w:r w:rsidRPr="00B6191A">
        <w:t xml:space="preserve"> od </w:t>
      </w:r>
      <w:r w:rsidR="00BA18AE" w:rsidRPr="00B6191A">
        <w:t>1</w:t>
      </w:r>
      <w:r w:rsidR="005155E9" w:rsidRPr="00B6191A">
        <w:t>0</w:t>
      </w:r>
      <w:r w:rsidRPr="00B6191A">
        <w:t>.</w:t>
      </w:r>
      <w:r w:rsidR="005155E9" w:rsidRPr="00B6191A">
        <w:t xml:space="preserve"> rujna</w:t>
      </w:r>
      <w:r w:rsidRPr="00B6191A">
        <w:t xml:space="preserve"> 201</w:t>
      </w:r>
      <w:r w:rsidR="005155E9" w:rsidRPr="00B6191A">
        <w:t>5</w:t>
      </w:r>
      <w:r w:rsidRPr="00B6191A">
        <w:t xml:space="preserve">., stečajni upravitelj predložio je </w:t>
      </w:r>
      <w:r w:rsidRPr="00B6191A">
        <w:rPr>
          <w:bCs/>
        </w:rPr>
        <w:t xml:space="preserve">izdvajanje u stečajnu masu iznosa od ukupno </w:t>
      </w:r>
      <w:r w:rsidR="005155E9" w:rsidRPr="00B6191A">
        <w:t xml:space="preserve">556.211,65 </w:t>
      </w:r>
      <w:r w:rsidR="00BA18AE" w:rsidRPr="00B6191A">
        <w:rPr>
          <w:bCs/>
        </w:rPr>
        <w:t>kuna</w:t>
      </w:r>
      <w:r w:rsidR="004B6964" w:rsidRPr="00B6191A">
        <w:rPr>
          <w:bCs/>
        </w:rPr>
        <w:t>, na ime troškove unovčenja nekretnine.</w:t>
      </w:r>
      <w:r w:rsidRPr="00B6191A">
        <w:t xml:space="preserve"> </w:t>
      </w:r>
    </w:p>
    <w:p w:rsidRDefault="00EA11A8" w:rsidP="00EA11A8" w:rsidR="00EA11A8" w:rsidRPr="00B6191A">
      <w:pPr>
        <w:overflowPunct w:val="false"/>
        <w:autoSpaceDE w:val="false"/>
        <w:autoSpaceDN w:val="false"/>
        <w:adjustRightInd w:val="false"/>
        <w:jc w:val="both"/>
        <w:textAlignment w:val="baseline"/>
      </w:pPr>
      <w:r w:rsidRPr="00B6191A">
        <w:tab/>
        <w:t>Stečajni upravitelj je troškove obrazložio kako slijedi:</w:t>
      </w:r>
    </w:p>
    <w:p w:rsidRDefault="005155E9" w:rsidP="00EA11A8" w:rsidR="005155E9" w:rsidRPr="00B6191A">
      <w:pPr>
        <w:overflowPunct w:val="false"/>
        <w:autoSpaceDE w:val="false"/>
        <w:autoSpaceDN w:val="false"/>
        <w:adjustRightInd w:val="false"/>
        <w:jc w:val="both"/>
        <w:textAlignment w:val="baseline"/>
      </w:pPr>
    </w:p>
    <w:p w:rsidRDefault="005155E9" w:rsidP="005155E9" w:rsidR="005155E9" w:rsidRPr="00B6191A">
      <w:r w:rsidRPr="00B6191A">
        <w:t xml:space="preserve">1.Stambena zgrada br. 67, I. </w:t>
      </w:r>
      <w:proofErr w:type="spellStart"/>
      <w:r w:rsidRPr="00B6191A">
        <w:t>Trnava</w:t>
      </w:r>
      <w:proofErr w:type="spellEnd"/>
      <w:r w:rsidRPr="00B6191A">
        <w:t xml:space="preserve"> i dvorište 704 m2, z.k.ul. 24454 k.o. </w:t>
      </w:r>
      <w:proofErr w:type="spellStart"/>
      <w:r w:rsidRPr="00B6191A">
        <w:t>Resnik</w:t>
      </w:r>
      <w:proofErr w:type="spellEnd"/>
      <w:r w:rsidRPr="00B6191A">
        <w:t>, k.č.br. 2317/1</w:t>
      </w:r>
    </w:p>
    <w:p w:rsidRDefault="005155E9" w:rsidP="005155E9" w:rsidR="005155E9" w:rsidRPr="00B6191A">
      <w:r w:rsidRPr="00B6191A">
        <w:t xml:space="preserve">-8. etaža 711/10000 dvosobni stan na drugom katu površine 43,40 m2, s pripadajućom terasom površine 5,08 m2, te s pripadajućim parkiralištem površine 12,50 m2 ( oznake </w:t>
      </w:r>
    </w:p>
    <w:p w:rsidRDefault="005155E9" w:rsidP="005155E9" w:rsidR="005155E9" w:rsidRPr="00B6191A">
      <w:r w:rsidRPr="00B6191A">
        <w:t>Pm3 ), odnosno ukupne površine 60,98 m2, u nacrtu označen 2.A</w:t>
      </w:r>
    </w:p>
    <w:p w:rsidRDefault="005155E9" w:rsidP="005155E9" w:rsidR="005155E9" w:rsidRPr="00B6191A"/>
    <w:p w:rsidRDefault="005155E9" w:rsidP="005155E9" w:rsidR="005155E9" w:rsidRPr="00B6191A">
      <w:r w:rsidRPr="00B6191A">
        <w:lastRenderedPageBreak/>
        <w:t>čl.170.st.1 SZ-a</w:t>
      </w:r>
    </w:p>
    <w:p w:rsidRDefault="005155E9" w:rsidP="005155E9" w:rsidR="005155E9" w:rsidRPr="00B6191A">
      <w:r w:rsidRPr="00B6191A">
        <w:t>-nekretnina unovčena za 280.000,00 kn x 5% paušalno =      14.000,00 kn</w:t>
      </w:r>
    </w:p>
    <w:p w:rsidRDefault="005155E9" w:rsidP="005155E9" w:rsidR="005155E9" w:rsidRPr="00B6191A">
      <w:r w:rsidRPr="00B6191A">
        <w:t xml:space="preserve">-PDV 25%                                                                               50.316,00 kn  </w:t>
      </w:r>
    </w:p>
    <w:p w:rsidRDefault="005155E9" w:rsidP="005155E9" w:rsidR="005155E9" w:rsidRPr="00B6191A">
      <w:pPr>
        <w:rPr>
          <w:u w:val="single"/>
        </w:rPr>
      </w:pPr>
      <w:r w:rsidRPr="00B6191A">
        <w:rPr>
          <w:u w:val="single"/>
        </w:rPr>
        <w:t>-pričuva                                                                                      3.011,58 kn</w:t>
      </w:r>
    </w:p>
    <w:p w:rsidRDefault="005155E9" w:rsidP="005155E9" w:rsidR="005155E9" w:rsidRPr="00B6191A">
      <w:r w:rsidRPr="00B6191A">
        <w:t xml:space="preserve">                                                                            Ukupno        67.327,58 kn</w:t>
      </w:r>
    </w:p>
    <w:p w:rsidRDefault="005155E9" w:rsidP="005155E9" w:rsidR="005155E9" w:rsidRPr="00B6191A"/>
    <w:p w:rsidRDefault="005155E9" w:rsidP="005155E9" w:rsidR="005155E9" w:rsidRPr="00B6191A">
      <w:r w:rsidRPr="00B6191A">
        <w:t xml:space="preserve">           </w:t>
      </w:r>
    </w:p>
    <w:p w:rsidRDefault="005155E9" w:rsidP="005155E9" w:rsidR="005155E9" w:rsidRPr="00B6191A">
      <w:r w:rsidRPr="00B6191A">
        <w:t>--14. etaža 1127/10000 trosobni stan površine 56,60 m2, s pripadajućom terasom površine 6,61 m2, s pripadajućom terasom površine 20,95 m2, te s pripadajućim  parkiralištem površine 12,50 m2 8 oznake pm4 ), odnosno ukupne površine 96,66 m2, u nacrtu označeno 3.C</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416.000,00 kn x 5% paušalno =   20.800,17 kn</w:t>
      </w:r>
    </w:p>
    <w:p w:rsidRDefault="005155E9" w:rsidP="005155E9" w:rsidR="005155E9" w:rsidRPr="00B6191A">
      <w:r w:rsidRPr="00B6191A">
        <w:t>-PDV 25%                                                                            75.370,88 kn</w:t>
      </w:r>
    </w:p>
    <w:p w:rsidRDefault="005155E9" w:rsidP="005155E9" w:rsidR="005155E9" w:rsidRPr="00B6191A">
      <w:pPr>
        <w:rPr>
          <w:u w:val="single"/>
        </w:rPr>
      </w:pPr>
      <w:r w:rsidRPr="00B6191A">
        <w:rPr>
          <w:u w:val="single"/>
        </w:rPr>
        <w:t>-pričuva                                                                                  4.884,30 kn</w:t>
      </w:r>
    </w:p>
    <w:p w:rsidRDefault="005155E9" w:rsidP="005155E9" w:rsidR="005155E9" w:rsidRPr="00B6191A">
      <w:r w:rsidRPr="00B6191A">
        <w:t xml:space="preserve">                                                                          Ukupno     101.055,35 kn</w:t>
      </w:r>
    </w:p>
    <w:p w:rsidRDefault="005155E9" w:rsidP="005155E9" w:rsidR="005155E9" w:rsidRPr="00B6191A">
      <w:pPr>
        <w:rPr>
          <w:u w:val="single"/>
        </w:rPr>
      </w:pPr>
    </w:p>
    <w:p w:rsidRDefault="005155E9" w:rsidP="005155E9" w:rsidR="005155E9" w:rsidRPr="00B6191A"/>
    <w:p w:rsidRDefault="005155E9" w:rsidP="005155E9" w:rsidR="005155E9" w:rsidRPr="00B6191A">
      <w:pPr>
        <w:jc w:val="center"/>
      </w:pPr>
    </w:p>
    <w:p w:rsidRDefault="005155E9" w:rsidP="005155E9" w:rsidR="005155E9" w:rsidRPr="00B6191A">
      <w:r w:rsidRPr="00B6191A">
        <w:t xml:space="preserve">2.Stambena zgrada br.9 Aleja Tišine i dvorište 743 m2, z.k.ul. 36010 k.o. </w:t>
      </w:r>
      <w:proofErr w:type="spellStart"/>
      <w:r w:rsidRPr="00B6191A">
        <w:t>Granešina</w:t>
      </w:r>
      <w:proofErr w:type="spellEnd"/>
      <w:r w:rsidRPr="00B6191A">
        <w:t xml:space="preserve">, k.č.br. 393/8 </w:t>
      </w:r>
    </w:p>
    <w:p w:rsidRDefault="005155E9" w:rsidP="005155E9" w:rsidR="005155E9" w:rsidRPr="00B6191A">
      <w:pPr>
        <w:jc w:val="center"/>
      </w:pPr>
    </w:p>
    <w:p w:rsidRDefault="005155E9" w:rsidP="005155E9" w:rsidR="005155E9" w:rsidRPr="00B6191A">
      <w:r w:rsidRPr="00B6191A">
        <w:t xml:space="preserve">-2. etaža 783/10000 dvosobni stan u prizemlju površine 38,04 m2, s pripadajućim spremištem površine 3,96 m2 ( </w:t>
      </w:r>
      <w:proofErr w:type="spellStart"/>
      <w:r w:rsidRPr="00B6191A">
        <w:t>oznske</w:t>
      </w:r>
      <w:proofErr w:type="spellEnd"/>
      <w:r w:rsidRPr="00B6191A">
        <w:t xml:space="preserve"> S2 ) i sa pripadajućim parkiralištem površine 2,88 m2 ( oznake pm5 ), odnosno ukupne površine 44,88 m2 u nacrtu oznake 001.</w:t>
      </w:r>
    </w:p>
    <w:p w:rsidRDefault="005155E9" w:rsidP="005155E9" w:rsidR="005155E9" w:rsidRPr="00B6191A"/>
    <w:p w:rsidRDefault="005155E9" w:rsidP="005155E9" w:rsidR="005155E9" w:rsidRPr="00B6191A">
      <w:r w:rsidRPr="00B6191A">
        <w:t xml:space="preserve">čl. 170.st.1. SZ-a </w:t>
      </w:r>
    </w:p>
    <w:p w:rsidRDefault="005155E9" w:rsidP="005155E9" w:rsidR="005155E9" w:rsidRPr="00B6191A">
      <w:r w:rsidRPr="00B6191A">
        <w:t>-nekretnina unovčena za 260.000,00 kn x 5% paušalno =    13.000,00 kn</w:t>
      </w:r>
    </w:p>
    <w:p w:rsidRDefault="005155E9" w:rsidP="005155E9" w:rsidR="005155E9" w:rsidRPr="00B6191A">
      <w:r w:rsidRPr="00B6191A">
        <w:t>-PDV 25%                                                                              45.671,60 kn</w:t>
      </w:r>
    </w:p>
    <w:p w:rsidRDefault="005155E9" w:rsidP="005155E9" w:rsidR="005155E9" w:rsidRPr="00B6191A">
      <w:pPr>
        <w:rPr>
          <w:u w:val="single"/>
        </w:rPr>
      </w:pPr>
      <w:r w:rsidRPr="00B6191A">
        <w:t xml:space="preserve">__________________________________________________________ </w:t>
      </w:r>
    </w:p>
    <w:p w:rsidRDefault="005155E9" w:rsidP="005155E9" w:rsidR="005155E9" w:rsidRPr="00B6191A">
      <w:r w:rsidRPr="00B6191A">
        <w:t xml:space="preserve">                                                                           Ukupno        58.671,60 kn</w:t>
      </w:r>
    </w:p>
    <w:p w:rsidRDefault="005155E9" w:rsidP="005155E9" w:rsidR="005155E9" w:rsidRPr="00B6191A"/>
    <w:p w:rsidRDefault="005155E9" w:rsidP="005155E9" w:rsidR="005155E9" w:rsidRPr="00B6191A"/>
    <w:p w:rsidRDefault="005155E9" w:rsidP="005155E9" w:rsidR="005155E9" w:rsidRPr="00B6191A">
      <w:r w:rsidRPr="00B6191A">
        <w:t xml:space="preserve"> -3. etaža 754/10000 dvosobni stan u prizemlju površine 36,44 m2 s pripadajućim spremištem površine 3,92 m2 ( oznake S3 ) i sa pripadajućim parkiralištem površine 2,88 m2 ( oznake pm6 ), odnosno ukupne površine 43,24 m2 u nacrtu oznake 002.</w:t>
      </w:r>
    </w:p>
    <w:p w:rsidRDefault="005155E9" w:rsidP="005155E9" w:rsidR="005155E9" w:rsidRPr="00B6191A">
      <w:r w:rsidRPr="00B6191A">
        <w:t xml:space="preserve">  </w:t>
      </w:r>
    </w:p>
    <w:p w:rsidRDefault="005155E9" w:rsidP="005155E9" w:rsidR="005155E9" w:rsidRPr="00B6191A">
      <w:r w:rsidRPr="00B6191A">
        <w:t>čl.170.st.1. SZ-a</w:t>
      </w:r>
    </w:p>
    <w:p w:rsidRDefault="005155E9" w:rsidP="005155E9" w:rsidR="005155E9" w:rsidRPr="00B6191A">
      <w:r w:rsidRPr="00B6191A">
        <w:t>-nekretnina unovčena za 271.000,00 kn x 5% paušalno =    13.550,00 kn</w:t>
      </w:r>
    </w:p>
    <w:p w:rsidRDefault="005155E9" w:rsidP="005155E9" w:rsidR="005155E9" w:rsidRPr="00B6191A">
      <w:r w:rsidRPr="00B6191A">
        <w:t>-PDV 25%                                                                              47.842,34 kn</w:t>
      </w:r>
    </w:p>
    <w:p w:rsidRDefault="005155E9" w:rsidP="005155E9" w:rsidR="005155E9" w:rsidRPr="00B6191A">
      <w:pPr>
        <w:rPr>
          <w:u w:val="single"/>
        </w:rPr>
      </w:pPr>
      <w:r w:rsidRPr="00B6191A">
        <w:rPr>
          <w:u w:val="single"/>
        </w:rPr>
        <w:t>-pričuva                                                                                    2.129,19 kn</w:t>
      </w:r>
    </w:p>
    <w:p w:rsidRDefault="005155E9" w:rsidP="005155E9" w:rsidR="005155E9" w:rsidRPr="00B6191A">
      <w:r w:rsidRPr="00B6191A">
        <w:t xml:space="preserve">                                                                           Ukupno        63.521,53 kn </w:t>
      </w:r>
    </w:p>
    <w:p w:rsidRDefault="005155E9" w:rsidP="005155E9" w:rsidR="005155E9" w:rsidRPr="00B6191A"/>
    <w:p w:rsidRDefault="005155E9" w:rsidP="005155E9" w:rsidR="005155E9" w:rsidRPr="00B6191A">
      <w:r w:rsidRPr="00B6191A">
        <w:t xml:space="preserve">3. Zgrada mješovite uporabe i dvorište 929 m2, avenija Dubrava 124, z.k.ul.36320 k.o. </w:t>
      </w:r>
      <w:proofErr w:type="spellStart"/>
      <w:r w:rsidRPr="00B6191A">
        <w:t>Granešina</w:t>
      </w:r>
      <w:proofErr w:type="spellEnd"/>
      <w:r w:rsidRPr="00B6191A">
        <w:t>, k.č.br.3039/2649</w:t>
      </w:r>
    </w:p>
    <w:p w:rsidRDefault="005155E9" w:rsidP="005155E9" w:rsidR="005155E9" w:rsidRPr="00B6191A"/>
    <w:p w:rsidRDefault="005155E9" w:rsidP="005155E9" w:rsidR="005155E9" w:rsidRPr="00B6191A"/>
    <w:p w:rsidRDefault="005155E9" w:rsidP="005155E9" w:rsidR="005155E9" w:rsidRPr="00B6191A">
      <w:r w:rsidRPr="00B6191A">
        <w:t xml:space="preserve"> -72. etaža 242/10000 četverosoban stan na drugom katu površine 97,56 m2 s pripadajućom</w:t>
      </w:r>
    </w:p>
    <w:p w:rsidRDefault="005155E9" w:rsidP="005155E9" w:rsidR="005155E9" w:rsidRPr="00B6191A">
      <w:r w:rsidRPr="00B6191A">
        <w:t xml:space="preserve">  </w:t>
      </w:r>
      <w:proofErr w:type="spellStart"/>
      <w:r w:rsidRPr="00B6191A">
        <w:t>loggiom</w:t>
      </w:r>
      <w:proofErr w:type="spellEnd"/>
      <w:r w:rsidRPr="00B6191A">
        <w:t xml:space="preserve"> površine 2,75 m2, odnosno sveukupne površine 100,31 m2 u nacrtu označen 202.</w:t>
      </w:r>
    </w:p>
    <w:p w:rsidRDefault="005155E9" w:rsidP="005155E9" w:rsidR="005155E9" w:rsidRPr="00B6191A"/>
    <w:p w:rsidRDefault="005155E9" w:rsidP="005155E9" w:rsidR="005155E9" w:rsidRPr="00B6191A">
      <w:r w:rsidRPr="00B6191A">
        <w:t xml:space="preserve">  čl.170.st.1.SZ-a</w:t>
      </w:r>
    </w:p>
    <w:p w:rsidRDefault="005155E9" w:rsidP="005155E9" w:rsidR="005155E9" w:rsidRPr="00B6191A">
      <w:r w:rsidRPr="00B6191A">
        <w:t>-nekretnina unovčena za 787.671,90 kn x 5% paušalno =        39.383,60 kn</w:t>
      </w:r>
    </w:p>
    <w:p w:rsidRDefault="005155E9" w:rsidP="005155E9" w:rsidR="005155E9" w:rsidRPr="00B6191A">
      <w:pPr>
        <w:pBdr>
          <w:bottom w:space="1" w:sz="12" w:color="auto" w:val="single"/>
        </w:pBdr>
      </w:pPr>
      <w:r w:rsidRPr="00B6191A">
        <w:t>-PDV 25%                                                                                139.827,52 kn</w:t>
      </w:r>
    </w:p>
    <w:p w:rsidRDefault="005155E9" w:rsidP="005155E9" w:rsidR="005155E9" w:rsidRPr="00B6191A">
      <w:pPr>
        <w:pBdr>
          <w:bottom w:space="1" w:sz="12" w:color="auto" w:val="single"/>
        </w:pBdr>
      </w:pPr>
    </w:p>
    <w:p w:rsidRDefault="005155E9" w:rsidP="005155E9" w:rsidR="005155E9" w:rsidRPr="00B6191A">
      <w:r w:rsidRPr="00B6191A">
        <w:t xml:space="preserve">                                                                             Ukupno       179.211,12 kn</w:t>
      </w:r>
    </w:p>
    <w:p w:rsidRDefault="005155E9" w:rsidP="005155E9" w:rsidR="005155E9" w:rsidRPr="00B6191A"/>
    <w:p w:rsidRDefault="005155E9" w:rsidP="005155E9" w:rsidR="005155E9" w:rsidRPr="00B6191A">
      <w:r w:rsidRPr="00B6191A">
        <w:t xml:space="preserve">-1. Etaža 15/10000 garaža u podrumu-2, površine 12,46 m2 u nacrtu označeno GM         </w:t>
      </w:r>
    </w:p>
    <w:p w:rsidRDefault="005155E9" w:rsidP="005155E9" w:rsidR="005155E9" w:rsidRPr="00B6191A"/>
    <w:p w:rsidRDefault="005155E9" w:rsidP="005155E9" w:rsidR="005155E9" w:rsidRPr="00B6191A">
      <w:r w:rsidRPr="00B6191A">
        <w:t xml:space="preserve">   čl.170.st.1. SZ-a</w:t>
      </w:r>
    </w:p>
    <w:p w:rsidRDefault="005155E9" w:rsidP="005155E9" w:rsidR="005155E9" w:rsidRPr="00B6191A">
      <w:r w:rsidRPr="00B6191A">
        <w:t>-nekretnina unovčena za 6.000,00 kn x 5% paušalno =            300,00 kn</w:t>
      </w:r>
    </w:p>
    <w:p w:rsidRDefault="005155E9" w:rsidP="005155E9" w:rsidR="005155E9" w:rsidRPr="00B6191A">
      <w:pPr>
        <w:rPr>
          <w:u w:val="single"/>
        </w:rPr>
      </w:pPr>
      <w:r w:rsidRPr="00B6191A">
        <w:rPr>
          <w:u w:val="single"/>
        </w:rPr>
        <w:t>-PDV 25%                                                                                 825,12 kn</w:t>
      </w:r>
    </w:p>
    <w:p w:rsidRDefault="005155E9" w:rsidP="005155E9" w:rsidR="005155E9" w:rsidRPr="00B6191A">
      <w:pPr>
        <w:rPr>
          <w:u w:val="single"/>
        </w:rPr>
      </w:pPr>
    </w:p>
    <w:p w:rsidRDefault="005155E9" w:rsidP="005155E9" w:rsidR="005155E9" w:rsidRPr="00B6191A">
      <w:r w:rsidRPr="00B6191A">
        <w:t xml:space="preserve">                                                                          Ukupno          1.125,12 kn    </w:t>
      </w:r>
    </w:p>
    <w:p w:rsidRDefault="005155E9" w:rsidP="005155E9" w:rsidR="005155E9" w:rsidRPr="00B6191A">
      <w:r w:rsidRPr="00B6191A">
        <w:t xml:space="preserve">       </w:t>
      </w:r>
    </w:p>
    <w:p w:rsidRDefault="005155E9" w:rsidP="005155E9" w:rsidR="005155E9" w:rsidRPr="00B6191A">
      <w:pPr>
        <w:jc w:val="center"/>
      </w:pPr>
    </w:p>
    <w:p w:rsidRDefault="005155E9" w:rsidP="005155E9" w:rsidR="005155E9" w:rsidRPr="00B6191A"/>
    <w:p w:rsidRDefault="005155E9" w:rsidP="005155E9" w:rsidR="005155E9" w:rsidRPr="00B6191A">
      <w:r w:rsidRPr="00B6191A">
        <w:t xml:space="preserve">-2. etaža 16/10000 garaža u podrumu-2, površine 13,25 m2 u nacrtu označeno GM2 </w:t>
      </w:r>
    </w:p>
    <w:p w:rsidRDefault="005155E9" w:rsidP="005155E9" w:rsidR="005155E9" w:rsidRPr="00B6191A"/>
    <w:p w:rsidRDefault="005155E9" w:rsidP="005155E9" w:rsidR="005155E9" w:rsidRPr="00B6191A">
      <w:r w:rsidRPr="00B6191A">
        <w:t xml:space="preserve">čl.170.st.1. SZ-a </w:t>
      </w:r>
    </w:p>
    <w:p w:rsidRDefault="005155E9" w:rsidP="005155E9" w:rsidR="005155E9" w:rsidRPr="00B6191A">
      <w:r w:rsidRPr="00B6191A">
        <w:t>-nekretnina unovčena za 8.000,00 kn x 5% paušalno =           400,00 kn</w:t>
      </w:r>
    </w:p>
    <w:p w:rsidRDefault="005155E9" w:rsidP="005155E9" w:rsidR="005155E9" w:rsidRPr="00B6191A">
      <w:r w:rsidRPr="00B6191A">
        <w:t>-PDV 25%                                                                              1.100,16 kn</w:t>
      </w:r>
    </w:p>
    <w:p w:rsidRDefault="005155E9" w:rsidP="005155E9" w:rsidR="005155E9" w:rsidRPr="00B6191A">
      <w:r w:rsidRPr="00B6191A">
        <w:t>_________________________________________________________</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p w:rsidRDefault="005155E9" w:rsidP="005155E9" w:rsidR="005155E9" w:rsidRPr="00B6191A">
      <w:r w:rsidRPr="00B6191A">
        <w:t>-3. etaža 16/10000 garaža u podrumu-2, površine 13,25 m2, u nacrtu označeno GM3</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6.000,00 x 5% paušalno =                 300,95 kn</w:t>
      </w:r>
    </w:p>
    <w:p w:rsidRDefault="005155E9" w:rsidP="005155E9" w:rsidR="005155E9" w:rsidRPr="00B6191A">
      <w:r w:rsidRPr="00B6191A">
        <w:t>-PDV 25%                                                                                  825,12 kn</w:t>
      </w:r>
    </w:p>
    <w:p w:rsidRDefault="005155E9" w:rsidP="005155E9" w:rsidR="005155E9" w:rsidRPr="00B6191A">
      <w:r w:rsidRPr="00B6191A">
        <w:t>__________________________________________________________</w:t>
      </w:r>
    </w:p>
    <w:p w:rsidRDefault="005155E9" w:rsidP="005155E9" w:rsidR="005155E9" w:rsidRPr="00B6191A">
      <w:pPr>
        <w:tabs>
          <w:tab w:pos="210" w:val="left"/>
        </w:tabs>
      </w:pPr>
      <w:r w:rsidRPr="00B6191A">
        <w:tab/>
        <w:t xml:space="preserve">                                                                     Ukupno            1.125,12 kn                                                    </w:t>
      </w:r>
    </w:p>
    <w:p w:rsidRDefault="005155E9" w:rsidP="005155E9" w:rsidR="005155E9" w:rsidRPr="00B6191A"/>
    <w:p w:rsidRDefault="005155E9" w:rsidP="005155E9" w:rsidR="005155E9" w:rsidRPr="00B6191A"/>
    <w:p w:rsidRDefault="005155E9" w:rsidP="005155E9" w:rsidR="005155E9" w:rsidRPr="00B6191A">
      <w:r w:rsidRPr="00B6191A">
        <w:t xml:space="preserve">-5. etaža 86/10000 garaža u podrumu-2 površine 13,25 m2 s pripadajućim spremištem površine 57,00 m2 ( oznake S1 ), </w:t>
      </w:r>
      <w:proofErr w:type="spellStart"/>
      <w:r w:rsidRPr="00B6191A">
        <w:t>onosno</w:t>
      </w:r>
      <w:proofErr w:type="spellEnd"/>
      <w:r w:rsidRPr="00B6191A">
        <w:t xml:space="preserve"> sveukupne površine 70,25 m2 u nacrtu označeno GM5.</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25.000,00 kn x 5% paušalno =   1.250,00 kn</w:t>
      </w:r>
    </w:p>
    <w:p w:rsidRDefault="005155E9" w:rsidP="005155E9" w:rsidR="005155E9" w:rsidRPr="00B6191A">
      <w:r w:rsidRPr="00B6191A">
        <w:t xml:space="preserve">-PDV 25%                                                                          3.438,00 kn   </w:t>
      </w:r>
    </w:p>
    <w:p w:rsidRDefault="005155E9" w:rsidP="005155E9" w:rsidR="005155E9" w:rsidRPr="00B6191A">
      <w:pPr>
        <w:rPr>
          <w:u w:val="single"/>
        </w:rPr>
      </w:pPr>
      <w:r w:rsidRPr="00B6191A">
        <w:rPr>
          <w:u w:val="single"/>
        </w:rPr>
        <w:t xml:space="preserve">_______________________________________________________ </w:t>
      </w:r>
    </w:p>
    <w:p w:rsidRDefault="005155E9" w:rsidP="005155E9" w:rsidR="005155E9" w:rsidRPr="00B6191A">
      <w:r w:rsidRPr="00B6191A">
        <w:t xml:space="preserve">                                                                      Ukupno        4.688,00 kn  </w:t>
      </w:r>
    </w:p>
    <w:p w:rsidRDefault="005155E9" w:rsidP="005155E9" w:rsidR="005155E9" w:rsidRPr="00B6191A"/>
    <w:p w:rsidRDefault="005155E9" w:rsidP="005155E9" w:rsidR="005155E9" w:rsidRPr="00B6191A">
      <w:pPr>
        <w:rPr>
          <w:u w:val="single"/>
        </w:rPr>
      </w:pPr>
      <w:r w:rsidRPr="00B6191A">
        <w:t>-11. etaža 15/10000 garaža u podrumu-2, površine 12,46 m2 u nacrtu označeno GM11</w:t>
      </w:r>
      <w:r w:rsidRPr="00B6191A">
        <w:rPr>
          <w:u w:val="single"/>
        </w:rPr>
        <w:t xml:space="preserve"> </w:t>
      </w:r>
    </w:p>
    <w:p w:rsidRDefault="005155E9" w:rsidP="005155E9" w:rsidR="005155E9" w:rsidRPr="00B6191A">
      <w:pPr>
        <w:rPr>
          <w:u w:val="single"/>
        </w:rPr>
      </w:pPr>
    </w:p>
    <w:p w:rsidRDefault="005155E9" w:rsidP="005155E9" w:rsidR="005155E9" w:rsidRPr="00B6191A">
      <w:r w:rsidRPr="00B6191A">
        <w:t>čl.170.st. 1 SZ-a</w:t>
      </w:r>
    </w:p>
    <w:p w:rsidRDefault="005155E9" w:rsidP="005155E9" w:rsidR="005155E9" w:rsidRPr="00B6191A">
      <w:r w:rsidRPr="00B6191A">
        <w:t>-nekretnina unovčena za 6.000,00 kn x 5% paušalno =       300,00 kn</w:t>
      </w:r>
    </w:p>
    <w:p w:rsidRDefault="005155E9" w:rsidP="005155E9" w:rsidR="005155E9" w:rsidRPr="00B6191A">
      <w:r w:rsidRPr="00B6191A">
        <w:t>-PDV 25%                                                                            825,12 kn</w:t>
      </w:r>
    </w:p>
    <w:p w:rsidRDefault="005155E9" w:rsidP="005155E9" w:rsidR="005155E9" w:rsidRPr="00B6191A">
      <w:r w:rsidRPr="00B6191A">
        <w:t>________________________________________________________</w:t>
      </w:r>
    </w:p>
    <w:p w:rsidRDefault="005155E9" w:rsidP="005155E9" w:rsidR="005155E9" w:rsidRPr="00B6191A">
      <w:r w:rsidRPr="00B6191A">
        <w:t xml:space="preserve">                                                                    Ukupno          1.125,12 kn</w:t>
      </w:r>
    </w:p>
    <w:p w:rsidRDefault="005155E9" w:rsidP="005155E9" w:rsidR="005155E9" w:rsidRPr="00B6191A"/>
    <w:p w:rsidRDefault="005155E9" w:rsidP="005155E9" w:rsidR="005155E9" w:rsidRPr="00B6191A">
      <w:r w:rsidRPr="00B6191A">
        <w:t xml:space="preserve">12. etaža 16/10000 garaža u podrumu-2, površine 13,25 m2 u nacrtu označeno KM12 </w:t>
      </w:r>
    </w:p>
    <w:p w:rsidRDefault="005155E9" w:rsidP="005155E9" w:rsidR="005155E9" w:rsidRPr="00B6191A"/>
    <w:p w:rsidRDefault="005155E9" w:rsidP="005155E9" w:rsidR="005155E9" w:rsidRPr="00B6191A">
      <w:r w:rsidRPr="00B6191A">
        <w:t>čl.170.st. 1. SZ-a</w:t>
      </w:r>
    </w:p>
    <w:p w:rsidRDefault="005155E9" w:rsidP="005155E9" w:rsidR="005155E9" w:rsidRPr="00B6191A">
      <w:r w:rsidRPr="00B6191A">
        <w:t>-nekretnina unovčena za 11.000,00 kn x 5% paušalno =      550,00 kn</w:t>
      </w:r>
    </w:p>
    <w:p w:rsidRDefault="005155E9" w:rsidP="005155E9" w:rsidR="005155E9" w:rsidRPr="00B6191A">
      <w:r w:rsidRPr="00B6191A">
        <w:lastRenderedPageBreak/>
        <w:t>-PDV 25%                                                                           1.512,72 kn</w:t>
      </w:r>
    </w:p>
    <w:p w:rsidRDefault="005155E9" w:rsidP="005155E9" w:rsidR="005155E9" w:rsidRPr="00B6191A">
      <w:r w:rsidRPr="00B6191A">
        <w:t xml:space="preserve">_______________________________________________________________                    </w:t>
      </w:r>
    </w:p>
    <w:p w:rsidRDefault="005155E9" w:rsidP="005155E9" w:rsidR="005155E9" w:rsidRPr="00B6191A">
      <w:r w:rsidRPr="00B6191A">
        <w:t xml:space="preserve">                                                                    Ukupno          2.062,72 kn</w:t>
      </w:r>
    </w:p>
    <w:p w:rsidRDefault="005155E9" w:rsidP="005155E9" w:rsidR="005155E9" w:rsidRPr="00B6191A"/>
    <w:p w:rsidRDefault="005155E9" w:rsidP="005155E9" w:rsidR="005155E9" w:rsidRPr="00B6191A">
      <w:r w:rsidRPr="00B6191A">
        <w:t>13. etaža 15/10000 garaža u podrumu-2, površine 12,56 m2 u nacrtu označeno GM13</w:t>
      </w:r>
    </w:p>
    <w:p w:rsidRDefault="005155E9" w:rsidP="005155E9" w:rsidR="005155E9" w:rsidRPr="00B6191A"/>
    <w:p w:rsidRDefault="005155E9" w:rsidP="005155E9" w:rsidR="005155E9" w:rsidRPr="00B6191A">
      <w:r w:rsidRPr="00B6191A">
        <w:t>čl.170.st. 1. SZ-a</w:t>
      </w:r>
    </w:p>
    <w:p w:rsidRDefault="005155E9" w:rsidP="005155E9" w:rsidR="005155E9" w:rsidRPr="00B6191A">
      <w:pPr>
        <w:jc w:val="center"/>
      </w:pPr>
    </w:p>
    <w:p w:rsidRDefault="005155E9" w:rsidP="005155E9" w:rsidR="005155E9" w:rsidRPr="00B6191A">
      <w:r w:rsidRPr="00B6191A">
        <w:t xml:space="preserve">-nekretnina unovčena za 6.000,00 x 5% paušalno =        300,00 kn                                               </w:t>
      </w:r>
    </w:p>
    <w:p w:rsidRDefault="005155E9" w:rsidP="005155E9" w:rsidR="005155E9" w:rsidRPr="00B6191A">
      <w:r w:rsidRPr="00B6191A">
        <w:t>-PDV 25%                                                                         825,12 kn</w:t>
      </w:r>
    </w:p>
    <w:p w:rsidRDefault="005155E9" w:rsidP="005155E9" w:rsidR="005155E9" w:rsidRPr="00B6191A">
      <w:r w:rsidRPr="00B6191A">
        <w:t xml:space="preserve">________________________________________________________   </w:t>
      </w:r>
    </w:p>
    <w:p w:rsidRDefault="005155E9" w:rsidP="005155E9" w:rsidR="005155E9" w:rsidRPr="00B6191A">
      <w:r w:rsidRPr="00B6191A">
        <w:t xml:space="preserve">                                                            Ukupno                1.125,12 kn</w:t>
      </w:r>
    </w:p>
    <w:p w:rsidRDefault="005155E9" w:rsidP="005155E9" w:rsidR="005155E9" w:rsidRPr="00B6191A"/>
    <w:p w:rsidRDefault="005155E9" w:rsidP="005155E9" w:rsidR="005155E9" w:rsidRPr="00B6191A">
      <w:r w:rsidRPr="00B6191A">
        <w:t>16. etaža 16/10000 garaža u podrumu-2, površine 13,25 kn u nacrtu označeno GM</w:t>
      </w:r>
    </w:p>
    <w:p w:rsidRDefault="005155E9" w:rsidP="005155E9" w:rsidR="005155E9" w:rsidRPr="00B6191A"/>
    <w:p w:rsidRDefault="005155E9" w:rsidP="005155E9" w:rsidR="005155E9" w:rsidRPr="00B6191A">
      <w:r w:rsidRPr="00B6191A">
        <w:t xml:space="preserve">čl.170. st.1 SZ-a </w:t>
      </w:r>
    </w:p>
    <w:p w:rsidRDefault="005155E9" w:rsidP="005155E9" w:rsidR="005155E9" w:rsidRPr="00B6191A">
      <w:r w:rsidRPr="00B6191A">
        <w:t>-nekretnina unovčena za 6.000,00 kn x 5% paušalno =      300,00 kn</w:t>
      </w:r>
    </w:p>
    <w:p w:rsidRDefault="005155E9" w:rsidP="005155E9" w:rsidR="005155E9" w:rsidRPr="00B6191A">
      <w:r w:rsidRPr="00B6191A">
        <w:t xml:space="preserve">-PDV 25%                                                                            825,12 kn </w:t>
      </w:r>
    </w:p>
    <w:p w:rsidRDefault="005155E9" w:rsidP="005155E9" w:rsidR="005155E9" w:rsidRPr="00B6191A">
      <w:r w:rsidRPr="00B6191A">
        <w:t xml:space="preserve">_______________________________________________________                                                                                                 </w:t>
      </w:r>
    </w:p>
    <w:p w:rsidRDefault="005155E9" w:rsidP="005155E9" w:rsidR="005155E9" w:rsidRPr="00B6191A">
      <w:r w:rsidRPr="00B6191A">
        <w:t xml:space="preserve">                                                                Ukupno              1.125,12 kn</w:t>
      </w:r>
    </w:p>
    <w:p w:rsidRDefault="005155E9" w:rsidP="005155E9" w:rsidR="005155E9" w:rsidRPr="00B6191A"/>
    <w:p w:rsidRDefault="005155E9" w:rsidP="005155E9" w:rsidR="005155E9" w:rsidRPr="00B6191A">
      <w:r w:rsidRPr="00B6191A">
        <w:t xml:space="preserve">23. etaža 16/10000 garaža u podrumu -2, površine 13,25 m2 u nacrtu označeno GM23 </w:t>
      </w:r>
    </w:p>
    <w:p w:rsidRDefault="005155E9" w:rsidP="005155E9" w:rsidR="005155E9" w:rsidRPr="00B6191A"/>
    <w:p w:rsidRDefault="005155E9" w:rsidP="005155E9" w:rsidR="005155E9" w:rsidRPr="00B6191A">
      <w:r w:rsidRPr="00B6191A">
        <w:t xml:space="preserve"> čl.170. st.1. SZ-a </w:t>
      </w:r>
    </w:p>
    <w:p w:rsidRDefault="005155E9" w:rsidP="005155E9" w:rsidR="005155E9" w:rsidRPr="00B6191A">
      <w:r w:rsidRPr="00B6191A">
        <w:t>-nekretnina unovčena za 6.000,00 kn x 5% paušalno =         300,00 kn</w:t>
      </w:r>
    </w:p>
    <w:p w:rsidRDefault="005155E9" w:rsidP="005155E9" w:rsidR="005155E9" w:rsidRPr="00B6191A">
      <w:r w:rsidRPr="00B6191A">
        <w:t>-PDV 25%                                                                               825,00 kn</w:t>
      </w:r>
    </w:p>
    <w:p w:rsidRDefault="005155E9" w:rsidP="005155E9" w:rsidR="005155E9" w:rsidRPr="00B6191A">
      <w:r w:rsidRPr="00B6191A">
        <w:t xml:space="preserve">________________________________________________________                                                         </w:t>
      </w:r>
    </w:p>
    <w:p w:rsidRDefault="005155E9" w:rsidP="005155E9" w:rsidR="005155E9" w:rsidRPr="00B6191A">
      <w:r w:rsidRPr="00B6191A">
        <w:t xml:space="preserve">                                                                  Ukupno              1.125,00 kn</w:t>
      </w:r>
    </w:p>
    <w:p w:rsidRDefault="005155E9" w:rsidP="005155E9" w:rsidR="005155E9" w:rsidRPr="00B6191A"/>
    <w:p w:rsidRDefault="005155E9" w:rsidP="005155E9" w:rsidR="005155E9" w:rsidRPr="00B6191A">
      <w:pPr>
        <w:rPr>
          <w:u w:val="single"/>
        </w:rPr>
      </w:pPr>
      <w:r w:rsidRPr="00B6191A">
        <w:t xml:space="preserve">24. etaža 16/10000 garaža u podrumu-2, površine 13,25 m2, u nacrtu označeno GM24 </w:t>
      </w:r>
    </w:p>
    <w:p w:rsidRDefault="005155E9" w:rsidP="005155E9" w:rsidR="005155E9" w:rsidRPr="00B6191A">
      <w:pPr>
        <w:rPr>
          <w:u w:val="single"/>
        </w:rPr>
      </w:pPr>
    </w:p>
    <w:p w:rsidRDefault="005155E9" w:rsidP="005155E9" w:rsidR="005155E9" w:rsidRPr="00B6191A">
      <w:r w:rsidRPr="00B6191A">
        <w:t xml:space="preserve">čl.170. st. 1. SZ-a </w:t>
      </w:r>
    </w:p>
    <w:p w:rsidRDefault="005155E9" w:rsidP="005155E9" w:rsidR="005155E9" w:rsidRPr="00B6191A">
      <w:r w:rsidRPr="00B6191A">
        <w:t>-nekretnina unovčena za 6.000,00 kn x 5% paušalno =            300,00 kn</w:t>
      </w:r>
    </w:p>
    <w:p w:rsidRDefault="005155E9" w:rsidP="005155E9" w:rsidR="005155E9" w:rsidRPr="00B6191A">
      <w:pPr>
        <w:rPr>
          <w:u w:val="single"/>
        </w:rPr>
      </w:pPr>
      <w:r w:rsidRPr="00B6191A">
        <w:rPr>
          <w:u w:val="single"/>
        </w:rPr>
        <w:t xml:space="preserve">-PDV 25%                                                                                 825,00 kn                                                                                  </w:t>
      </w:r>
    </w:p>
    <w:p w:rsidRDefault="005155E9" w:rsidP="005155E9" w:rsidR="005155E9" w:rsidRPr="00B6191A">
      <w:pPr>
        <w:rPr>
          <w:u w:val="single"/>
        </w:rPr>
      </w:pPr>
      <w:r w:rsidRPr="00B6191A">
        <w:t xml:space="preserve">                                                                     Ukupno              1.125,00 kn </w:t>
      </w:r>
    </w:p>
    <w:p w:rsidRDefault="005155E9" w:rsidP="005155E9" w:rsidR="005155E9" w:rsidRPr="00B6191A">
      <w:pPr>
        <w:rPr>
          <w:u w:val="single"/>
        </w:rPr>
      </w:pPr>
    </w:p>
    <w:p w:rsidRDefault="005155E9" w:rsidP="005155E9" w:rsidR="005155E9" w:rsidRPr="00B6191A">
      <w:r w:rsidRPr="00B6191A">
        <w:t>25. etaža 16/10000 garaža u podrumu-2, površine 13,25 m2, u nacrtu označeno GM25</w:t>
      </w:r>
    </w:p>
    <w:p w:rsidRDefault="005155E9" w:rsidP="005155E9" w:rsidR="005155E9" w:rsidRPr="00B6191A"/>
    <w:p w:rsidRDefault="005155E9" w:rsidP="005155E9" w:rsidR="005155E9" w:rsidRPr="00B6191A">
      <w:r w:rsidRPr="00B6191A">
        <w:t>čl.170. st. 1. SZ-a</w:t>
      </w:r>
    </w:p>
    <w:p w:rsidRDefault="005155E9" w:rsidP="005155E9" w:rsidR="005155E9" w:rsidRPr="00B6191A">
      <w:r w:rsidRPr="00B6191A">
        <w:t>-nekretnina unovčena za 6.000,00 kn x 5% paušalno =              300,00 kn</w:t>
      </w:r>
    </w:p>
    <w:p w:rsidRDefault="005155E9" w:rsidP="005155E9" w:rsidR="005155E9" w:rsidRPr="00B6191A">
      <w:pPr>
        <w:rPr>
          <w:u w:val="single"/>
        </w:rPr>
      </w:pPr>
      <w:r w:rsidRPr="00B6191A">
        <w:t>-PDV 25%                                                                                    825,00 kn</w:t>
      </w:r>
    </w:p>
    <w:p w:rsidRDefault="005155E9" w:rsidP="005155E9" w:rsidR="005155E9" w:rsidRPr="00B6191A">
      <w:pPr>
        <w:rPr>
          <w:u w:val="single"/>
        </w:rPr>
      </w:pPr>
      <w:r w:rsidRPr="00B6191A">
        <w:rPr>
          <w:u w:val="single"/>
        </w:rPr>
        <w:t xml:space="preserve">___________________________________________________________                    </w:t>
      </w:r>
    </w:p>
    <w:p w:rsidRDefault="005155E9" w:rsidP="005155E9" w:rsidR="005155E9" w:rsidRPr="00B6191A">
      <w:r w:rsidRPr="00B6191A">
        <w:t xml:space="preserve">                                                                       Ukupno              1.125,00 kn</w:t>
      </w:r>
    </w:p>
    <w:p w:rsidRDefault="005155E9" w:rsidP="005155E9" w:rsidR="005155E9" w:rsidRPr="00B6191A"/>
    <w:p w:rsidRDefault="005155E9" w:rsidP="005155E9" w:rsidR="005155E9" w:rsidRPr="00B6191A">
      <w:r w:rsidRPr="00B6191A">
        <w:t>26. etaža 16/10000 garaža u podrumu-2, površine 13,25 m2, u nacrtu označeno GM26</w:t>
      </w:r>
    </w:p>
    <w:p w:rsidRDefault="005155E9" w:rsidP="005155E9" w:rsidR="005155E9" w:rsidRPr="00B6191A"/>
    <w:p w:rsidRDefault="005155E9" w:rsidP="005155E9" w:rsidR="005155E9" w:rsidRPr="00B6191A">
      <w:r w:rsidRPr="00B6191A">
        <w:t>čl.170. st.1. SZ-a</w:t>
      </w:r>
    </w:p>
    <w:p w:rsidRDefault="005155E9" w:rsidP="005155E9" w:rsidR="005155E9" w:rsidRPr="00B6191A">
      <w:r w:rsidRPr="00B6191A">
        <w:t xml:space="preserve">-nekretnina unovčena za 6.000,00 kn x 5% paušalno  =               300,00 kn      </w:t>
      </w:r>
    </w:p>
    <w:p w:rsidRDefault="005155E9" w:rsidP="005155E9" w:rsidR="005155E9" w:rsidRPr="00B6191A">
      <w:r w:rsidRPr="00B6191A">
        <w:t>-PDV 25%                                                                                     825,00 kn</w:t>
      </w:r>
    </w:p>
    <w:p w:rsidRDefault="005155E9" w:rsidP="005155E9" w:rsidR="005155E9" w:rsidRPr="00B6191A">
      <w:r w:rsidRPr="00B6191A">
        <w:t xml:space="preserve">____________________________________________________________       </w:t>
      </w:r>
    </w:p>
    <w:p w:rsidRDefault="005155E9" w:rsidP="005155E9" w:rsidR="005155E9" w:rsidRPr="00B6191A">
      <w:r w:rsidRPr="00B6191A">
        <w:t xml:space="preserve">                                                                           Ukupno            1.125,00 kn</w:t>
      </w:r>
    </w:p>
    <w:p w:rsidRDefault="005155E9" w:rsidP="005155E9" w:rsidR="005155E9" w:rsidRPr="00B6191A"/>
    <w:p w:rsidRDefault="005155E9" w:rsidP="005155E9" w:rsidR="005155E9" w:rsidRPr="00B6191A"/>
    <w:p w:rsidRDefault="005155E9" w:rsidP="005155E9" w:rsidR="005155E9" w:rsidRPr="00B6191A"/>
    <w:p w:rsidRDefault="005155E9" w:rsidP="005155E9" w:rsidR="005155E9" w:rsidRPr="00B6191A"/>
    <w:p w:rsidRDefault="005155E9" w:rsidP="005155E9" w:rsidR="005155E9" w:rsidRPr="00B6191A"/>
    <w:p w:rsidRDefault="005155E9" w:rsidP="005155E9" w:rsidR="005155E9" w:rsidRPr="00B6191A"/>
    <w:p w:rsidRDefault="005155E9" w:rsidP="005155E9" w:rsidR="005155E9" w:rsidRPr="00B6191A">
      <w:r w:rsidRPr="00B6191A">
        <w:t>29. etaža 16/10000 garaža u podrumu-2, površine 12,99 m2, u nacrtu označeno GM29</w:t>
      </w:r>
    </w:p>
    <w:p w:rsidRDefault="005155E9" w:rsidP="005155E9" w:rsidR="005155E9" w:rsidRPr="00B6191A"/>
    <w:p w:rsidRDefault="005155E9" w:rsidP="005155E9" w:rsidR="005155E9" w:rsidRPr="00B6191A">
      <w:r w:rsidRPr="00B6191A">
        <w:t xml:space="preserve">čl.170, st.1. SZ-a </w:t>
      </w:r>
    </w:p>
    <w:p w:rsidRDefault="005155E9" w:rsidP="005155E9" w:rsidR="005155E9" w:rsidRPr="00B6191A">
      <w:r w:rsidRPr="00B6191A">
        <w:t>-nekretnina unovčena za 7.000,00 kn x 5% paušalno =      350,00 kn</w:t>
      </w:r>
    </w:p>
    <w:p w:rsidRDefault="005155E9" w:rsidP="005155E9" w:rsidR="005155E9" w:rsidRPr="00B6191A">
      <w:r w:rsidRPr="00B6191A">
        <w:t>-PDV 25%                                                                           962,64 kn</w:t>
      </w:r>
    </w:p>
    <w:p w:rsidRDefault="005155E9" w:rsidP="005155E9" w:rsidR="005155E9" w:rsidRPr="00B6191A">
      <w:r w:rsidRPr="00B6191A">
        <w:t>__________________________________________________________</w:t>
      </w:r>
    </w:p>
    <w:p w:rsidRDefault="005155E9" w:rsidP="005155E9" w:rsidR="005155E9" w:rsidRPr="00B6191A">
      <w:r w:rsidRPr="00B6191A">
        <w:t xml:space="preserve">                                                                      Ukupno       1.312,64 kn</w:t>
      </w:r>
    </w:p>
    <w:p w:rsidRDefault="005155E9" w:rsidP="005155E9" w:rsidR="005155E9" w:rsidRPr="00B6191A"/>
    <w:p w:rsidRDefault="005155E9" w:rsidP="005155E9" w:rsidR="005155E9" w:rsidRPr="00B6191A">
      <w:r w:rsidRPr="00B6191A">
        <w:t>31. etaža 17/10000 garaža u podrumu-2, površine 13,78 m2, u nacrtu označeno GM31</w:t>
      </w:r>
    </w:p>
    <w:p w:rsidRDefault="005155E9" w:rsidP="005155E9" w:rsidR="005155E9" w:rsidRPr="00B6191A"/>
    <w:p w:rsidRDefault="005155E9" w:rsidP="005155E9" w:rsidR="005155E9" w:rsidRPr="00B6191A">
      <w:r w:rsidRPr="00B6191A">
        <w:t>čl. 170. St.1. SZ-a</w:t>
      </w:r>
    </w:p>
    <w:p w:rsidRDefault="005155E9" w:rsidP="005155E9" w:rsidR="005155E9" w:rsidRPr="00B6191A">
      <w:r w:rsidRPr="00B6191A">
        <w:t>-nekretnina unovčena za 9.000,00 kn x 5% paušalno =      450,00 kn</w:t>
      </w:r>
    </w:p>
    <w:p w:rsidRDefault="005155E9" w:rsidP="005155E9" w:rsidR="005155E9" w:rsidRPr="00B6191A">
      <w:r w:rsidRPr="00B6191A">
        <w:t>-PDV 25%                                                                         1.237,68 kn</w:t>
      </w:r>
    </w:p>
    <w:p w:rsidRDefault="005155E9" w:rsidP="005155E9" w:rsidR="005155E9" w:rsidRPr="00B6191A">
      <w:r w:rsidRPr="00B6191A">
        <w:t xml:space="preserve">___________________________________________________________ </w:t>
      </w:r>
    </w:p>
    <w:p w:rsidRDefault="005155E9" w:rsidP="005155E9" w:rsidR="005155E9" w:rsidRPr="00B6191A">
      <w:r w:rsidRPr="00B6191A">
        <w:t xml:space="preserve">                                                                     Ukupno        1.687,68 kn</w:t>
      </w:r>
    </w:p>
    <w:p w:rsidRDefault="005155E9" w:rsidP="005155E9" w:rsidR="005155E9" w:rsidRPr="00B6191A"/>
    <w:p w:rsidRDefault="005155E9" w:rsidP="005155E9" w:rsidR="005155E9" w:rsidRPr="00B6191A">
      <w:r w:rsidRPr="00B6191A">
        <w:t>36. etaža 16/10000 garaža u podrumu-1, površine 13,25 m2, u nacrtu označeno GM36</w:t>
      </w:r>
    </w:p>
    <w:p w:rsidRDefault="005155E9" w:rsidP="005155E9" w:rsidR="005155E9" w:rsidRPr="00B6191A"/>
    <w:p w:rsidRDefault="005155E9" w:rsidP="005155E9" w:rsidR="005155E9" w:rsidRPr="00B6191A">
      <w:r w:rsidRPr="00B6191A">
        <w:t xml:space="preserve">čl.170. st.1. SZ-a </w:t>
      </w:r>
    </w:p>
    <w:p w:rsidRDefault="005155E9" w:rsidP="005155E9" w:rsidR="005155E9" w:rsidRPr="00B6191A">
      <w:r w:rsidRPr="00B6191A">
        <w:t>-nekretnina unovčena za 10.000,00 kn x 5% paušalno =     500,00 kn</w:t>
      </w:r>
    </w:p>
    <w:p w:rsidRDefault="005155E9" w:rsidP="005155E9" w:rsidR="005155E9" w:rsidRPr="00B6191A">
      <w:r w:rsidRPr="00B6191A">
        <w:t>-PDV 25%                                                                         1.375,00 kn</w:t>
      </w:r>
    </w:p>
    <w:p w:rsidRDefault="005155E9" w:rsidP="005155E9" w:rsidR="005155E9" w:rsidRPr="00B6191A">
      <w:r w:rsidRPr="00B6191A">
        <w:t xml:space="preserve">_________________________________________________________  </w:t>
      </w:r>
    </w:p>
    <w:p w:rsidRDefault="005155E9" w:rsidP="005155E9" w:rsidR="005155E9" w:rsidRPr="00B6191A">
      <w:r w:rsidRPr="00B6191A">
        <w:t xml:space="preserve">                                                                     Ukupno        1.875,00 kn</w:t>
      </w:r>
    </w:p>
    <w:p w:rsidRDefault="005155E9" w:rsidP="005155E9" w:rsidR="005155E9" w:rsidRPr="00B6191A"/>
    <w:p w:rsidRDefault="005155E9" w:rsidP="005155E9" w:rsidR="005155E9" w:rsidRPr="00B6191A">
      <w:r w:rsidRPr="00B6191A">
        <w:t>38. etaža 19/10000 garaža u podrumu-1, površine 15,90 m2, u nacrtu označeno GM38</w:t>
      </w:r>
    </w:p>
    <w:p w:rsidRDefault="005155E9" w:rsidP="005155E9" w:rsidR="005155E9" w:rsidRPr="00B6191A"/>
    <w:p w:rsidRDefault="005155E9" w:rsidP="005155E9" w:rsidR="005155E9" w:rsidRPr="00B6191A">
      <w:r w:rsidRPr="00B6191A">
        <w:t>čl.170. st.1 SZ-a</w:t>
      </w:r>
    </w:p>
    <w:p w:rsidRDefault="005155E9" w:rsidP="005155E9" w:rsidR="005155E9" w:rsidRPr="00B6191A">
      <w:r w:rsidRPr="00B6191A">
        <w:t>-nekretnina unovčena za 13.500,00 kn x 5% paušalno =      675,00 kn</w:t>
      </w:r>
    </w:p>
    <w:p w:rsidRDefault="005155E9" w:rsidP="005155E9" w:rsidR="005155E9" w:rsidRPr="00B6191A">
      <w:r w:rsidRPr="00B6191A">
        <w:t>-PDV 25%                                                                          1.856,52 kn</w:t>
      </w:r>
    </w:p>
    <w:p w:rsidRDefault="005155E9" w:rsidP="005155E9" w:rsidR="005155E9" w:rsidRPr="00B6191A">
      <w:r w:rsidRPr="00B6191A">
        <w:t xml:space="preserve">__________________________________________________________  </w:t>
      </w:r>
    </w:p>
    <w:p w:rsidRDefault="005155E9" w:rsidP="005155E9" w:rsidR="005155E9" w:rsidRPr="00B6191A">
      <w:r w:rsidRPr="00B6191A">
        <w:t xml:space="preserve">                                                                    Ukupno           2.531,52 kn</w:t>
      </w:r>
    </w:p>
    <w:p w:rsidRDefault="005155E9" w:rsidP="005155E9" w:rsidR="005155E9" w:rsidRPr="00B6191A"/>
    <w:p w:rsidRDefault="005155E9" w:rsidP="005155E9" w:rsidR="005155E9" w:rsidRPr="00B6191A">
      <w:r w:rsidRPr="00B6191A">
        <w:t>39. etaža 20/10000 garaža u podrumu-1, površine 16,70 m2, u nacrtu označeno GM39</w:t>
      </w:r>
    </w:p>
    <w:p w:rsidRDefault="005155E9" w:rsidP="005155E9" w:rsidR="005155E9" w:rsidRPr="00B6191A"/>
    <w:p w:rsidRDefault="005155E9" w:rsidP="005155E9" w:rsidR="005155E9" w:rsidRPr="00B6191A">
      <w:r w:rsidRPr="00B6191A">
        <w:t>čl.170. st. 1. SZ-a</w:t>
      </w:r>
    </w:p>
    <w:p w:rsidRDefault="005155E9" w:rsidP="005155E9" w:rsidR="005155E9" w:rsidRPr="00B6191A">
      <w:r w:rsidRPr="00B6191A">
        <w:t>-nekretnina unovčena za 13.500,00 kn x 5% paušalno  =    675,00 kn</w:t>
      </w:r>
    </w:p>
    <w:p w:rsidRDefault="005155E9" w:rsidP="005155E9" w:rsidR="005155E9" w:rsidRPr="00B6191A">
      <w:r w:rsidRPr="00B6191A">
        <w:t>-PDV 25%                                                                         1.856,52 kn</w:t>
      </w:r>
    </w:p>
    <w:p w:rsidRDefault="005155E9" w:rsidP="005155E9" w:rsidR="005155E9" w:rsidRPr="00B6191A">
      <w:r w:rsidRPr="00B6191A">
        <w:t xml:space="preserve">___________________________________________________________       </w:t>
      </w:r>
    </w:p>
    <w:p w:rsidRDefault="005155E9" w:rsidP="005155E9" w:rsidR="005155E9" w:rsidRPr="00B6191A">
      <w:r w:rsidRPr="00B6191A">
        <w:t xml:space="preserve">                                                                     Ukupno        2.531,52 kn</w:t>
      </w:r>
    </w:p>
    <w:p w:rsidRDefault="005155E9" w:rsidP="005155E9" w:rsidR="005155E9" w:rsidRPr="00B6191A"/>
    <w:p w:rsidRDefault="005155E9" w:rsidP="005155E9" w:rsidR="005155E9" w:rsidRPr="00B6191A"/>
    <w:p w:rsidRDefault="005155E9" w:rsidP="005155E9" w:rsidR="005155E9" w:rsidRPr="00B6191A">
      <w:r w:rsidRPr="00B6191A">
        <w:t xml:space="preserve"> 40. 16/10000 garaža u podrumu-1, površine 12,99 m2, u nacrtu označeno GM40</w:t>
      </w:r>
    </w:p>
    <w:p w:rsidRDefault="005155E9" w:rsidP="005155E9" w:rsidR="005155E9" w:rsidRPr="00B6191A"/>
    <w:p w:rsidRDefault="005155E9" w:rsidP="005155E9" w:rsidR="005155E9" w:rsidRPr="00B6191A">
      <w:r w:rsidRPr="00B6191A">
        <w:t>čl.170. st.1. SZ-a</w:t>
      </w:r>
    </w:p>
    <w:p w:rsidRDefault="005155E9" w:rsidP="005155E9" w:rsidR="005155E9" w:rsidRPr="00B6191A">
      <w:r w:rsidRPr="00B6191A">
        <w:t>-nekretnina unovčena za 7.000,00 kn x 5% paušalno =      350,00 kn</w:t>
      </w:r>
    </w:p>
    <w:p w:rsidRDefault="005155E9" w:rsidP="005155E9" w:rsidR="005155E9" w:rsidRPr="00B6191A">
      <w:pPr>
        <w:pBdr>
          <w:bottom w:space="1" w:sz="12" w:color="auto" w:val="single"/>
        </w:pBdr>
      </w:pPr>
      <w:r w:rsidRPr="00B6191A">
        <w:t>-PDV 25%                                                                          962,64 kn</w:t>
      </w:r>
    </w:p>
    <w:p w:rsidRDefault="005155E9" w:rsidP="005155E9" w:rsidR="005155E9" w:rsidRPr="00B6191A">
      <w:r w:rsidRPr="00B6191A">
        <w:t xml:space="preserve">                                                                    Ukupno        1.312,64 kn</w:t>
      </w:r>
    </w:p>
    <w:p w:rsidRDefault="005155E9" w:rsidP="005155E9" w:rsidR="005155E9" w:rsidRPr="00B6191A">
      <w:pPr>
        <w:jc w:val="center"/>
      </w:pPr>
    </w:p>
    <w:p w:rsidRDefault="005155E9" w:rsidP="005155E9" w:rsidR="005155E9" w:rsidRPr="00B6191A">
      <w:pPr>
        <w:jc w:val="center"/>
      </w:pPr>
    </w:p>
    <w:p w:rsidRDefault="005155E9" w:rsidP="005155E9" w:rsidR="005155E9" w:rsidRPr="00B6191A">
      <w:r w:rsidRPr="00B6191A">
        <w:t>41. etaža 15/10000 garaža u podrumu-1, površine 12,91 m2, u nacrtu označeno GM41</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5.500,00 kn x 5% paušalno =             275,00 kn</w:t>
      </w:r>
    </w:p>
    <w:p w:rsidRDefault="005155E9" w:rsidP="005155E9" w:rsidR="005155E9" w:rsidRPr="00B6191A">
      <w:r w:rsidRPr="00B6191A">
        <w:t>-PDV 25%                                                                                  756,36 kn</w:t>
      </w:r>
    </w:p>
    <w:p w:rsidRDefault="005155E9" w:rsidP="005155E9" w:rsidR="005155E9" w:rsidRPr="00B6191A">
      <w:r w:rsidRPr="00B6191A">
        <w:t xml:space="preserve">_________________________________________________________________                                         </w:t>
      </w:r>
    </w:p>
    <w:p w:rsidRDefault="005155E9" w:rsidP="005155E9" w:rsidR="005155E9" w:rsidRPr="00B6191A">
      <w:r w:rsidRPr="00B6191A">
        <w:t xml:space="preserve">                                                                           Ukupno          1.031,36 kn</w:t>
      </w:r>
    </w:p>
    <w:p w:rsidRDefault="005155E9" w:rsidP="005155E9" w:rsidR="005155E9" w:rsidRPr="00B6191A"/>
    <w:p w:rsidRDefault="005155E9" w:rsidP="005155E9" w:rsidR="005155E9" w:rsidRPr="00B6191A">
      <w:r w:rsidRPr="00B6191A">
        <w:t>42. etaža 15/10000 garaža u podrumu-1, površine 12,46 m2, u nacrtu označeno GM42</w:t>
      </w:r>
    </w:p>
    <w:p w:rsidRDefault="005155E9" w:rsidP="005155E9" w:rsidR="005155E9" w:rsidRPr="00B6191A"/>
    <w:p w:rsidRDefault="005155E9" w:rsidP="005155E9" w:rsidR="005155E9" w:rsidRPr="00B6191A">
      <w:r w:rsidRPr="00B6191A">
        <w:t xml:space="preserve">čl.170. st.1. SZ-a </w:t>
      </w:r>
    </w:p>
    <w:p w:rsidRDefault="005155E9" w:rsidP="005155E9" w:rsidR="005155E9" w:rsidRPr="00B6191A">
      <w:r w:rsidRPr="00B6191A">
        <w:t>-nekretnina unovčena za 10.000,00 kn x 5% paušalno =         500,00 kn</w:t>
      </w:r>
    </w:p>
    <w:p w:rsidRDefault="005155E9" w:rsidP="005155E9" w:rsidR="005155E9" w:rsidRPr="00B6191A">
      <w:r w:rsidRPr="00B6191A">
        <w:t>-PDV 25%                                                                              1.375,20 kn</w:t>
      </w:r>
    </w:p>
    <w:p w:rsidRDefault="005155E9" w:rsidP="005155E9" w:rsidR="005155E9" w:rsidRPr="00B6191A">
      <w:r w:rsidRPr="00B6191A">
        <w:t xml:space="preserve">_________________________________________________________________  </w:t>
      </w:r>
    </w:p>
    <w:p w:rsidRDefault="005155E9" w:rsidP="005155E9" w:rsidR="005155E9" w:rsidRPr="00B6191A">
      <w:r w:rsidRPr="00B6191A">
        <w:t xml:space="preserve">                                                                              Ukupno     1.875,20 kn</w:t>
      </w:r>
    </w:p>
    <w:p w:rsidRDefault="005155E9" w:rsidP="005155E9" w:rsidR="005155E9" w:rsidRPr="00B6191A"/>
    <w:p w:rsidRDefault="005155E9" w:rsidP="005155E9" w:rsidR="005155E9" w:rsidRPr="00B6191A">
      <w:r w:rsidRPr="00B6191A">
        <w:t>43. etaža 16/10000 garaža u podrumu-1, površine 12,93 m2, u nacrtu označeno GM43</w:t>
      </w:r>
    </w:p>
    <w:p w:rsidRDefault="005155E9" w:rsidP="005155E9" w:rsidR="005155E9" w:rsidRPr="00B6191A"/>
    <w:p w:rsidRDefault="005155E9" w:rsidP="005155E9" w:rsidR="005155E9" w:rsidRPr="00B6191A">
      <w:r w:rsidRPr="00B6191A">
        <w:t>čl.170. st.1. SZ-a</w:t>
      </w:r>
    </w:p>
    <w:p w:rsidRDefault="005155E9" w:rsidP="005155E9" w:rsidR="005155E9" w:rsidRPr="00B6191A">
      <w:r w:rsidRPr="00B6191A">
        <w:t>-nekretnina unovčena za 11.000,00 kn x 5% paušalno =           550,00 kn</w:t>
      </w:r>
    </w:p>
    <w:p w:rsidRDefault="005155E9" w:rsidP="005155E9" w:rsidR="005155E9" w:rsidRPr="00B6191A">
      <w:r w:rsidRPr="00B6191A">
        <w:t>-PDV 25%                                                                                1.512,72 kn</w:t>
      </w:r>
    </w:p>
    <w:p w:rsidRDefault="005155E9" w:rsidP="005155E9" w:rsidR="005155E9" w:rsidRPr="00B6191A">
      <w:r w:rsidRPr="00B6191A">
        <w:t xml:space="preserve">_________________________________________________________________   </w:t>
      </w:r>
    </w:p>
    <w:p w:rsidRDefault="005155E9" w:rsidP="005155E9" w:rsidR="005155E9" w:rsidRPr="00B6191A">
      <w:r w:rsidRPr="00B6191A">
        <w:t xml:space="preserve">                                                                              Ukupno       2.062,72 kn</w:t>
      </w:r>
    </w:p>
    <w:p w:rsidRDefault="005155E9" w:rsidP="005155E9" w:rsidR="005155E9" w:rsidRPr="00B6191A"/>
    <w:p w:rsidRDefault="005155E9" w:rsidP="005155E9" w:rsidR="005155E9" w:rsidRPr="00B6191A">
      <w:r w:rsidRPr="00B6191A">
        <w:t>45. etaža 15/10000 garaža u podrumu-1, površine 12,46 m2, u nacrtu označeno GM45</w:t>
      </w:r>
    </w:p>
    <w:p w:rsidRDefault="005155E9" w:rsidP="005155E9" w:rsidR="005155E9" w:rsidRPr="00B6191A"/>
    <w:p w:rsidRDefault="005155E9" w:rsidP="005155E9" w:rsidR="005155E9" w:rsidRPr="00B6191A">
      <w:r w:rsidRPr="00B6191A">
        <w:t>čl.170. st.1. SZ-a</w:t>
      </w:r>
    </w:p>
    <w:p w:rsidRDefault="005155E9" w:rsidP="005155E9" w:rsidR="005155E9" w:rsidRPr="00B6191A">
      <w:r w:rsidRPr="00B6191A">
        <w:t>-nekretnina unovčena za 11.000,00 kn x5% paušalno =             550,00 kn</w:t>
      </w:r>
    </w:p>
    <w:p w:rsidRDefault="005155E9" w:rsidP="005155E9" w:rsidR="005155E9" w:rsidRPr="00B6191A">
      <w:r w:rsidRPr="00B6191A">
        <w:t>-PDV 25%                                                                                  1.512,72 kn</w:t>
      </w:r>
    </w:p>
    <w:p w:rsidRDefault="005155E9" w:rsidP="005155E9" w:rsidR="005155E9" w:rsidRPr="00B6191A">
      <w:r w:rsidRPr="00B6191A">
        <w:t xml:space="preserve">___________________________________________________________________   </w:t>
      </w:r>
    </w:p>
    <w:p w:rsidRDefault="005155E9" w:rsidP="005155E9" w:rsidR="005155E9" w:rsidRPr="00B6191A">
      <w:r w:rsidRPr="00B6191A">
        <w:t xml:space="preserve">                                                                                 Ukupno      2.062,72 kn</w:t>
      </w:r>
    </w:p>
    <w:p w:rsidRDefault="005155E9" w:rsidP="005155E9" w:rsidR="005155E9" w:rsidRPr="00B6191A"/>
    <w:p w:rsidRDefault="005155E9" w:rsidP="005155E9" w:rsidR="005155E9" w:rsidRPr="00B6191A">
      <w:r w:rsidRPr="00B6191A">
        <w:t>47. etaža 16/10000 garaža u podrumu-1, površine 13,25 m2, u nacrtu označen GM47</w:t>
      </w:r>
    </w:p>
    <w:p w:rsidRDefault="005155E9" w:rsidP="005155E9" w:rsidR="005155E9" w:rsidRPr="00B6191A"/>
    <w:p w:rsidRDefault="005155E9" w:rsidP="005155E9" w:rsidR="005155E9" w:rsidRPr="00B6191A">
      <w:r w:rsidRPr="00B6191A">
        <w:t xml:space="preserve">čl.170.st.1. SZ-a </w:t>
      </w:r>
    </w:p>
    <w:p w:rsidRDefault="005155E9" w:rsidP="005155E9" w:rsidR="005155E9" w:rsidRPr="00B6191A">
      <w:r w:rsidRPr="00B6191A">
        <w:t>-nekretnina unovčena za 12.000,00 kn x 5% paušalno =             600,00 kn</w:t>
      </w:r>
    </w:p>
    <w:p w:rsidRDefault="005155E9" w:rsidP="005155E9" w:rsidR="005155E9" w:rsidRPr="00B6191A">
      <w:r w:rsidRPr="00B6191A">
        <w:t>-PDV 25%                                                                                  1.650,24 kn</w:t>
      </w:r>
    </w:p>
    <w:p w:rsidRDefault="005155E9" w:rsidP="005155E9" w:rsidR="005155E9" w:rsidRPr="00B6191A">
      <w:r w:rsidRPr="00B6191A">
        <w:t xml:space="preserve">__________________________________________________________________ </w:t>
      </w:r>
    </w:p>
    <w:p w:rsidRDefault="005155E9" w:rsidP="005155E9" w:rsidR="005155E9" w:rsidRPr="00B6191A">
      <w:r w:rsidRPr="00B6191A">
        <w:t xml:space="preserve">                                                                                   Ukupno    2.250,24 kn </w:t>
      </w:r>
    </w:p>
    <w:p w:rsidRDefault="005155E9" w:rsidP="005155E9" w:rsidR="005155E9" w:rsidRPr="00B6191A"/>
    <w:p w:rsidRDefault="005155E9" w:rsidP="005155E9" w:rsidR="005155E9" w:rsidRPr="00B6191A"/>
    <w:p w:rsidRDefault="005155E9" w:rsidP="005155E9" w:rsidR="005155E9" w:rsidRPr="00B6191A">
      <w:pPr>
        <w:jc w:val="center"/>
      </w:pPr>
    </w:p>
    <w:p w:rsidRDefault="005155E9" w:rsidP="005155E9" w:rsidR="005155E9" w:rsidRPr="00B6191A">
      <w:r w:rsidRPr="00B6191A">
        <w:t>48. etaža 16/10000 garaža u podrumu-1, površine 13,25 m2, u nacrtu označeno GM48</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8.000,00 kn x 5% paušalno =       400,00 kn</w:t>
      </w:r>
    </w:p>
    <w:p w:rsidRDefault="005155E9" w:rsidP="005155E9" w:rsidR="005155E9" w:rsidRPr="00B6191A">
      <w:r w:rsidRPr="00B6191A">
        <w:t>-PDV 25%                                                                         1.100,16 kn</w:t>
      </w:r>
    </w:p>
    <w:p w:rsidRDefault="005155E9" w:rsidP="005155E9" w:rsidR="005155E9" w:rsidRPr="00B6191A">
      <w:r w:rsidRPr="00B6191A">
        <w:t>__________________________________________________________</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lastRenderedPageBreak/>
        <w:t>50. etaža 16/10000 garaža u podrumu-1, površine 13,25 m2, u nacrtu označeno GM50</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8.000,00 kn x 5% paušalno =       400,00 kn</w:t>
      </w:r>
    </w:p>
    <w:p w:rsidRDefault="005155E9" w:rsidP="005155E9" w:rsidR="005155E9" w:rsidRPr="00B6191A">
      <w:r w:rsidRPr="00B6191A">
        <w:t>-PDV 25%                                                                         1.100,16 kn</w:t>
      </w:r>
    </w:p>
    <w:p w:rsidRDefault="005155E9" w:rsidP="005155E9" w:rsidR="005155E9" w:rsidRPr="00B6191A">
      <w:r w:rsidRPr="00B6191A">
        <w:t xml:space="preserve">_________________________________________________________   </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t xml:space="preserve">              </w:t>
      </w:r>
    </w:p>
    <w:p w:rsidRDefault="005155E9" w:rsidP="005155E9" w:rsidR="005155E9" w:rsidRPr="00B6191A">
      <w:r w:rsidRPr="00B6191A">
        <w:t>51. etaža 16/10000 garaža u podrumu-1, površine 13,25 m2, u nacrtu označeno GM51</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8.000,00 kn x 5% paušalno =      400,00 kn</w:t>
      </w:r>
    </w:p>
    <w:p w:rsidRDefault="005155E9" w:rsidP="005155E9" w:rsidR="005155E9" w:rsidRPr="00B6191A">
      <w:r w:rsidRPr="00B6191A">
        <w:t>-PDV 25%                                                                        1.100,16 kn</w:t>
      </w:r>
    </w:p>
    <w:p w:rsidRDefault="005155E9" w:rsidP="005155E9" w:rsidR="005155E9" w:rsidRPr="00B6191A">
      <w:r w:rsidRPr="00B6191A">
        <w:t xml:space="preserve">____________________________________________________________    </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t>53. etaža 15/10000 garaža u podrumu-1, površine 13,25 m2, u nacrtu GM53</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16.000,00 kn x 5% paušalno =     800,00 kn</w:t>
      </w:r>
    </w:p>
    <w:p w:rsidRDefault="005155E9" w:rsidP="005155E9" w:rsidR="005155E9" w:rsidRPr="00B6191A">
      <w:r w:rsidRPr="00B6191A">
        <w:t>-PDV 25%                                                                         2.200,32 kn</w:t>
      </w:r>
    </w:p>
    <w:p w:rsidRDefault="005155E9" w:rsidP="005155E9" w:rsidR="005155E9" w:rsidRPr="00B6191A">
      <w:r w:rsidRPr="00B6191A">
        <w:t>_______________________________________________________________</w:t>
      </w:r>
    </w:p>
    <w:p w:rsidRDefault="005155E9" w:rsidP="005155E9" w:rsidR="005155E9" w:rsidRPr="00B6191A">
      <w:r w:rsidRPr="00B6191A">
        <w:t xml:space="preserve">                                                                  Ukupno           3.000,32 kn</w:t>
      </w:r>
    </w:p>
    <w:p w:rsidRDefault="005155E9" w:rsidP="005155E9" w:rsidR="005155E9" w:rsidRPr="00B6191A"/>
    <w:p w:rsidRDefault="005155E9" w:rsidP="005155E9" w:rsidR="005155E9" w:rsidRPr="00B6191A">
      <w:r w:rsidRPr="00B6191A">
        <w:t>54. etaža 16/10000 garaža u podrumu-1, površine 13,25 m2 u nacrtu označeno GM54</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16.000,00 kn x 5% paušalno =       800,00 kn</w:t>
      </w:r>
    </w:p>
    <w:p w:rsidRDefault="005155E9" w:rsidP="005155E9" w:rsidR="005155E9" w:rsidRPr="00B6191A">
      <w:r w:rsidRPr="00B6191A">
        <w:t xml:space="preserve">-PDV 25%                                                                           2.200,32 kn </w:t>
      </w:r>
    </w:p>
    <w:p w:rsidRDefault="005155E9" w:rsidP="005155E9" w:rsidR="005155E9" w:rsidRPr="00B6191A">
      <w:r w:rsidRPr="00B6191A">
        <w:t xml:space="preserve">_______________________________________________________________          </w:t>
      </w:r>
    </w:p>
    <w:p w:rsidRDefault="005155E9" w:rsidP="005155E9" w:rsidR="005155E9" w:rsidRPr="00B6191A">
      <w:r w:rsidRPr="00B6191A">
        <w:t xml:space="preserve">                                                                 Ukupno              3.000,032          </w:t>
      </w:r>
    </w:p>
    <w:p w:rsidRDefault="005155E9" w:rsidP="005155E9" w:rsidR="005155E9" w:rsidRPr="00B6191A"/>
    <w:p w:rsidRDefault="005155E9" w:rsidP="005155E9" w:rsidR="005155E9" w:rsidRPr="00B6191A">
      <w:pPr>
        <w:jc w:val="center"/>
      </w:pPr>
    </w:p>
    <w:p w:rsidRDefault="005155E9" w:rsidP="005155E9" w:rsidR="005155E9" w:rsidRPr="00B6191A">
      <w:r w:rsidRPr="00B6191A">
        <w:t>55. etaža 16/10000 garaža u podrumu-1, površine 13,25 m2, u nacrtu označeno GM55</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16.000,00 kn x 5% paušalno =        800,00 kn</w:t>
      </w:r>
    </w:p>
    <w:p w:rsidRDefault="005155E9" w:rsidP="005155E9" w:rsidR="005155E9" w:rsidRPr="00B6191A">
      <w:r w:rsidRPr="00B6191A">
        <w:t>-PDV 25%                                                                             2.200,32 kn</w:t>
      </w:r>
    </w:p>
    <w:p w:rsidRDefault="005155E9" w:rsidP="005155E9" w:rsidR="005155E9" w:rsidRPr="00B6191A">
      <w:r w:rsidRPr="00B6191A">
        <w:t>_______________________________________________________________</w:t>
      </w:r>
    </w:p>
    <w:p w:rsidRDefault="005155E9" w:rsidP="005155E9" w:rsidR="005155E9" w:rsidRPr="00B6191A">
      <w:r w:rsidRPr="00B6191A">
        <w:t xml:space="preserve">                                                                    Ukupno              3.000,32 kn</w:t>
      </w:r>
    </w:p>
    <w:p w:rsidRDefault="005155E9" w:rsidP="005155E9" w:rsidR="005155E9" w:rsidRPr="00B6191A"/>
    <w:p w:rsidRDefault="005155E9" w:rsidP="005155E9" w:rsidR="005155E9" w:rsidRPr="00B6191A">
      <w:r w:rsidRPr="00B6191A">
        <w:t>56. etaža 16/10000 garaža u podrumu-1, površine 13,25 m2 u nacrtu označeno GM56</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8.000,00 kn x 5% paušalno             400,00 kn</w:t>
      </w:r>
    </w:p>
    <w:p w:rsidRDefault="005155E9" w:rsidP="005155E9" w:rsidR="005155E9" w:rsidRPr="00B6191A">
      <w:r w:rsidRPr="00B6191A">
        <w:t>-PDV 25%                                                                            1.100,16 kn</w:t>
      </w:r>
    </w:p>
    <w:p w:rsidRDefault="005155E9" w:rsidP="005155E9" w:rsidR="005155E9" w:rsidRPr="00B6191A">
      <w:r w:rsidRPr="00B6191A">
        <w:t xml:space="preserve">_________________________________________________________________               </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t>57. etaža 16/10000 garaža u podrumu-1, po vršine 13,25 m2, u nacrtu označeno GM57</w:t>
      </w:r>
    </w:p>
    <w:p w:rsidRDefault="005155E9" w:rsidP="005155E9" w:rsidR="005155E9" w:rsidRPr="00B6191A"/>
    <w:p w:rsidRDefault="005155E9" w:rsidP="005155E9" w:rsidR="005155E9" w:rsidRPr="00B6191A">
      <w:r w:rsidRPr="00B6191A">
        <w:lastRenderedPageBreak/>
        <w:t>čl.170.st.1. SZ-a</w:t>
      </w:r>
    </w:p>
    <w:p w:rsidRDefault="005155E9" w:rsidP="005155E9" w:rsidR="005155E9" w:rsidRPr="00B6191A">
      <w:r w:rsidRPr="00B6191A">
        <w:t>-nekretnina unovčena za 13.000,00 kn x 5% paušalno =           650,00 kn</w:t>
      </w:r>
    </w:p>
    <w:p w:rsidRDefault="005155E9" w:rsidP="005155E9" w:rsidR="005155E9" w:rsidRPr="00B6191A">
      <w:r w:rsidRPr="00B6191A">
        <w:t>-PDV 25%                                                                                1.787,76 kn</w:t>
      </w:r>
    </w:p>
    <w:p w:rsidRDefault="005155E9" w:rsidP="005155E9" w:rsidR="005155E9" w:rsidRPr="00B6191A">
      <w:r w:rsidRPr="00B6191A">
        <w:t>_____________________________________________________________________</w:t>
      </w:r>
    </w:p>
    <w:p w:rsidRDefault="005155E9" w:rsidP="005155E9" w:rsidR="005155E9" w:rsidRPr="00B6191A">
      <w:r w:rsidRPr="00B6191A">
        <w:t xml:space="preserve">                                                                        Ukupno             2.437,76 kn</w:t>
      </w:r>
    </w:p>
    <w:p w:rsidRDefault="005155E9" w:rsidP="005155E9" w:rsidR="005155E9" w:rsidRPr="00B6191A"/>
    <w:p w:rsidRDefault="005155E9" w:rsidP="005155E9" w:rsidR="005155E9" w:rsidRPr="00B6191A">
      <w:r w:rsidRPr="00B6191A">
        <w:t>58. etaža 16/10000 garaža u podrumu-1, površine 13,25 m2, u nacrtu označeno GM58</w:t>
      </w:r>
    </w:p>
    <w:p w:rsidRDefault="005155E9" w:rsidP="005155E9" w:rsidR="005155E9" w:rsidRPr="00B6191A"/>
    <w:p w:rsidRDefault="005155E9" w:rsidP="005155E9" w:rsidR="005155E9" w:rsidRPr="00B6191A">
      <w:r w:rsidRPr="00B6191A">
        <w:t>čl.170.st.1.SZ-a</w:t>
      </w:r>
    </w:p>
    <w:p w:rsidRDefault="005155E9" w:rsidP="005155E9" w:rsidR="005155E9" w:rsidRPr="00B6191A">
      <w:r w:rsidRPr="00B6191A">
        <w:t>-nekretnina unovčena za 8.000,00 kn x 5% paušalno =             400,00 kn</w:t>
      </w:r>
    </w:p>
    <w:p w:rsidRDefault="005155E9" w:rsidP="005155E9" w:rsidR="005155E9" w:rsidRPr="00B6191A">
      <w:r w:rsidRPr="00B6191A">
        <w:t>-PDV 25%                                                                                1.100,16 kn</w:t>
      </w:r>
    </w:p>
    <w:p w:rsidRDefault="005155E9" w:rsidP="005155E9" w:rsidR="005155E9" w:rsidRPr="00B6191A">
      <w:r w:rsidRPr="00B6191A">
        <w:t>_______________________________________________________________________</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t>59. etaža 16/10000 garaža u podrumu-1, površine 13,25 m2 u nacrtu označeno GM59</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8.000,00 kn x 5% paušalno =              400,00 kn</w:t>
      </w:r>
    </w:p>
    <w:p w:rsidRDefault="005155E9" w:rsidP="005155E9" w:rsidR="005155E9" w:rsidRPr="00B6191A">
      <w:r w:rsidRPr="00B6191A">
        <w:t>-PDV 25%                                                                                 1.100,16 kn</w:t>
      </w:r>
    </w:p>
    <w:p w:rsidRDefault="005155E9" w:rsidP="005155E9" w:rsidR="005155E9" w:rsidRPr="00B6191A">
      <w:r w:rsidRPr="00B6191A">
        <w:t xml:space="preserve">____________________________________________________________________ </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t>60. etaža 16/10000 garaža u podrumu-1, površine 12,99 m2, u nacrtu označeno GM60</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 xml:space="preserve"> -nekretnina unovčena za 8.000,00 kn x 5% paušalno                400,00 kn</w:t>
      </w:r>
    </w:p>
    <w:p w:rsidRDefault="005155E9" w:rsidP="005155E9" w:rsidR="005155E9" w:rsidRPr="00B6191A">
      <w:r w:rsidRPr="00B6191A">
        <w:t>-PDV 25%                                                                                1.100,16 kn</w:t>
      </w:r>
    </w:p>
    <w:p w:rsidRDefault="005155E9" w:rsidP="005155E9" w:rsidR="005155E9" w:rsidRPr="00B6191A">
      <w:r w:rsidRPr="00B6191A">
        <w:t xml:space="preserve">_______________________________________________________________________     </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pPr>
        <w:jc w:val="center"/>
      </w:pPr>
    </w:p>
    <w:p w:rsidRDefault="005155E9" w:rsidP="005155E9" w:rsidR="005155E9" w:rsidRPr="00B6191A">
      <w:r w:rsidRPr="00B6191A">
        <w:t>61. etaža 16/10000 garaža u podrumu-1, površine 12,99 m2, u nacrtu označeno GM61</w:t>
      </w:r>
    </w:p>
    <w:p w:rsidRDefault="005155E9" w:rsidP="005155E9" w:rsidR="005155E9" w:rsidRPr="00B6191A"/>
    <w:p w:rsidRDefault="005155E9" w:rsidP="005155E9" w:rsidR="005155E9" w:rsidRPr="00B6191A">
      <w:r w:rsidRPr="00B6191A">
        <w:t>čl.170.st.1.SZ-a</w:t>
      </w:r>
    </w:p>
    <w:p w:rsidRDefault="005155E9" w:rsidP="005155E9" w:rsidR="005155E9" w:rsidRPr="00B6191A">
      <w:r w:rsidRPr="00B6191A">
        <w:t>-nekretnina unovčena za 8.000,00 kn x 5% paušalno            400,00 kn</w:t>
      </w:r>
    </w:p>
    <w:p w:rsidRDefault="005155E9" w:rsidP="005155E9" w:rsidR="005155E9" w:rsidRPr="00B6191A">
      <w:r w:rsidRPr="00B6191A">
        <w:t>-PDV 25%                                                                           1.100,16 kn</w:t>
      </w:r>
    </w:p>
    <w:p w:rsidRDefault="005155E9" w:rsidP="005155E9" w:rsidR="005155E9" w:rsidRPr="00B6191A">
      <w:r w:rsidRPr="00B6191A">
        <w:t xml:space="preserve">___________________________________________________________________ </w:t>
      </w:r>
    </w:p>
    <w:p w:rsidRDefault="005155E9" w:rsidP="005155E9" w:rsidR="005155E9" w:rsidRPr="00B6191A">
      <w:r w:rsidRPr="00B6191A">
        <w:t xml:space="preserve">                                                                  Ukupno              1.500,16 kn</w:t>
      </w:r>
    </w:p>
    <w:p w:rsidRDefault="005155E9" w:rsidP="005155E9" w:rsidR="005155E9" w:rsidRPr="00B6191A"/>
    <w:p w:rsidRDefault="005155E9" w:rsidP="005155E9" w:rsidR="005155E9" w:rsidRPr="00B6191A">
      <w:r w:rsidRPr="00B6191A">
        <w:t>62. etaža 17/10000 garaža u podrumu-1, površine 13,78 m2, u nacrtu označeno GM62</w:t>
      </w:r>
    </w:p>
    <w:p w:rsidRDefault="005155E9" w:rsidP="005155E9" w:rsidR="005155E9" w:rsidRPr="00B6191A"/>
    <w:p w:rsidRDefault="005155E9" w:rsidP="005155E9" w:rsidR="005155E9" w:rsidRPr="00B6191A">
      <w:r w:rsidRPr="00B6191A">
        <w:t>čl.170.st.1. SZ-a</w:t>
      </w:r>
    </w:p>
    <w:p w:rsidRDefault="005155E9" w:rsidP="005155E9" w:rsidR="005155E9" w:rsidRPr="00B6191A">
      <w:r w:rsidRPr="00B6191A">
        <w:t>-nekretnina unovčena za 9.000,00 kn x 5% paušalno =         450,00 kn</w:t>
      </w:r>
    </w:p>
    <w:p w:rsidRDefault="005155E9" w:rsidP="005155E9" w:rsidR="005155E9" w:rsidRPr="00B6191A">
      <w:r w:rsidRPr="00B6191A">
        <w:t>-PDV 25%                                                                           1.237,68 kn</w:t>
      </w:r>
    </w:p>
    <w:p w:rsidRDefault="005155E9" w:rsidP="005155E9" w:rsidR="005155E9" w:rsidRPr="00B6191A">
      <w:r w:rsidRPr="00B6191A">
        <w:t xml:space="preserve">__________________________________________________________________      </w:t>
      </w:r>
    </w:p>
    <w:p w:rsidRDefault="005155E9" w:rsidP="005155E9" w:rsidR="005155E9" w:rsidRPr="00B6191A">
      <w:r w:rsidRPr="00B6191A">
        <w:t xml:space="preserve">                                                                  Ukupno              1.687,68 kn</w:t>
      </w:r>
    </w:p>
    <w:p w:rsidRDefault="005155E9" w:rsidP="005155E9" w:rsidR="005155E9" w:rsidRPr="00B6191A"/>
    <w:p w:rsidRDefault="005155E9" w:rsidP="005155E9" w:rsidR="005155E9" w:rsidRPr="00B6191A"/>
    <w:p w:rsidRDefault="005155E9" w:rsidP="005155E9" w:rsidR="005155E9" w:rsidRPr="00B6191A">
      <w:r w:rsidRPr="00B6191A">
        <w:t>3. OSTALI TROŠKOVI</w:t>
      </w:r>
    </w:p>
    <w:p w:rsidRDefault="005155E9" w:rsidP="005155E9" w:rsidR="005155E9" w:rsidRPr="00B6191A">
      <w:r w:rsidRPr="00B6191A">
        <w:t>-Komunalna naknada za sva parkirna mjesta do 30.09.2015.god.        5.869,67 kn</w:t>
      </w:r>
    </w:p>
    <w:p w:rsidRDefault="005155E9" w:rsidP="005155E9" w:rsidR="005155E9" w:rsidRPr="00B6191A">
      <w:r w:rsidRPr="00B6191A">
        <w:t>-Pričuva za parkirna mjesta od 04/14 do 09/15                                     8.653,32 kn</w:t>
      </w:r>
    </w:p>
    <w:p w:rsidRDefault="005155E9" w:rsidP="005155E9" w:rsidR="005155E9" w:rsidRPr="00B6191A">
      <w:r w:rsidRPr="00B6191A">
        <w:t>-Ovrhe za kom. naknadu                                                                       2.483,44 kn</w:t>
      </w:r>
    </w:p>
    <w:p w:rsidRDefault="005155E9" w:rsidP="005155E9" w:rsidR="005155E9" w:rsidRPr="00B6191A">
      <w:pPr>
        <w:rPr>
          <w:u w:val="single"/>
        </w:rPr>
      </w:pPr>
      <w:r w:rsidRPr="00B6191A">
        <w:rPr>
          <w:u w:val="single"/>
        </w:rPr>
        <w:lastRenderedPageBreak/>
        <w:t xml:space="preserve">-Knjigovodstveni servis od 04/14 do 09/15 – 625,00 kn x 18             11.250,00 kn                                  </w:t>
      </w:r>
    </w:p>
    <w:p w:rsidRDefault="005155E9" w:rsidP="005155E9" w:rsidR="005155E9" w:rsidRPr="00B6191A">
      <w:r w:rsidRPr="00B6191A">
        <w:t xml:space="preserve">                                                                                         Ukupno        28.256,43 kn             </w:t>
      </w:r>
    </w:p>
    <w:p w:rsidRDefault="005155E9" w:rsidP="005155E9" w:rsidR="005155E9" w:rsidRPr="00B6191A"/>
    <w:p w:rsidRDefault="005155E9" w:rsidP="005155E9" w:rsidR="005155E9" w:rsidRPr="00B6191A"/>
    <w:p w:rsidRDefault="005155E9" w:rsidP="005155E9" w:rsidR="005155E9" w:rsidRPr="00B6191A">
      <w:r w:rsidRPr="00B6191A">
        <w:t>Ukupno unovčeno 2.356.171,90 kn.</w:t>
      </w:r>
    </w:p>
    <w:p w:rsidRDefault="005155E9" w:rsidP="005155E9" w:rsidR="005155E9" w:rsidRPr="00B6191A">
      <w:r w:rsidRPr="00B6191A">
        <w:t xml:space="preserve"> </w:t>
      </w:r>
    </w:p>
    <w:p w:rsidRDefault="005155E9" w:rsidP="005155E9" w:rsidR="005155E9" w:rsidRPr="00B6191A">
      <w:pPr>
        <w:jc w:val="center"/>
      </w:pPr>
    </w:p>
    <w:p w:rsidRDefault="005155E9" w:rsidP="005155E9" w:rsidR="005155E9" w:rsidRPr="00B6191A">
      <w:r w:rsidRPr="00B6191A">
        <w:t>REKAPITULACIJA TROŠKOVA:                                                                              -čl.170.st.1.SZ-a                                                      kn     117.808,60</w:t>
      </w:r>
    </w:p>
    <w:p w:rsidRDefault="005155E9" w:rsidP="005155E9" w:rsidR="005155E9" w:rsidRPr="00B6191A">
      <w:r w:rsidRPr="00B6191A">
        <w:t>-PDV 25%                                                                      405.991,22</w:t>
      </w:r>
    </w:p>
    <w:p w:rsidRDefault="005155E9" w:rsidP="005155E9" w:rsidR="005155E9" w:rsidRPr="00B6191A">
      <w:r w:rsidRPr="00B6191A">
        <w:t>-pričuva GM  od 04/14 do 09/15                                        8.653,32</w:t>
      </w:r>
    </w:p>
    <w:p w:rsidRDefault="005155E9" w:rsidP="005155E9" w:rsidR="005155E9" w:rsidRPr="00B6191A">
      <w:r w:rsidRPr="00B6191A">
        <w:t>-pričuva - stanovi                                                              10.025,07</w:t>
      </w:r>
    </w:p>
    <w:p w:rsidRDefault="005155E9" w:rsidP="005155E9" w:rsidR="005155E9" w:rsidRPr="00B6191A">
      <w:r w:rsidRPr="00B6191A">
        <w:t xml:space="preserve">-ovrhe za </w:t>
      </w:r>
      <w:proofErr w:type="spellStart"/>
      <w:r w:rsidRPr="00B6191A">
        <w:t>kom.naknadu</w:t>
      </w:r>
      <w:proofErr w:type="spellEnd"/>
      <w:r w:rsidRPr="00B6191A">
        <w:t xml:space="preserve">                                                      2.483,44        </w:t>
      </w:r>
    </w:p>
    <w:p w:rsidRDefault="005155E9" w:rsidP="005155E9" w:rsidR="005155E9" w:rsidRPr="00B6191A">
      <w:pPr>
        <w:rPr>
          <w:u w:val="single"/>
        </w:rPr>
      </w:pPr>
      <w:r w:rsidRPr="00B6191A">
        <w:rPr>
          <w:u w:val="single"/>
        </w:rPr>
        <w:t>-knjigovodstveni servis                                                    11.250,00</w:t>
      </w:r>
    </w:p>
    <w:p w:rsidRDefault="005155E9" w:rsidP="005155E9" w:rsidR="005155E9" w:rsidRPr="00B6191A">
      <w:pPr>
        <w:rPr>
          <w:u w:val="single"/>
        </w:rPr>
      </w:pPr>
      <w:r w:rsidRPr="00B6191A">
        <w:rPr>
          <w:u w:val="single"/>
        </w:rPr>
        <w:t xml:space="preserve">                                                                              </w:t>
      </w:r>
    </w:p>
    <w:p w:rsidRDefault="005155E9" w:rsidP="005155E9" w:rsidR="005155E9" w:rsidRPr="00B6191A">
      <w:r w:rsidRPr="00B6191A">
        <w:t xml:space="preserve">                                                              Ukupno     kn  556.211,65</w:t>
      </w:r>
    </w:p>
    <w:p w:rsidRDefault="005155E9" w:rsidP="00EA11A8" w:rsidR="005155E9" w:rsidRPr="00B6191A">
      <w:pPr>
        <w:overflowPunct w:val="false"/>
        <w:autoSpaceDE w:val="false"/>
        <w:autoSpaceDN w:val="false"/>
        <w:adjustRightInd w:val="false"/>
        <w:jc w:val="both"/>
        <w:textAlignment w:val="baseline"/>
      </w:pPr>
    </w:p>
    <w:p w:rsidRDefault="005155E9" w:rsidP="00EA11A8" w:rsidR="005155E9" w:rsidRPr="00B6191A">
      <w:pPr>
        <w:jc w:val="both"/>
      </w:pPr>
    </w:p>
    <w:p w:rsidRDefault="00EA11A8" w:rsidP="00EA11A8" w:rsidR="00EA11A8" w:rsidRPr="00B6191A">
      <w:pPr>
        <w:jc w:val="both"/>
      </w:pPr>
      <w:r w:rsidRPr="00B6191A">
        <w:t xml:space="preserve">Slijedom navedenoga stečajni upravitelj je predložio da se u stečajnu masu izdvoji iznos od </w:t>
      </w:r>
      <w:r w:rsidR="005155E9" w:rsidRPr="00B6191A">
        <w:t>556.211,65</w:t>
      </w:r>
      <w:r w:rsidRPr="00B6191A">
        <w:t>kn, te da se isti iznos doznači na račun stečajnog dužnika IBAN: HR1925000091101369146.</w:t>
      </w:r>
    </w:p>
    <w:p w:rsidRDefault="00EA11A8" w:rsidP="00EA11A8" w:rsidR="00EA11A8" w:rsidRPr="00B6191A">
      <w:pPr>
        <w:jc w:val="both"/>
      </w:pPr>
    </w:p>
    <w:p w:rsidRDefault="00EA11A8" w:rsidP="00EA11A8" w:rsidR="00EA11A8" w:rsidRPr="00B6191A">
      <w:pPr>
        <w:jc w:val="both"/>
      </w:pPr>
      <w:r w:rsidRPr="00B6191A">
        <w:t xml:space="preserve">Preostali iznos od </w:t>
      </w:r>
      <w:r w:rsidR="005155E9" w:rsidRPr="00B6191A">
        <w:t xml:space="preserve">1.799.960,25 kn  </w:t>
      </w:r>
      <w:r w:rsidR="007E7C81" w:rsidRPr="00B6191A">
        <w:t xml:space="preserve">stečajni upravitelj predložio je </w:t>
      </w:r>
      <w:r w:rsidRPr="00B6191A">
        <w:t xml:space="preserve">doznačiti na račun </w:t>
      </w:r>
      <w:proofErr w:type="spellStart"/>
      <w:r w:rsidRPr="00B6191A">
        <w:t>razlučnog</w:t>
      </w:r>
      <w:proofErr w:type="spellEnd"/>
      <w:r w:rsidRPr="00B6191A">
        <w:t xml:space="preserve"> vjerovnika ZAGREBAČKA BANKA d.d., Zagreb.</w:t>
      </w:r>
    </w:p>
    <w:p w:rsidRDefault="00EA11A8" w:rsidP="00EA11A8" w:rsidR="00EA11A8" w:rsidRPr="00B6191A"/>
    <w:p w:rsidRDefault="007E7C81" w:rsidP="00EA11A8" w:rsidR="00EA11A8" w:rsidRPr="00B6191A">
      <w:pPr>
        <w:jc w:val="both"/>
      </w:pPr>
      <w:r w:rsidRPr="00B6191A">
        <w:t xml:space="preserve">Na ročištu radi diobe </w:t>
      </w:r>
      <w:proofErr w:type="spellStart"/>
      <w:r w:rsidRPr="00B6191A">
        <w:t>kupovnine</w:t>
      </w:r>
      <w:proofErr w:type="spellEnd"/>
      <w:r w:rsidRPr="00B6191A">
        <w:t>, utvrđeno je kako</w:t>
      </w:r>
      <w:r w:rsidR="00EA11A8" w:rsidRPr="00B6191A">
        <w:t xml:space="preserve"> </w:t>
      </w:r>
      <w:proofErr w:type="spellStart"/>
      <w:r w:rsidR="00EA11A8" w:rsidRPr="00B6191A">
        <w:t>razlučni</w:t>
      </w:r>
      <w:proofErr w:type="spellEnd"/>
      <w:r w:rsidR="00EA11A8" w:rsidRPr="00B6191A">
        <w:t xml:space="preserve"> vjerovnik Zagrebačka banka d.d. Zagreb</w:t>
      </w:r>
      <w:r w:rsidRPr="00B6191A">
        <w:t>,</w:t>
      </w:r>
      <w:r w:rsidR="00EA11A8" w:rsidRPr="00B6191A">
        <w:t xml:space="preserve"> na dan otvaranja stečajnog postupka s osnova </w:t>
      </w:r>
      <w:proofErr w:type="spellStart"/>
      <w:r w:rsidR="00EA11A8" w:rsidRPr="00B6191A">
        <w:t>razlučnog</w:t>
      </w:r>
      <w:proofErr w:type="spellEnd"/>
      <w:r w:rsidR="00EA11A8" w:rsidRPr="00B6191A">
        <w:t xml:space="preserve"> prava ima iznos tražbine </w:t>
      </w:r>
      <w:r w:rsidRPr="00B6191A">
        <w:t xml:space="preserve">od </w:t>
      </w:r>
      <w:r w:rsidR="00EA11A8" w:rsidRPr="00B6191A">
        <w:t>23.352.637,59 kn.</w:t>
      </w:r>
      <w:r w:rsidRPr="00B6191A">
        <w:t xml:space="preserve"> Također je u</w:t>
      </w:r>
      <w:r w:rsidR="00EA11A8" w:rsidRPr="00B6191A">
        <w:t xml:space="preserve">tvrđeno je kako </w:t>
      </w:r>
      <w:proofErr w:type="spellStart"/>
      <w:r w:rsidR="00EA11A8" w:rsidRPr="00B6191A">
        <w:t>razlučni</w:t>
      </w:r>
      <w:proofErr w:type="spellEnd"/>
      <w:r w:rsidR="00EA11A8" w:rsidRPr="00B6191A">
        <w:t xml:space="preserve"> vjerovnik Republika Hrvatska, Ministarstvo financija, Porezna uprava Zagreb na dan otvaranja stečajnog postupka s osnova </w:t>
      </w:r>
      <w:proofErr w:type="spellStart"/>
      <w:r w:rsidR="00EA11A8" w:rsidRPr="00B6191A">
        <w:t>razlučnog</w:t>
      </w:r>
      <w:proofErr w:type="spellEnd"/>
      <w:r w:rsidR="00EA11A8" w:rsidRPr="00B6191A">
        <w:t xml:space="preserve"> prava ima iznos tražbine od 3.437.378,30 kn</w:t>
      </w:r>
    </w:p>
    <w:p w:rsidRDefault="00EA11A8" w:rsidP="00EA11A8" w:rsidR="00EA11A8" w:rsidRPr="00B6191A">
      <w:pPr>
        <w:overflowPunct w:val="false"/>
        <w:autoSpaceDE w:val="false"/>
        <w:autoSpaceDN w:val="false"/>
        <w:adjustRightInd w:val="false"/>
        <w:ind w:firstLine="360"/>
        <w:jc w:val="both"/>
        <w:textAlignment w:val="baseline"/>
      </w:pPr>
      <w:r w:rsidRPr="00B6191A">
        <w:t xml:space="preserve">Odredbom članka 164.a st.3. Stečajnog zakona određeno je kako će iz iznosa dobivenog prodajom: 1. namiriti troškove unovčenja obračunate prema pravilima iz članka 170. Stečajnog zakona, 2. namiriti tražbine </w:t>
      </w:r>
      <w:proofErr w:type="spellStart"/>
      <w:r w:rsidRPr="00B6191A">
        <w:t>razlučnih</w:t>
      </w:r>
      <w:proofErr w:type="spellEnd"/>
      <w:r w:rsidRPr="00B6191A">
        <w:t xml:space="preserve"> vjerovnika prema redoslijedu predviđenom pravilima ovršnog postupka i 3. preostali iznos predati stečajnom upravitelju za namirenje stečajnih vjerovnika. Ovršnim zakonom određeno je kako se vjerovnici koji imaju založno pravo namiruju po redu stjecanja založnog prava.</w:t>
      </w:r>
    </w:p>
    <w:p w:rsidRDefault="00EA11A8" w:rsidP="00EA11A8" w:rsidR="00EA11A8" w:rsidRPr="00B6191A">
      <w:pPr>
        <w:overflowPunct w:val="false"/>
        <w:autoSpaceDE w:val="false"/>
        <w:autoSpaceDN w:val="false"/>
        <w:adjustRightInd w:val="false"/>
        <w:ind w:firstLine="360"/>
        <w:jc w:val="both"/>
        <w:textAlignment w:val="baseline"/>
      </w:pPr>
      <w:r w:rsidRPr="00B6191A">
        <w:t xml:space="preserve">Na predmetnoj nekretnini upisana su </w:t>
      </w:r>
      <w:proofErr w:type="spellStart"/>
      <w:r w:rsidRPr="00B6191A">
        <w:t>razlučna</w:t>
      </w:r>
      <w:proofErr w:type="spellEnd"/>
      <w:r w:rsidRPr="00B6191A">
        <w:t xml:space="preserve"> prava:</w:t>
      </w:r>
    </w:p>
    <w:p w:rsidRDefault="00EA11A8" w:rsidP="00EA11A8" w:rsidR="00EA11A8" w:rsidRPr="00B6191A">
      <w:pPr>
        <w:numPr>
          <w:ilvl w:val="0"/>
          <w:numId w:val="11"/>
        </w:numPr>
      </w:pPr>
      <w:r w:rsidRPr="00B6191A">
        <w:t xml:space="preserve">primljeno 22.04.2008. pod brojem Z-24830/08, </w:t>
      </w:r>
      <w:r w:rsidR="00B71173" w:rsidRPr="00B6191A">
        <w:t xml:space="preserve">u korist Zagrebačke banke d.d., </w:t>
      </w:r>
    </w:p>
    <w:p w:rsidRDefault="00EA11A8" w:rsidP="00EA11A8" w:rsidR="00EA11A8" w:rsidRPr="00B6191A">
      <w:pPr>
        <w:numPr>
          <w:ilvl w:val="0"/>
          <w:numId w:val="11"/>
        </w:numPr>
      </w:pPr>
      <w:r w:rsidRPr="00B6191A">
        <w:t xml:space="preserve">primljeno 22.10.2008. pod brojem Z-60351/08, </w:t>
      </w:r>
      <w:r w:rsidR="00B71173" w:rsidRPr="00B6191A">
        <w:t>u korist Zagrebačke banke d.d.,</w:t>
      </w:r>
    </w:p>
    <w:p w:rsidRDefault="00EA11A8" w:rsidP="00EA11A8" w:rsidR="00EA11A8" w:rsidRPr="00B6191A">
      <w:pPr>
        <w:numPr>
          <w:ilvl w:val="0"/>
          <w:numId w:val="11"/>
        </w:numPr>
      </w:pPr>
      <w:r w:rsidRPr="00B6191A">
        <w:t xml:space="preserve">primljeno 04.09.2009. pod brojem Z-44206/09, </w:t>
      </w:r>
      <w:r w:rsidR="00B71173" w:rsidRPr="00B6191A">
        <w:t>u korist Zagrebačke banke d.d.,</w:t>
      </w:r>
    </w:p>
    <w:p w:rsidRDefault="00EA11A8" w:rsidP="00EA11A8" w:rsidR="00EA11A8" w:rsidRPr="00B6191A">
      <w:pPr>
        <w:numPr>
          <w:ilvl w:val="0"/>
          <w:numId w:val="11"/>
        </w:numPr>
      </w:pPr>
      <w:r w:rsidRPr="00B6191A">
        <w:t xml:space="preserve">primljeno 04.09.2009. pod brojem Z-44206/09, </w:t>
      </w:r>
      <w:r w:rsidR="00B71173" w:rsidRPr="00B6191A">
        <w:t>u korist Zagrebačke banke d.d.,</w:t>
      </w:r>
    </w:p>
    <w:p w:rsidRDefault="00EA11A8" w:rsidP="00B71173" w:rsidR="00EA11A8" w:rsidRPr="00B6191A">
      <w:pPr>
        <w:numPr>
          <w:ilvl w:val="0"/>
          <w:numId w:val="11"/>
        </w:numPr>
      </w:pPr>
      <w:r w:rsidRPr="00B6191A">
        <w:t>primljeno 21.09.2011. pod brojem Z-45323/11</w:t>
      </w:r>
      <w:r w:rsidR="00B71173" w:rsidRPr="00B6191A">
        <w:t>, u korist Republike Hrvatske.</w:t>
      </w:r>
    </w:p>
    <w:p w:rsidRDefault="00AF5181" w:rsidP="00AF5181" w:rsidR="00AF5181" w:rsidRPr="00B6191A">
      <w:pPr>
        <w:ind w:left="360"/>
        <w:jc w:val="both"/>
      </w:pPr>
      <w:r w:rsidRPr="00B6191A">
        <w:t xml:space="preserve">Sud je namirivao </w:t>
      </w:r>
      <w:proofErr w:type="spellStart"/>
      <w:r w:rsidRPr="00B6191A">
        <w:t>razlučne</w:t>
      </w:r>
      <w:proofErr w:type="spellEnd"/>
      <w:r w:rsidRPr="00B6191A">
        <w:t xml:space="preserve"> vjerovnike po redoslijedu stjecanja založnog prava</w:t>
      </w:r>
      <w:r w:rsidR="008108A0" w:rsidRPr="00B6191A">
        <w:t>.</w:t>
      </w:r>
    </w:p>
    <w:p w:rsidRDefault="00AF5181" w:rsidP="005155E9" w:rsidR="00AF5181" w:rsidRPr="00B6191A">
      <w:pPr>
        <w:jc w:val="both"/>
      </w:pPr>
      <w:r w:rsidRPr="00B6191A">
        <w:t xml:space="preserve">Obzirom da nije u cijelosti namiren </w:t>
      </w:r>
      <w:proofErr w:type="spellStart"/>
      <w:r w:rsidRPr="00B6191A">
        <w:t>razlučni</w:t>
      </w:r>
      <w:proofErr w:type="spellEnd"/>
      <w:r w:rsidRPr="00B6191A">
        <w:t xml:space="preserve"> vjerovnik Zagrebačka banka d.d., Zagreb, to sud nije mogao pristupiti namirivanju </w:t>
      </w:r>
      <w:proofErr w:type="spellStart"/>
      <w:r w:rsidRPr="00B6191A">
        <w:t>razlučnog</w:t>
      </w:r>
      <w:proofErr w:type="spellEnd"/>
      <w:r w:rsidRPr="00B6191A">
        <w:t xml:space="preserve"> vjerovnika Republiku Hrvatsku.</w:t>
      </w:r>
    </w:p>
    <w:p w:rsidRDefault="00AF5181" w:rsidP="00AF5181" w:rsidR="00395637" w:rsidRPr="00B6191A">
      <w:pPr>
        <w:overflowPunct w:val="false"/>
        <w:autoSpaceDE w:val="false"/>
        <w:autoSpaceDN w:val="false"/>
        <w:adjustRightInd w:val="false"/>
        <w:ind w:left="360"/>
        <w:jc w:val="both"/>
        <w:textAlignment w:val="baseline"/>
      </w:pPr>
      <w:r w:rsidRPr="00B6191A">
        <w:t>Slijedom naprijed navedenoga</w:t>
      </w:r>
      <w:r w:rsidR="001C0E2E" w:rsidRPr="00B6191A">
        <w:t xml:space="preserve"> odlučeno </w:t>
      </w:r>
      <w:r w:rsidRPr="00B6191A">
        <w:t xml:space="preserve">je </w:t>
      </w:r>
      <w:r w:rsidR="001C0E2E" w:rsidRPr="00B6191A">
        <w:t xml:space="preserve">kao </w:t>
      </w:r>
      <w:r w:rsidR="00B71173" w:rsidRPr="00B6191A">
        <w:t>u izreci rješenja.</w:t>
      </w:r>
    </w:p>
    <w:p w:rsidRDefault="00107055" w:rsidP="00132460" w:rsidR="00107055">
      <w:pPr>
        <w:jc w:val="center"/>
      </w:pPr>
    </w:p>
    <w:p w:rsidRDefault="00132460" w:rsidP="00132460" w:rsidR="00132460" w:rsidRPr="002119FD">
      <w:pPr>
        <w:jc w:val="center"/>
      </w:pPr>
      <w:r w:rsidRPr="002119FD">
        <w:t xml:space="preserve">U Zagrebu </w:t>
      </w:r>
      <w:r w:rsidR="00860DC6">
        <w:t>11</w:t>
      </w:r>
      <w:r w:rsidR="00860DC6" w:rsidRPr="000A1F85">
        <w:t>.</w:t>
      </w:r>
      <w:r w:rsidR="00860DC6">
        <w:t xml:space="preserve"> rujna 2015</w:t>
      </w:r>
      <w:r w:rsidR="00860DC6" w:rsidRPr="000A1F85">
        <w:t>.</w:t>
      </w:r>
    </w:p>
    <w:p w:rsidRDefault="00132460" w:rsidP="00E91121" w:rsidR="00107055">
      <w:pPr>
        <w:pStyle w:val="Podnaslov"/>
        <w:ind w:firstLine="708" w:left="4956"/>
        <w:rPr>
          <w:rFonts w:hAnsi="Times New Roman" w:ascii="Times New Roman"/>
          <w:b w:val="false"/>
          <w:color w:val="auto"/>
          <w:szCs w:val="24"/>
        </w:rPr>
      </w:pPr>
      <w:r w:rsidRPr="002119FD">
        <w:tab/>
      </w:r>
      <w:r w:rsidR="00107055">
        <w:t xml:space="preserve">            </w:t>
      </w:r>
      <w:r w:rsidR="00107055">
        <w:rPr>
          <w:rFonts w:hAnsi="Times New Roman" w:ascii="Times New Roman"/>
          <w:b w:val="false"/>
          <w:color w:val="auto"/>
          <w:szCs w:val="24"/>
        </w:rPr>
        <w:t>Stečajni sudac:</w:t>
      </w:r>
    </w:p>
    <w:p w:rsidRDefault="00107055" w:rsidP="00107055" w:rsidR="00107055">
      <w:pPr>
        <w:pStyle w:val="Podnaslov"/>
        <w:ind w:left="7080"/>
        <w:rPr>
          <w:rFonts w:hAnsi="Times New Roman" w:ascii="Times New Roman"/>
          <w:b w:val="false"/>
          <w:color w:val="auto"/>
          <w:szCs w:val="24"/>
        </w:rPr>
      </w:pPr>
      <w:r>
        <w:rPr>
          <w:rFonts w:hAnsi="Times New Roman" w:ascii="Times New Roman"/>
          <w:b w:val="false"/>
          <w:color w:val="auto"/>
          <w:szCs w:val="24"/>
        </w:rPr>
        <w:t>Nikola Ribarić v.r.</w:t>
      </w:r>
    </w:p>
    <w:p w:rsidRDefault="00107055" w:rsidP="00E91121" w:rsidR="00107055">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107055" w:rsidP="00E91121" w:rsidR="0010705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32460" w:rsidP="00107055" w:rsidR="00132460" w:rsidRPr="002119FD">
      <w:pPr>
        <w:jc w:val="center"/>
      </w:pPr>
    </w:p>
    <w:p w:rsidRDefault="00132460" w:rsidP="00132460" w:rsidR="00132460" w:rsidRPr="002119FD"/>
    <w:p w:rsidRDefault="00132460" w:rsidP="00132460" w:rsidR="00132460" w:rsidRPr="002119FD"/>
    <w:p w:rsidRDefault="00132460" w:rsidP="00132460" w:rsidR="00132460" w:rsidRPr="002119FD">
      <w:r w:rsidRPr="002119FD">
        <w:t>POUKA O PRAVNOM LIJEKU:</w:t>
      </w:r>
    </w:p>
    <w:p w:rsidRDefault="00132460" w:rsidP="00132460" w:rsidR="00132460" w:rsidRPr="002119FD">
      <w:r w:rsidRPr="002119FD">
        <w:t>Protiv ovog rješenja nezadovoljna stranka može uložiti žalbu Visokom trgovačkom sudu RH u roku od 8 dana od primitka rješenja, a ulaže se putem ovog Suda u 2 primjerka za Sud i po 1 za svaku protivnu stranu.</w:t>
      </w:r>
    </w:p>
    <w:p w:rsidRDefault="00E47590" w:rsidP="00132460" w:rsidR="00E47590"/>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07055" w:rsidP="00132460" w:rsidR="00107055"/>
    <w:p w:rsidRDefault="00132460" w:rsidP="00132460" w:rsidR="00132460" w:rsidRPr="002119FD">
      <w:bookmarkStart w:name="_GoBack" w:id="0"/>
      <w:bookmarkEnd w:id="0"/>
      <w:r w:rsidRPr="002119FD">
        <w:t>Dna:</w:t>
      </w:r>
    </w:p>
    <w:p w:rsidRDefault="00132460" w:rsidP="00670D81" w:rsidR="00132460" w:rsidRPr="002119FD">
      <w:pPr>
        <w:numPr>
          <w:ilvl w:val="0"/>
          <w:numId w:val="9"/>
        </w:numPr>
        <w:jc w:val="both"/>
      </w:pPr>
      <w:r w:rsidRPr="002119FD">
        <w:t xml:space="preserve">Stečajni upravitelj </w:t>
      </w:r>
      <w:r w:rsidR="00B71173" w:rsidRPr="002119FD">
        <w:t xml:space="preserve">Milorad </w:t>
      </w:r>
      <w:proofErr w:type="spellStart"/>
      <w:r w:rsidR="00B71173" w:rsidRPr="002119FD">
        <w:t>Zajkovski</w:t>
      </w:r>
      <w:proofErr w:type="spellEnd"/>
    </w:p>
    <w:p w:rsidRDefault="00670D81" w:rsidP="00670D81" w:rsidR="00670D81" w:rsidRPr="002119FD">
      <w:pPr>
        <w:pStyle w:val="Odlomakpopisa1"/>
        <w:numPr>
          <w:ilvl w:val="0"/>
          <w:numId w:val="9"/>
        </w:numPr>
        <w:jc w:val="both"/>
        <w:rPr>
          <w:rFonts w:cs="Times New Roman" w:hAnsi="Times New Roman" w:ascii="Times New Roman"/>
          <w:color w:val="000000"/>
          <w:sz w:val="24"/>
          <w:szCs w:val="24"/>
        </w:rPr>
      </w:pPr>
      <w:r w:rsidRPr="002119FD">
        <w:rPr>
          <w:rFonts w:cs="Times New Roman" w:hAnsi="Times New Roman" w:ascii="Times New Roman"/>
          <w:color w:val="000000"/>
          <w:sz w:val="24"/>
          <w:szCs w:val="24"/>
        </w:rPr>
        <w:t>Zagrebačka banka d.d., Zagreb, Trg bana Josipa Jelačića 10, OIB: 92963223473</w:t>
      </w:r>
    </w:p>
    <w:p w:rsidRDefault="00B71173" w:rsidP="00670D81" w:rsidR="00B71173" w:rsidRPr="002119FD">
      <w:pPr>
        <w:pStyle w:val="Odlomakpopisa1"/>
        <w:numPr>
          <w:ilvl w:val="0"/>
          <w:numId w:val="9"/>
        </w:numPr>
        <w:jc w:val="both"/>
        <w:rPr>
          <w:rFonts w:cs="Times New Roman" w:hAnsi="Times New Roman" w:ascii="Times New Roman"/>
          <w:color w:val="000000"/>
          <w:sz w:val="24"/>
          <w:szCs w:val="24"/>
        </w:rPr>
      </w:pPr>
      <w:r w:rsidRPr="002119FD">
        <w:rPr>
          <w:rFonts w:cs="Times New Roman" w:hAnsi="Times New Roman" w:ascii="Times New Roman"/>
          <w:color w:val="000000"/>
          <w:sz w:val="24"/>
          <w:szCs w:val="24"/>
        </w:rPr>
        <w:t>Republika Hrvatska, po ŽDO Zagreb</w:t>
      </w:r>
    </w:p>
    <w:p w:rsidRDefault="00B71173" w:rsidP="00B71173" w:rsidR="00B71173" w:rsidRPr="002119FD">
      <w:pPr>
        <w:numPr>
          <w:ilvl w:val="0"/>
          <w:numId w:val="9"/>
        </w:numPr>
        <w:jc w:val="both"/>
        <w:rPr>
          <w:color w:val="000000"/>
        </w:rPr>
      </w:pPr>
      <w:r w:rsidRPr="002119FD">
        <w:t>oglasna ploča suda (8 dana)</w:t>
      </w:r>
      <w:r w:rsidRPr="002119FD">
        <w:rPr>
          <w:color w:val="000000"/>
        </w:rPr>
        <w:t xml:space="preserve"> </w:t>
      </w:r>
    </w:p>
    <w:p w:rsidRDefault="00B71173" w:rsidP="00B71173" w:rsidR="00B71173" w:rsidRPr="002119FD">
      <w:pPr>
        <w:pStyle w:val="Odlomakpopisa1"/>
        <w:ind w:left="0"/>
        <w:jc w:val="both"/>
        <w:rPr>
          <w:rFonts w:cs="Times New Roman" w:hAnsi="Times New Roman" w:ascii="Times New Roman"/>
          <w:color w:val="000000"/>
          <w:sz w:val="24"/>
          <w:szCs w:val="24"/>
        </w:rPr>
      </w:pPr>
    </w:p>
    <w:p w:rsidRDefault="00B71173" w:rsidP="00B71173" w:rsidR="00B71173" w:rsidRPr="002119FD">
      <w:pPr>
        <w:pStyle w:val="Odlomakpopisa1"/>
        <w:ind w:left="0"/>
        <w:jc w:val="both"/>
        <w:rPr>
          <w:rFonts w:cs="Times New Roman" w:hAnsi="Times New Roman" w:ascii="Times New Roman"/>
          <w:color w:val="000000"/>
          <w:sz w:val="24"/>
          <w:szCs w:val="24"/>
        </w:rPr>
      </w:pPr>
    </w:p>
    <w:p w:rsidRDefault="00132460" w:rsidR="00132460" w:rsidRPr="000A1F85"/>
    <w:sectPr w:rsidSect="00875B17" w:rsidR="00132460" w:rsidRPr="000A1F85">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A31" w:rsidR="00761A31">
      <w:r>
        <w:separator/>
      </w:r>
    </w:p>
  </w:endnote>
  <w:endnote w:id="0" w:type="continuationSeparator">
    <w:p w:rsidRDefault="00761A31" w:rsidR="00761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A31" w:rsidR="00761A31">
      <w:r>
        <w:separator/>
      </w:r>
    </w:p>
  </w:footnote>
  <w:footnote w:id="0" w:type="continuationSeparator">
    <w:p w:rsidRDefault="00761A31" w:rsidR="00761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8A0" w:rsidP="00337970" w:rsidR="008108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08A0" w:rsidR="008108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08A0" w:rsidP="00337970" w:rsidR="008108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7055">
      <w:rPr>
        <w:rStyle w:val="Brojstranice"/>
        <w:noProof/>
      </w:rPr>
      <w:t>11</w:t>
    </w:r>
    <w:r>
      <w:rPr>
        <w:rStyle w:val="Brojstranice"/>
      </w:rPr>
      <w:fldChar w:fldCharType="end"/>
    </w:r>
  </w:p>
  <w:p w:rsidRDefault="008108A0" w:rsidR="008108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95349"/>
    <w:multiLevelType w:val="hybridMultilevel"/>
    <w:tmpl w:val="A84CFF2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2D73E45"/>
    <w:multiLevelType w:val="hybridMultilevel"/>
    <w:tmpl w:val="E8A6BB56"/>
    <w:lvl w:tplc="D27A35C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3460F"/>
    <w:multiLevelType w:val="hybridMultilevel"/>
    <w:tmpl w:val="7DDCD884"/>
    <w:lvl w:tplc="29E21C8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60446358"/>
    <w:multiLevelType w:val="hybridMultilevel"/>
    <w:tmpl w:val="37D2CDA2"/>
    <w:lvl w:tplc="E00E0E7E" w:ilvl="0">
      <w:start w:val="1"/>
      <w:numFmt w:val="bullet"/>
      <w:lvlText w:val="-"/>
      <w:lvlJc w:val="left"/>
      <w:pPr>
        <w:tabs>
          <w:tab w:pos="870" w:val="num"/>
        </w:tabs>
        <w:ind w:hanging="510" w:left="87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9">
    <w:nsid w:val="6912363F"/>
    <w:multiLevelType w:val="hybridMultilevel"/>
    <w:tmpl w:val="89481344"/>
    <w:lvl w:tplc="B5D8AECE"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4"/>
  </w:num>
  <w:num w:numId="4">
    <w:abstractNumId w:val="6"/>
  </w:num>
  <w:num w:numId="5">
    <w:abstractNumId w:val="1"/>
  </w:num>
  <w:num w:numId="6">
    <w:abstractNumId w:val="10"/>
  </w:num>
  <w:num w:numId="7">
    <w:abstractNumId w:val="0"/>
  </w:num>
  <w:num w:numId="8">
    <w:abstractNumId w:val="7"/>
  </w:num>
  <w:num w:numId="9">
    <w:abstractNumId w:val="9"/>
  </w:num>
  <w:num w:numId="10">
    <w:abstractNumId w:val="3"/>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A1F85"/>
    <w:rsid w:val="00107055"/>
    <w:rsid w:val="00132460"/>
    <w:rsid w:val="0015775C"/>
    <w:rsid w:val="0017108E"/>
    <w:rsid w:val="001C0E2E"/>
    <w:rsid w:val="001D63AB"/>
    <w:rsid w:val="002119FD"/>
    <w:rsid w:val="0026214C"/>
    <w:rsid w:val="002D67C0"/>
    <w:rsid w:val="003034D9"/>
    <w:rsid w:val="00337970"/>
    <w:rsid w:val="00395637"/>
    <w:rsid w:val="003D5944"/>
    <w:rsid w:val="003F3DFC"/>
    <w:rsid w:val="004256C4"/>
    <w:rsid w:val="004467BA"/>
    <w:rsid w:val="004900C7"/>
    <w:rsid w:val="004B6964"/>
    <w:rsid w:val="005155E9"/>
    <w:rsid w:val="0052732B"/>
    <w:rsid w:val="00544FB3"/>
    <w:rsid w:val="005E3693"/>
    <w:rsid w:val="005F6A68"/>
    <w:rsid w:val="006145F6"/>
    <w:rsid w:val="00650AA3"/>
    <w:rsid w:val="00670D81"/>
    <w:rsid w:val="006D0A8A"/>
    <w:rsid w:val="007272DE"/>
    <w:rsid w:val="00732DBC"/>
    <w:rsid w:val="00761A31"/>
    <w:rsid w:val="00791CD4"/>
    <w:rsid w:val="007B0930"/>
    <w:rsid w:val="007E7C81"/>
    <w:rsid w:val="008108A0"/>
    <w:rsid w:val="00811543"/>
    <w:rsid w:val="00843050"/>
    <w:rsid w:val="00846082"/>
    <w:rsid w:val="00853D38"/>
    <w:rsid w:val="00860DC6"/>
    <w:rsid w:val="00875B17"/>
    <w:rsid w:val="008E1D85"/>
    <w:rsid w:val="009752B0"/>
    <w:rsid w:val="009F7E34"/>
    <w:rsid w:val="00AF5181"/>
    <w:rsid w:val="00B3099A"/>
    <w:rsid w:val="00B6191A"/>
    <w:rsid w:val="00B71173"/>
    <w:rsid w:val="00B95696"/>
    <w:rsid w:val="00B9773A"/>
    <w:rsid w:val="00BA18AE"/>
    <w:rsid w:val="00BA7F11"/>
    <w:rsid w:val="00C02814"/>
    <w:rsid w:val="00C101F3"/>
    <w:rsid w:val="00C44467"/>
    <w:rsid w:val="00C53EF8"/>
    <w:rsid w:val="00C63398"/>
    <w:rsid w:val="00CD08CB"/>
    <w:rsid w:val="00D01BD1"/>
    <w:rsid w:val="00D556A4"/>
    <w:rsid w:val="00D82B31"/>
    <w:rsid w:val="00DA7662"/>
    <w:rsid w:val="00E47590"/>
    <w:rsid w:val="00EA11A8"/>
    <w:rsid w:val="00EB5FB0"/>
    <w:rsid w:val="00FA6853"/>
    <w:rsid w:val="00FD7569"/>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true" w:styleId="Odlomakpopisa1" w:type="paragraph">
    <w:name w:val="Odlomak popisa1"/>
    <w:basedOn w:val="Normal"/>
    <w:qFormat/>
    <w:rsid w:val="00BA18AE"/>
    <w:pPr>
      <w:suppressAutoHyphens/>
      <w:ind w:left="720"/>
    </w:pPr>
    <w:rPr>
      <w:rFonts w:cs="font303" w:eastAsia="Arial Unicode MS" w:hAnsi="Calibri" w:ascii="Calibri"/>
      <w:kern w:val="1"/>
      <w:sz w:val="22"/>
      <w:szCs w:val="22"/>
      <w:lang w:eastAsia="ar-SA"/>
    </w:rPr>
  </w:style>
  <w:style w:styleId="Tekstbalonia" w:type="paragraph">
    <w:name w:val="Balloon Text"/>
    <w:basedOn w:val="Normal"/>
    <w:semiHidden/>
    <w:rsid w:val="00732DBC"/>
    <w:rPr>
      <w:rFonts w:cs="Tahoma" w:hAnsi="Tahoma" w:ascii="Tahoma"/>
      <w:sz w:val="16"/>
      <w:szCs w:val="16"/>
    </w:rPr>
  </w:style>
  <w:style w:styleId="Tekstrezerviranogmjesta" w:type="character">
    <w:name w:val="Placeholder Text"/>
    <w:basedOn w:val="Zadanifontodlomka"/>
    <w:uiPriority w:val="99"/>
    <w:semiHidden/>
    <w:rsid w:val="00107055"/>
    <w:rPr>
      <w:color w:val="808080"/>
      <w:bdr w:space="0" w:sz="0" w:color="auto" w:val="none"/>
      <w:shd w:fill="CCFFFF" w:color="auto" w:val="clear"/>
    </w:rPr>
  </w:style>
  <w:style w:customStyle="true" w:styleId="eSPISCCParagraphDefaultFont" w:type="character">
    <w:name w:val="eSPIS_CC_Paragraph Default Font"/>
    <w:basedOn w:val="Zadanifontodlomka"/>
    <w:rsid w:val="001070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7055"/>
    <w:rPr>
      <w:bdr w:space="0" w:sz="0" w:color="auto" w:val="none"/>
      <w:shd w:fill="FFFFCC" w:color="auto" w:val="clear"/>
      <w:lang w:val="hr-HR"/>
    </w:rPr>
  </w:style>
  <w:style w:customStyle="true" w:styleId="PozadinaSvijetloCrvena" w:type="character">
    <w:name w:val="Pozadina_SvijetloCrvena"/>
    <w:basedOn w:val="eSPISCCParagraphDefaultFont"/>
    <w:rsid w:val="001070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7055"/>
    <w:rPr>
      <w:rFonts w:cs="Times New Roman" w:hAnsi="Times New Roman" w:ascii="Times New Roman"/>
      <w:sz w:val="24"/>
      <w:bdr w:space="0" w:sz="0" w:color="auto" w:val="none"/>
      <w:shd w:fill="CCFFCC" w:color="auto" w:val="clear"/>
      <w:lang w:val="hr-HR"/>
    </w:rPr>
  </w:style>
  <w:style w:styleId="Podnaslov" w:type="paragraph">
    <w:name w:val="Subtitle"/>
    <w:basedOn w:val="Normal"/>
    <w:link w:val="PodnaslovChar"/>
    <w:qFormat/>
    <w:rsid w:val="00107055"/>
    <w:pPr>
      <w:jc w:val="both"/>
    </w:pPr>
    <w:rPr>
      <w:rFonts w:hAnsi="Tahoma" w:ascii="Tahoma"/>
      <w:b/>
      <w:color w:val="0000FF"/>
      <w:szCs w:val="20"/>
    </w:rPr>
  </w:style>
  <w:style w:customStyle="true" w:styleId="PodnaslovChar" w:type="character">
    <w:name w:val="Podnaslov Char"/>
    <w:basedOn w:val="Zadanifontodlomka"/>
    <w:link w:val="Podnaslov"/>
    <w:rsid w:val="00107055"/>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75B17"/>
    <w:pPr>
      <w:tabs>
        <w:tab w:pos="4536" w:val="center"/>
        <w:tab w:pos="9072" w:val="right"/>
      </w:tabs>
    </w:pPr>
  </w:style>
  <w:style w:styleId="Brojstranice" w:type="character">
    <w:name w:val="page number"/>
    <w:basedOn w:val="Zadanifontodlomka"/>
    <w:rsid w:val="00875B17"/>
  </w:style>
  <w:style w:customStyle="1" w:styleId="Odlomakpopisa1" w:type="paragraph">
    <w:name w:val="Odlomak popisa1"/>
    <w:basedOn w:val="Normal"/>
    <w:qFormat/>
    <w:rsid w:val="00BA18AE"/>
    <w:pPr>
      <w:suppressAutoHyphens/>
      <w:ind w:left="720"/>
    </w:pPr>
    <w:rPr>
      <w:rFonts w:ascii="Calibri" w:cs="font303" w:eastAsia="Arial Unicode MS" w:hAnsi="Calibri"/>
      <w:kern w:val="1"/>
      <w:sz w:val="22"/>
      <w:szCs w:val="22"/>
      <w:lang w:eastAsia="ar-SA"/>
    </w:rPr>
  </w:style>
  <w:style w:styleId="Tekstbalonia" w:type="paragraph">
    <w:name w:val="Balloon Text"/>
    <w:basedOn w:val="Normal"/>
    <w:semiHidden/>
    <w:rsid w:val="00732DBC"/>
    <w:rPr>
      <w:rFonts w:ascii="Tahoma" w:cs="Tahoma" w:hAnsi="Tahoma"/>
      <w:sz w:val="16"/>
      <w:szCs w:val="16"/>
    </w:rPr>
  </w:style>
  <w:style w:styleId="Tekstrezerviranogmjesta" w:type="character">
    <w:name w:val="Placeholder Text"/>
    <w:basedOn w:val="Zadanifontodlomka"/>
    <w:uiPriority w:val="99"/>
    <w:semiHidden/>
    <w:rsid w:val="00107055"/>
    <w:rPr>
      <w:color w:val="808080"/>
      <w:bdr w:color="auto" w:space="0" w:sz="0" w:val="none"/>
      <w:shd w:color="auto" w:fill="CCFFFF" w:val="clear"/>
    </w:rPr>
  </w:style>
  <w:style w:customStyle="1" w:styleId="eSPISCCParagraphDefaultFont" w:type="character">
    <w:name w:val="eSPIS_CC_Paragraph Default Font"/>
    <w:basedOn w:val="Zadanifontodlomka"/>
    <w:rsid w:val="001070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055"/>
    <w:rPr>
      <w:bdr w:color="auto" w:space="0" w:sz="0" w:val="none"/>
      <w:shd w:color="auto" w:fill="FFFFCC" w:val="clear"/>
      <w:lang w:val="hr-HR"/>
    </w:rPr>
  </w:style>
  <w:style w:customStyle="1" w:styleId="PozadinaSvijetloCrvena" w:type="character">
    <w:name w:val="Pozadina_SvijetloCrvena"/>
    <w:basedOn w:val="eSPISCCParagraphDefaultFont"/>
    <w:rsid w:val="001070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055"/>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107055"/>
    <w:pPr>
      <w:jc w:val="both"/>
    </w:pPr>
    <w:rPr>
      <w:rFonts w:ascii="Tahoma" w:hAnsi="Tahoma"/>
      <w:b/>
      <w:color w:val="0000FF"/>
      <w:szCs w:val="20"/>
    </w:rPr>
  </w:style>
  <w:style w:customStyle="1" w:styleId="PodnaslovChar" w:type="character">
    <w:name w:val="Podnaslov Char"/>
    <w:basedOn w:val="Zadanifontodlomka"/>
    <w:link w:val="Podnaslov"/>
    <w:rsid w:val="00107055"/>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58145">
      <w:bodyDiv w:val="true"/>
      <w:marLeft w:val="0"/>
      <w:marRight w:val="0"/>
      <w:marTop w:val="0"/>
      <w:marBottom w:val="0"/>
      <w:divBdr>
        <w:top w:space="0" w:sz="0" w:color="auto" w:val="none"/>
        <w:left w:space="0" w:sz="0" w:color="auto" w:val="none"/>
        <w:bottom w:space="0" w:sz="0" w:color="auto" w:val="none"/>
        <w:right w:space="0" w:sz="0" w:color="auto" w:val="none"/>
      </w:divBdr>
      <w:divsChild>
        <w:div w:id="311298866">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3043</properties:Words>
  <properties:Characters>17885</properties:Characters>
  <properties:Lines>634</properties:Lines>
  <properties:Paragraphs>363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2015-09-11T07:51:00Z</dcterms:created>
  <dc:creator>nribaric</dc:creator>
  <cp:lastModifiedBy>Jadranka Zelić</cp:lastModifiedBy>
  <cp:lastPrinted>2015-09-11T07:59:00Z</cp:lastPrinted>
  <dcterms:modified xmlns:xsi="http://www.w3.org/2001/XMLSchema-instance" xsi:type="dcterms:W3CDTF">2015-09-11T08:00:00Z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13</vt:i4>
  </prop:property>
</prop:Properties>
</file>