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5b4c" w14:paraId="55b5b4c" w:rsidRDefault="00AE649C" w:rsidP="0012640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2640A" w:rsidP="0012640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2640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2640A" w:rsidP="0012640A" w:rsidR="0012640A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St-256/15-18</w:t>
      </w:r>
    </w:p>
    <w:p w:rsidRDefault="0012640A" w:rsidP="0012640A" w:rsidR="0012640A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12640A" w:rsidP="0012640A" w:rsidR="0012640A">
      <w:pPr>
        <w:spacing w:after="0"/>
        <w:rPr>
          <w:rFonts w:cs="Times New Roman"/>
        </w:rPr>
      </w:pPr>
    </w:p>
    <w:p w:rsidRDefault="0012640A" w:rsidP="0012640A" w:rsidR="0012640A">
      <w:pPr>
        <w:spacing w:after="0"/>
        <w:ind w:firstLine="720"/>
        <w:rPr>
          <w:rFonts w:cs="Times New Roman"/>
          <w:b/>
        </w:rPr>
      </w:pPr>
    </w:p>
    <w:p w:rsidRDefault="0012640A" w:rsidP="0012640A" w:rsidR="0012640A">
      <w:pPr>
        <w:spacing w:after="0"/>
        <w:ind w:firstLine="720"/>
        <w:rPr>
          <w:rFonts w:cs="Times New Roman"/>
          <w:b/>
        </w:rPr>
      </w:pPr>
    </w:p>
    <w:p w:rsidRDefault="0012640A" w:rsidP="0012640A" w:rsidR="0012640A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12640A" w:rsidP="0012640A" w:rsidR="0012640A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12640A" w:rsidP="0012640A" w:rsidR="0012640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12640A" w:rsidP="0012640A" w:rsidR="0012640A">
      <w:pPr>
        <w:spacing w:after="0"/>
        <w:jc w:val="both"/>
        <w:rPr>
          <w:rFonts w:cs="Times New Roman"/>
          <w:lang w:val="pt-BR"/>
        </w:rPr>
      </w:pPr>
    </w:p>
    <w:p w:rsidRDefault="0012640A" w:rsidP="0012640A" w:rsidR="0012640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12640A" w:rsidP="0012640A" w:rsidR="0012640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12640A" w:rsidP="0012640A" w:rsidR="0012640A">
      <w:pPr>
        <w:spacing w:after="0"/>
        <w:jc w:val="both"/>
        <w:rPr>
          <w:rFonts w:cs="Times New Roman"/>
        </w:rPr>
      </w:pPr>
    </w:p>
    <w:p w:rsidRDefault="0012640A" w:rsidP="0012640A" w:rsidR="0012640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12640A" w:rsidP="0012640A" w:rsidR="0012640A">
      <w:pPr>
        <w:spacing w:after="0"/>
        <w:jc w:val="center"/>
        <w:rPr>
          <w:rFonts w:cs="Times New Roman"/>
        </w:rPr>
      </w:pPr>
    </w:p>
    <w:p w:rsidRDefault="0012640A" w:rsidP="0012640A" w:rsidR="0012640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u stečajnom  predmetu povodom prijedloga predlagatelja/dužnika STROHWEL-DEKOR EKO PROIZVODNJA j.d.o.o., Mala Subotica, Ljudevita Gaja 36/A, OIB: 34254874812 za otvaranjem stečajnog postupka, dana 4. svibnja 2016.</w:t>
      </w:r>
    </w:p>
    <w:p w:rsidRDefault="0012640A" w:rsidP="0012640A" w:rsidR="0012640A">
      <w:pPr>
        <w:tabs>
          <w:tab w:pos="516" w:val="left"/>
        </w:tabs>
        <w:spacing w:after="0"/>
        <w:rPr>
          <w:rFonts w:cs="Times New Roman"/>
        </w:rPr>
      </w:pPr>
    </w:p>
    <w:p w:rsidRDefault="0012640A" w:rsidP="0012640A" w:rsidR="0012640A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12640A" w:rsidP="0012640A" w:rsidR="0012640A">
      <w:pPr>
        <w:spacing w:after="0"/>
        <w:jc w:val="both"/>
        <w:rPr>
          <w:rFonts w:cs="Times New Roman"/>
        </w:rPr>
      </w:pPr>
    </w:p>
    <w:p w:rsidRDefault="0012640A" w:rsidP="0012640A" w:rsidR="0012640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1. Pozivaju se osobe koje imaju pravni interes za provedbom stečajnog postupka nad dužnikom STROHWEL-DEKOR EKO PROIZVODNJA j.d.o.o., Mala Subotica, Ljudevita Gaja 36/A, OIB: 34254874812, da u roku od 15 dana od dana objave oglasa na mrežnoj stranici e-Oglasna ploča suda na žiro-račun ovog suda otvoren kod Hrvatske poštanske banke broj: HR6223900011300002746, p</w:t>
      </w:r>
      <w:r>
        <w:rPr>
          <w:rStyle w:val="Naglaeno"/>
          <w:b w:val="false"/>
          <w:color w:val="000000"/>
        </w:rPr>
        <w:t>oziv na broj odobrenja</w:t>
      </w:r>
      <w:r>
        <w:rPr>
          <w:rStyle w:val="Naglaeno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22025615, iznos od 5.000,00 kn na ime predujmljivanja troškova prethodnog i otvorenog stečajnog postupka.</w:t>
      </w:r>
    </w:p>
    <w:p w:rsidRDefault="0012640A" w:rsidP="0012640A" w:rsidR="0012640A">
      <w:pPr>
        <w:spacing w:after="0"/>
        <w:jc w:val="both"/>
        <w:rPr>
          <w:rFonts w:cs="Times New Roman"/>
        </w:rPr>
      </w:pPr>
    </w:p>
    <w:p w:rsidRDefault="0012640A" w:rsidP="0012640A" w:rsidR="0012640A">
      <w:pPr>
        <w:spacing w:after="0"/>
        <w:ind w:firstLine="708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12640A" w:rsidP="0012640A" w:rsidR="0012640A">
      <w:pPr>
        <w:spacing w:after="0"/>
        <w:ind w:firstLine="708"/>
        <w:jc w:val="both"/>
        <w:rPr>
          <w:rFonts w:cs="Times New Roman"/>
        </w:rPr>
      </w:pPr>
    </w:p>
    <w:p w:rsidRDefault="0012640A" w:rsidP="0012640A" w:rsidR="0012640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4. svibnja 2016.</w:t>
      </w:r>
    </w:p>
    <w:p w:rsidRDefault="0012640A" w:rsidP="0012640A" w:rsidR="0012640A">
      <w:pPr>
        <w:spacing w:after="0"/>
        <w:jc w:val="center"/>
        <w:rPr>
          <w:rFonts w:cs="Times New Roman"/>
        </w:rPr>
      </w:pPr>
    </w:p>
    <w:p w:rsidRDefault="0012640A" w:rsidP="0012640A" w:rsidR="0012640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12640A" w:rsidP="0012640A" w:rsidR="0012640A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12640A" w:rsidP="0012640A" w:rsidR="0012640A">
      <w:pPr>
        <w:spacing w:after="0"/>
        <w:ind w:firstLine="708" w:left="5664"/>
        <w:jc w:val="both"/>
        <w:rPr>
          <w:rFonts w:cs="Times New Roman"/>
        </w:rPr>
      </w:pPr>
    </w:p>
    <w:p w:rsidRDefault="0012640A" w:rsidP="0012640A" w:rsidR="0012640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12640A" w:rsidP="0012640A" w:rsidR="0012640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12640A" w:rsidP="0012640A" w:rsidR="0012640A">
      <w:pPr>
        <w:spacing w:after="0"/>
        <w:jc w:val="both"/>
        <w:rPr>
          <w:rFonts w:cs="Times New Roman"/>
        </w:rPr>
      </w:pPr>
    </w:p>
    <w:p w:rsidRDefault="00CB0EA4" w:rsidP="0012640A" w:rsidR="00CB0EA4">
      <w:pPr>
        <w:pStyle w:val="Naslovdokumenta"/>
        <w:spacing w:after="0"/>
      </w:pPr>
    </w:p>
    <w:p w:rsidRDefault="0071688E" w:rsidP="0012640A" w:rsidR="0071688E">
      <w:pPr>
        <w:pStyle w:val="Poetniodjeljak"/>
        <w:spacing w:after="0"/>
      </w:pPr>
    </w:p>
    <w:p w:rsidRDefault="00A21F0D" w:rsidP="0012640A" w:rsidR="00A21F0D">
      <w:pPr>
        <w:pStyle w:val="NormaleSPIS"/>
        <w:spacing w:after="0"/>
        <w:rPr>
          <w:noProof/>
        </w:rPr>
      </w:pPr>
    </w:p>
    <w:p w:rsidRDefault="00DA0242" w:rsidP="0012640A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40A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627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St-256/2015-18</izvorni_sadrzaj>
    <derivirana_varijabla naziv="DomainObject.Oznaka_1">St-256/2015-18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St-256/2015</izvorni_sadrzaj>
    <derivirana_varijabla naziv="DomainObject.Predmet.OznakaBroj_1">St-256/2015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STROHWEL-DEKOR EKO PROIZVODNJA jednostavno društvo s ograničenom odgovornošću za proizvodnju, trgovinu i usluge zastupanog po punomoćniku Ana Janković</izvorni_sadrzaj>
    <derivirana_varijabla naziv="DomainObject.Predmet.ProtustrankaFormated_1">  STROHWEL-DEKOR EKO PROIZVODNJA jednostavno društvo s ograničenom odgovornošću za proizvodnju, trgovinu i usluge zastupanog po punomoćniku Ana Janković</derivirana_varijabla>
  </DomainObject.Predmet.ProtustrankaFormated>
  <DomainObject.Predmet.ProtustrankaFormatedOIB>
    <izvorni_sadrzaj>  STROHWEL-DEKOR EKO PROIZVODNJA jednostavno društvo s ograničenom odgovornošću za proizvodnju, trgovinu i usluge, OIB 34254874812 zastupanog po punomoćniku Ana Janković</izvorni_sadrzaj>
    <derivirana_varijabla naziv="DomainObject.Predmet.ProtustrankaFormatedOIB_1">  STROHWEL-DEKOR EKO PROIZVODNJA jednostavno društvo s ograničenom odgovornošću za proizvodnju, trgovinu i usluge, OIB 34254874812 zastupanog po punomoćniku Ana Janković</derivirana_varijabla>
  </DomainObject.Predmet.ProtustrankaFormatedOIB>
  <DomainObject.Predmet.ProtustrankaFormatedWithAdress>
    <izvorni_sadrzaj> STROHWEL-DEKOR EKO PROIZVODNJA jednostavno društvo s ograničenom odgovornošću za proizvodnju, trgovinu i usluge, Ljudevita Gaja 36/A, 40000 Mala Subotica zastupanog po punomoćniku Ana Janković</izvorni_sadrzaj>
    <derivirana_varijabla naziv="DomainObject.Predmet.ProtustrankaFormatedWithAdress_1"> STROHWEL-DEKOR EKO PROIZVODNJA jednostavno društvo s ograničenom odgovornošću za proizvodnju, trgovinu i usluge, Ljudevita Gaja 36/A, 40000 Mala Subotica zastupanog po punomoćniku Ana Janković</derivirana_varijabla>
  </DomainObject.Predmet.ProtustrankaFormatedWithAdress>
  <DomainObject.Predmet.ProtustrankaFormatedWithAdressOIB>
    <izvorni_sadrzaj> STROHWEL-DEKOR EKO PROIZVODNJA jednostavno društvo s ograničenom odgovornošću za proizvodnju, trgovinu i usluge, OIB 34254874812, Ljudevita Gaja 36/A, 40000 Mala Subotica zastupanog po punomoćniku Ana Janković</izvorni_sadrzaj>
    <derivirana_varijabla naziv="DomainObject.Predmet.ProtustrankaFormatedWithAdressOIB_1"> STROHWEL-DEKOR EKO PROIZVODNJA jednostavno društvo s ograničenom odgovornošću za proizvodnju, trgovinu i usluge, OIB 34254874812, Ljudevita Gaja 36/A, 40000 Mala Subotica zastupanog po punomoćniku Ana Janković</derivirana_varijabla>
  </DomainObject.Predmet.ProtustrankaFormatedWithAdressOIB>
  <DomainObject.Predmet.ProtustrankaWithAdress>
    <izvorni_sadrzaj>STROHWEL-DEKOR EKO PROIZVODNJA jednostavno društvo s ograničenom odgovornošću za proizvodnju, trgovinu i usluge Ljudevita Gaja 36/A, 40000 Mala Subotica</izvorni_sadrzaj>
    <derivirana_varijabla naziv="DomainObject.Predmet.ProtustrankaWithAdress_1">STROHWEL-DEKOR EKO PROIZVODNJA jednostavno društvo s ograničenom odgovornošću za proizvodnju, trgovinu i usluge Ljudevita Gaja 36/A, 40000 Mala Subotica</derivirana_varijabla>
  </DomainObject.Predmet.ProtustrankaWithAdress>
  <DomainObject.Predmet.ProtustrankaWithAdressOIB>
    <izvorni_sadrzaj>STROHWEL-DEKOR EKO PROIZVODNJA jednostavno društvo s ograničenom odgovornošću za proizvodnju, trgovinu i usluge, OIB 34254874812, Ljudevita Gaja 36/A, 40000 Mala Subotica</izvorni_sadrzaj>
    <derivirana_varijabla naziv="DomainObject.Predmet.ProtustrankaWithAdressOIB_1">STROHWEL-DEKOR EKO PROIZVODNJA jednostavno društvo s ograničenom odgovornošću za proizvodnju, trgovinu i usluge, OIB 34254874812, Ljudevita Gaja 36/A, 40000 Mala Subotica</derivirana_varijabla>
  </DomainObject.Predmet.ProtustrankaWithAdressOIB>
  <DomainObject.Predmet.ProtustrankaNazivFormated>
    <izvorni_sadrzaj>STROHWEL-DEKOR EKO PROIZVODNJA jednostavno društvo s ograničenom odgovornošću za proizvodnju, trgovinu i usluge</izvorni_sadrzaj>
    <derivirana_varijabla naziv="DomainObject.Predmet.ProtustrankaNazivFormated_1">STROHWEL-DEKOR EKO PROIZVODNJA jednostavno društvo s ograničenom odgovornošću za proizvodnju, trgovinu i usluge</derivirana_varijabla>
  </DomainObject.Predmet.ProtustrankaNazivFormated>
  <DomainObject.Predmet.ProtustrankaNazivFormatedOIB>
    <izvorni_sadrzaj>STROHWEL-DEKOR EKO PROIZVODNJA jednostavno društvo s ograničenom odgovornošću za proizvodnju, trgovinu i usluge, OIB 34254874812</izvorni_sadrzaj>
    <derivirana_varijabla naziv="DomainObject.Predmet.ProtustrankaNazivFormatedOIB_1">STROHWEL-DEKOR EKO PROIZVODNJA jednostavno društvo s ograničenom odgovornošću za proizvodnju, trgovinu i usluge, OIB 34254874812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1596.66</izvorni_sadrzaj>
    <derivirana_varijabla naziv="DomainObject.Predmet.TrenutnaVrijednost_1">1596.66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STROHWEL-DEKOR EKO PROIZVODNJA jednostavno društvo s ograničenom odgovornošću za proizvodnju, trgovinu i usluge zastupanog po punomoćniku Ana Janković</item>
    </izvorni_sadrzaj>
    <derivirana_varijabla naziv="DomainObject.Predmet.ProtuStrankaListFormated_1">
      <item>STROHWEL-DEKOR EKO PROIZVODNJA jednostavno društvo s ograničenom odgovornošću za proizvodnju, trgovinu i usluge zastupanog po punomoćniku Ana Janković</item>
    </derivirana_varijabla>
  </DomainObject.Predmet.ProtuStrankaListFormated>
  <DomainObject.Predmet.ProtuStrankaListFormatedOIB>
    <izvorni_sadrzaj>
      <item>STROHWEL-DEKOR EKO PROIZVODNJA jednostavno društvo s ograničenom odgovornošću za proizvodnju, trgovinu i usluge, OIB 34254874812 zastupanog po punomoćniku Ana Janković</item>
    </izvorni_sadrzaj>
    <derivirana_varijabla naziv="DomainObject.Predmet.ProtuStrankaListFormatedOIB_1">
      <item>STROHWEL-DEKOR EKO PROIZVODNJA jednostavno društvo s ograničenom odgovornošću za proizvodnju, trgovinu i usluge, OIB 34254874812 zastupanog po punomoćniku Ana Janković</item>
    </derivirana_varijabla>
  </DomainObject.Predmet.ProtuStrankaListFormatedOIB>
  <DomainObject.Predmet.ProtuStrankaListFormatedWithAdress>
    <izvorni_sadrzaj>
      <item>STROHWEL-DEKOR EKO PROIZVODNJA jednostavno društvo s ograničenom odgovornošću za proizvodnju, trgovinu i usluge, Ljudevita Gaja 36/A, 40000 Mala Subotica zastupanog po punomoćniku Ana Janković</item>
    </izvorni_sadrzaj>
    <derivirana_varijabla naziv="DomainObject.Predmet.ProtuStrankaListFormatedWithAdress_1">
      <item>STROHWEL-DEKOR EKO PROIZVODNJA jednostavno društvo s ograničenom odgovornošću za proizvodnju, trgovinu i usluge, Ljudevita Gaja 36/A, 40000 Mala Subotica zastupanog po punomoćniku Ana Janković</item>
    </derivirana_varijabla>
  </DomainObject.Predmet.ProtuStrankaListFormatedWithAdress>
  <DomainObject.Predmet.ProtuStrankaListFormatedWithAdressOIB>
    <izvorni_sadrzaj>
      <item>STROHWEL-DEKOR EKO PROIZVODNJA jednostavno društvo s ograničenom odgovornošću za proizvodnju, trgovinu i usluge, OIB 34254874812, Ljudevita Gaja 36/A, 40000 Mala Subotica zastupanog po punomoćniku Ana Janković</item>
    </izvorni_sadrzaj>
    <derivirana_varijabla naziv="DomainObject.Predmet.ProtuStrankaListFormatedWithAdressOIB_1">
      <item>STROHWEL-DEKOR EKO PROIZVODNJA jednostavno društvo s ograničenom odgovornošću za proizvodnju, trgovinu i usluge, OIB 34254874812, Ljudevita Gaja 36/A, 40000 Mala Subotica zastupanog po punomoćniku Ana Janković</item>
    </derivirana_varijabla>
  </DomainObject.Predmet.ProtuStrankaListFormatedWithAdressOIB>
  <DomainObject.Predmet.ProtuStrankaListNazivFormated>
    <izvorni_sadrzaj>
      <item>STROHWEL-DEKOR EKO PROIZVODNJA jednostavno društvo s ograničenom odgovornošću za proizvodnju, trgovinu i usluge</item>
    </izvorni_sadrzaj>
    <derivirana_varijabla naziv="DomainObject.Predmet.ProtuStrankaListNazivFormated_1">
      <item>STROHWEL-DEKOR EKO PROIZVODNJA jednostavno društvo s ograničenom odgovornošću za proizvodnju, trgovinu i usluge</item>
    </derivirana_varijabla>
  </DomainObject.Predmet.ProtuStrankaListNazivFormated>
  <DomainObject.Predmet.ProtuStrankaListNazivFormatedOIB>
    <izvorni_sadrzaj>
      <item>STROHWEL-DEKOR EKO PROIZVODNJA jednostavno društvo s ograničenom odgovornošću za proizvodnju, trgovinu i usluge, OIB 34254874812</item>
    </izvorni_sadrzaj>
    <derivirana_varijabla naziv="DomainObject.Predmet.ProtuStrankaListNazivFormatedOIB_1">
      <item>STROHWEL-DEKOR EKO PROIZVODNJA jednostavno društvo s ograničenom odgovornošću za proizvodnju, trgovinu i usluge, OIB 34254874812</item>
    </derivirana_varijabla>
  </DomainObject.Predmet.ProtuStrankaListNazivFormatedOIB>
  <DomainObject.Predmet.OstaliListFormated>
    <izvorni_sadrzaj>
      <item>Sudski registar</item>
      <item>Ana Janković punomoćnik sudionika u postupku STROHWEL-DEKOR EKO PROIZVODNJA jednostavno društvo s ograničenom odgovornošću za proizvodnju, trgovinu i usluge</item>
      <item>Privredna banka Zagreb</item>
      <item>Županijsko državno odvjetništvo</item>
      <item>Josip Janković</item>
    </izvorni_sadrzaj>
    <derivirana_varijabla naziv="DomainObject.Predmet.OstaliListFormated_1">
      <item>Sudski registar</item>
      <item>Ana Janković punomoćnik sudionika u postupku STROHWEL-DEKOR EKO PROIZVODNJA jednostavno društvo s ograničenom odgovornošću za proizvodnju, trgovinu i usluge</item>
      <item>Privredna banka Zagreb</item>
      <item>Županijsko državno odvjetništvo</item>
      <item>Josip Janković</item>
    </derivirana_varijabla>
  </DomainObject.Predmet.OstaliListFormated>
  <DomainObject.Predmet.OstaliListFormatedOIB>
    <izvorni_sadrzaj>
      <item>Sudski registar</item>
      <item>Ana Janković, OIB 67174669429 punomoćnik sudionika u postupku STROHWEL-DEKOR EKO PROIZVODNJA jednostavno društvo s ograničenom odgovornošću za proizvodnju, trgovinu i usluge</item>
      <item>Privredna banka Zagreb</item>
      <item>Županijsko državno odvjetništvo</item>
      <item>Josip Janković, OIB 62508776742</item>
    </izvorni_sadrzaj>
    <derivirana_varijabla naziv="DomainObject.Predmet.OstaliListFormatedOIB_1">
      <item>Sudski registar</item>
      <item>Ana Janković, OIB 67174669429 punomoćnik sudionika u postupku STROHWEL-DEKOR EKO PROIZVODNJA jednostavno društvo s ograničenom odgovornošću za proizvodnju, trgovinu i usluge</item>
      <item>Privredna banka Zagreb</item>
      <item>Županijsko državno odvjetništvo</item>
      <item>Josip Janković, OIB 62508776742</item>
    </derivirana_varijabla>
  </DomainObject.Predmet.OstaliListFormatedOIB>
  <DomainObject.Predmet.OstaliListFormatedWithAdress>
    <izvorni_sadrzaj>
      <item>Sudski registar</item>
      <item>Ana Janković, Dr. Ljudevita Gaja 36a, 40000 Mala Subotica punomoćnik sudionika u postupku STROHWEL-DEKOR EKO PROIZVODNJA jednostavno društvo s ograničenom odgovornošću za proizvodnju, trgovinu i usluge</item>
      <item>Privredna banka Zagreb, Radnička cesta 50, 10000 Zagreb</item>
      <item>Županijsko državno odvjetništvo, Braće Radića 2, 42000 Varaždin</item>
      <item>Josip Janković, Dr. Ljudevita Gaja 36a, 40000 Mala Subotica</item>
    </izvorni_sadrzaj>
    <derivirana_varijabla naziv="DomainObject.Predmet.OstaliListFormatedWithAdress_1">
      <item>Sudski registar</item>
      <item>Ana Janković, Dr. Ljudevita Gaja 36a, 40000 Mala Subotica punomoćnik sudionika u postupku STROHWEL-DEKOR EKO PROIZVODNJA jednostavno društvo s ograničenom odgovornošću za proizvodnju, trgovinu i usluge</item>
      <item>Privredna banka Zagreb, Radnička cesta 50, 10000 Zagreb</item>
      <item>Županijsko državno odvjetništvo, Braće Radića 2, 42000 Varaždin</item>
      <item>Josip Janković, Dr. Ljudevita Gaja 36a, 40000 Mala Subotica</item>
    </derivirana_varijabla>
  </DomainObject.Predmet.OstaliListFormatedWithAdress>
  <DomainObject.Predmet.OstaliListFormatedWithAdressOIB>
    <izvorni_sadrzaj>
      <item>Sudski registar</item>
      <item>Ana Janković, OIB 67174669429, Dr. Ljudevita Gaja 36a, 40000 Mala Subotica punomoćnik sudionika u postupku STROHWEL-DEKOR EKO PROIZVODNJA jednostavno društvo s ograničenom odgovornošću za proizvodnju, trgovinu i usluge</item>
      <item>Privredna banka Zagreb, Radnička cesta 50, 10000 Zagreb</item>
      <item>Županijsko državno odvjetništvo, Braće Radića 2, 42000 Varaždin</item>
      <item>Josip Janković, OIB 62508776742, Dr. Ljudevita Gaja 36a, 40000 Mala Subotica</item>
    </izvorni_sadrzaj>
    <derivirana_varijabla naziv="DomainObject.Predmet.OstaliListFormatedWithAdressOIB_1">
      <item>Sudski registar</item>
      <item>Ana Janković, OIB 67174669429, Dr. Ljudevita Gaja 36a, 40000 Mala Subotica punomoćnik sudionika u postupku STROHWEL-DEKOR EKO PROIZVODNJA jednostavno društvo s ograničenom odgovornošću za proizvodnju, trgovinu i usluge</item>
      <item>Privredna banka Zagreb, Radnička cesta 50, 10000 Zagreb</item>
      <item>Županijsko državno odvjetništvo, Braće Radića 2, 42000 Varaždin</item>
      <item>Josip Janković, OIB 62508776742, Dr. Ljudevita Gaja 36a, 40000 Mala Subotica</item>
    </derivirana_varijabla>
  </DomainObject.Predmet.OstaliListFormatedWithAdressOIB>
  <DomainObject.Predmet.OstaliListNazivFormated>
    <izvorni_sadrzaj>
      <item>Sudski registar</item>
      <item>Ana Janković</item>
      <item>Privredna banka Zagreb</item>
      <item>Županijsko državno odvjetništvo</item>
      <item>Josip Janković</item>
    </izvorni_sadrzaj>
    <derivirana_varijabla naziv="DomainObject.Predmet.OstaliListNazivFormated_1">
      <item>Sudski registar</item>
      <item>Ana Janković</item>
      <item>Privredna banka Zagreb</item>
      <item>Županijsko državno odvjetništvo</item>
      <item>Josip Janković</item>
    </derivirana_varijabla>
  </DomainObject.Predmet.OstaliListNazivFormated>
  <DomainObject.Predmet.OstaliListNazivFormatedOIB>
    <izvorni_sadrzaj>
      <item>Sudski registar</item>
      <item>Ana Janković, OIB 67174669429</item>
      <item>Privredna banka Zagreb</item>
      <item>Županijsko državno odvjetništvo</item>
      <item>Josip Janković, OIB 62508776742</item>
    </izvorni_sadrzaj>
    <derivirana_varijabla naziv="DomainObject.Predmet.OstaliListNazivFormatedOIB_1">
      <item>Sudski registar</item>
      <item>Ana Janković, OIB 67174669429</item>
      <item>Privredna banka Zagreb</item>
      <item>Županijsko državno odvjetništvo</item>
      <item>Josip Janković, OIB 62508776742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St-256/2015-18</izvorni_sadrzaj>
    <derivirana_varijabla naziv="DomainObject.PoslovniBrojDokumenta_1">St-256/2015-18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STROHWEL-DEKOR EKO PROIZVODNJA jednostavno društvo s ograničenom odgovornošću za proizvodnju, trgovinu i usluge</izvorni_sadrzaj>
    <derivirana_varijabla naziv="DomainObject.Predmet.ProtustrankaIDrugi_1">STROHWEL-DEKOR EKO PROIZVODNJA jednostavno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STROHWEL-DEKOR EKO PROIZVODNJA jednostavno društvo s ograničenom odgovornošću za proizvodnju, trgovinu i usluge, OIB 34254874812, Ljudevita Gaja 36/A, 40000 Mala Subotica</izvorni_sadrzaj>
    <derivirana_varijabla naziv="DomainObject.Predmet.ProtustrankaIDrugiAdressOIB_1">STROHWEL-DEKOR EKO PROIZVODNJA jednostavno društvo s ograničenom odgovornošću za proizvodnju, trgovinu i usluge, OIB 34254874812, Ljudevita Gaja 36/A,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STROHWEL-DEKOR EKO PROIZVODNJA jednostavno društvo s ograničenom odgovornošću za proizvodnju, trgovinu i usluge</item>
      <item>Sudski registar</item>
      <item>Ana Janković</item>
      <item>Privredna banka Zagreb</item>
      <item>Županijsko državno odvjetništvo</item>
      <item>Josip Janković</item>
    </izvorni_sadrzaj>
    <derivirana_varijabla naziv="DomainObject.Predmet.SudioniciListNaziv_1">
      <item>Financijska agencija</item>
      <item>STROHWEL-DEKOR EKO PROIZVODNJA jednostavno društvo s ograničenom odgovornošću za proizvodnju, trgovinu i usluge</item>
      <item>Sudski registar</item>
      <item>Ana Janković</item>
      <item>Privredna banka Zagreb</item>
      <item>Županijsko državno odvjetništvo</item>
      <item>Josip Janković</item>
    </derivirana_varijabla>
  </DomainObject.Predmet.SudioniciListNaziv>
  <DomainObject.Predmet.SudioniciListAdressOIB>
    <izvorni_sadrzaj>
      <item>Financijska agencija, OIB 85821130368</item>
      <item>STROHWEL-DEKOR EKO PROIZVODNJA jednostavno društvo s ograničenom odgovornošću za proizvodnju, trgovinu i usluge, OIB 34254874812, Ljudevita Gaja 36/A,40000 Mala Subotica</item>
      <item>Sudski registar</item>
      <item>Ana Janković, OIB 67174669429, Dr. Ljudevita Gaja 36a,40000 Mala Subotica</item>
      <item>Privredna banka Zagreb, Radnička cesta 50,10000 Zagreb</item>
      <item>Županijsko državno odvjetništvo, Braće Radića 2,42000 Varaždin</item>
      <item>Josip Janković, OIB 62508776742, Dr. Ljudevita Gaja 36a,40000 Mala Subotica</item>
    </izvorni_sadrzaj>
    <derivirana_varijabla naziv="DomainObject.Predmet.SudioniciListAdressOIB_1">
      <item>Financijska agencija, OIB 85821130368</item>
      <item>STROHWEL-DEKOR EKO PROIZVODNJA jednostavno društvo s ograničenom odgovornošću za proizvodnju, trgovinu i usluge, OIB 34254874812, Ljudevita Gaja 36/A,40000 Mala Subotica</item>
      <item>Sudski registar</item>
      <item>Ana Janković, OIB 67174669429, Dr. Ljudevita Gaja 36a,40000 Mala Subotica</item>
      <item>Privredna banka Zagreb, Radnička cesta 50,10000 Zagreb</item>
      <item>Županijsko državno odvjetništvo, Braće Radića 2,42000 Varaždin</item>
      <item>Josip Janković, OIB 62508776742, Dr. Ljudevita Gaja 36a,40000 Mala 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B7666-1DDF-489B-9754-B220EB6DF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212</properties:Words>
  <properties:Characters>1106</properties:Characters>
  <properties:Lines>46</properties:Lines>
  <properties:Paragraphs>15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2016-05-04T07:18:00Z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St-256/2015-18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