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1a23" w14:paraId="2371a23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5E3D7B" w:rsidP="003D52B4" w:rsidR="005E3D7B" w:rsidRPr="00EC3760">
      <w:pPr>
        <w:pStyle w:val="Tijeloteksta"/>
        <w:ind w:firstLine="708"/>
        <w:rPr>
          <w:color w:val="000000"/>
          <w:szCs w:val="24"/>
        </w:rPr>
      </w:pPr>
      <w:r w:rsidRPr="005E3D7B">
        <w:rPr>
          <w:color w:val="000000"/>
          <w:szCs w:val="24"/>
        </w:rPr>
        <w:t>Trgovački sud u Splitu, po sutkinji Ani Golub Gruić</w:t>
      </w:r>
      <w:r>
        <w:rPr>
          <w:color w:val="000000"/>
          <w:szCs w:val="24"/>
        </w:rPr>
        <w:t>,</w:t>
      </w:r>
      <w:r w:rsidR="00876348" w:rsidRPr="00876348">
        <w:rPr>
          <w:color w:val="000000"/>
          <w:szCs w:val="24"/>
        </w:rPr>
        <w:t xml:space="preserve"> povodom prijedloga predlagatelja BRKAN – PLANO d.o.o., OIB: 57534009318, </w:t>
      </w:r>
      <w:proofErr w:type="spellStart"/>
      <w:r w:rsidR="00876348" w:rsidRPr="00876348">
        <w:rPr>
          <w:color w:val="000000"/>
          <w:szCs w:val="24"/>
        </w:rPr>
        <w:t>Plano</w:t>
      </w:r>
      <w:proofErr w:type="spellEnd"/>
      <w:r w:rsidR="00876348" w:rsidRPr="00876348">
        <w:rPr>
          <w:color w:val="000000"/>
          <w:szCs w:val="24"/>
        </w:rPr>
        <w:t xml:space="preserve">, Put </w:t>
      </w:r>
      <w:proofErr w:type="spellStart"/>
      <w:r w:rsidR="00876348" w:rsidRPr="00876348">
        <w:rPr>
          <w:color w:val="000000"/>
          <w:szCs w:val="24"/>
        </w:rPr>
        <w:t>Vilajice</w:t>
      </w:r>
      <w:proofErr w:type="spellEnd"/>
      <w:r w:rsidR="00876348" w:rsidRPr="00876348">
        <w:rPr>
          <w:color w:val="000000"/>
          <w:szCs w:val="24"/>
        </w:rPr>
        <w:t xml:space="preserve"> 10, zastupan</w:t>
      </w:r>
      <w:r w:rsidR="00F61DD4">
        <w:rPr>
          <w:color w:val="000000"/>
          <w:szCs w:val="24"/>
        </w:rPr>
        <w:t>og</w:t>
      </w:r>
      <w:r w:rsidR="00876348" w:rsidRPr="00876348">
        <w:rPr>
          <w:color w:val="000000"/>
          <w:szCs w:val="24"/>
        </w:rPr>
        <w:t xml:space="preserve"> po punomoćnici </w:t>
      </w:r>
      <w:proofErr w:type="spellStart"/>
      <w:r w:rsidR="00876348" w:rsidRPr="00876348">
        <w:rPr>
          <w:color w:val="000000"/>
          <w:szCs w:val="24"/>
        </w:rPr>
        <w:t>Merici</w:t>
      </w:r>
      <w:proofErr w:type="spellEnd"/>
      <w:r w:rsidR="00876348" w:rsidRPr="00876348">
        <w:rPr>
          <w:color w:val="000000"/>
          <w:szCs w:val="24"/>
        </w:rPr>
        <w:t xml:space="preserve"> </w:t>
      </w:r>
      <w:proofErr w:type="spellStart"/>
      <w:r w:rsidR="00876348" w:rsidRPr="00876348">
        <w:rPr>
          <w:color w:val="000000"/>
          <w:szCs w:val="24"/>
        </w:rPr>
        <w:t>Miše</w:t>
      </w:r>
      <w:proofErr w:type="spellEnd"/>
      <w:r w:rsidR="00876348" w:rsidRPr="00876348">
        <w:rPr>
          <w:color w:val="000000"/>
          <w:szCs w:val="24"/>
        </w:rPr>
        <w:t xml:space="preserve">, odvjetnici u Trogiru, radi otvaranja stečajnog postupka nad dužnikom </w:t>
      </w:r>
      <w:r w:rsidR="00F61DD4">
        <w:rPr>
          <w:color w:val="000000"/>
          <w:szCs w:val="24"/>
        </w:rPr>
        <w:t xml:space="preserve"> </w:t>
      </w:r>
      <w:r w:rsidR="00876348" w:rsidRPr="00876348">
        <w:rPr>
          <w:color w:val="000000"/>
          <w:szCs w:val="24"/>
        </w:rPr>
        <w:t xml:space="preserve">DOBRIĆ d.o.o., OIB: 71562557561, </w:t>
      </w:r>
      <w:proofErr w:type="spellStart"/>
      <w:r w:rsidR="00876348" w:rsidRPr="00876348">
        <w:rPr>
          <w:color w:val="000000"/>
          <w:szCs w:val="24"/>
        </w:rPr>
        <w:t>Plano</w:t>
      </w:r>
      <w:proofErr w:type="spellEnd"/>
      <w:r w:rsidR="00876348" w:rsidRPr="00876348">
        <w:rPr>
          <w:color w:val="000000"/>
          <w:szCs w:val="24"/>
        </w:rPr>
        <w:t>, Put Dobrića 6</w:t>
      </w:r>
      <w:r>
        <w:rPr>
          <w:color w:val="000000"/>
          <w:szCs w:val="24"/>
        </w:rPr>
        <w:t>,</w:t>
      </w:r>
      <w:r w:rsidR="00F61DD4">
        <w:rPr>
          <w:color w:val="000000"/>
          <w:szCs w:val="24"/>
        </w:rPr>
        <w:t xml:space="preserve"> zastupanog po punomoćniku Borisu Ivančiću, odvjetniku u Splitu,</w:t>
      </w:r>
      <w:r w:rsidRPr="005E3D7B">
        <w:rPr>
          <w:color w:val="000000"/>
          <w:szCs w:val="24"/>
        </w:rPr>
        <w:t xml:space="preserve"> dana </w:t>
      </w:r>
      <w:r w:rsidR="00876348">
        <w:rPr>
          <w:color w:val="000000"/>
          <w:szCs w:val="24"/>
        </w:rPr>
        <w:t>12. siječnja 2017</w:t>
      </w:r>
      <w:r w:rsidR="003D52B4">
        <w:rPr>
          <w:color w:val="000000"/>
          <w:szCs w:val="24"/>
        </w:rPr>
        <w:t>. godine</w:t>
      </w:r>
    </w:p>
    <w:p w:rsidRDefault="00D642B8" w:rsidP="00876348" w:rsidR="00854C51" w:rsidRPr="00EC3760">
      <w:pPr>
        <w:spacing w:after="200" w:before="1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621664" w:rsidP="00621664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I. </w:t>
      </w:r>
      <w:r w:rsidR="00D642B8" w:rsidRPr="00EC3760">
        <w:rPr>
          <w:rFonts w:hAnsi="Times New Roman" w:ascii="Times New Roman"/>
          <w:color w:val="000000"/>
          <w:szCs w:val="24"/>
        </w:rPr>
        <w:t xml:space="preserve">Određuje se ročište radi </w:t>
      </w:r>
      <w:r w:rsidR="00D642B8">
        <w:rPr>
          <w:rFonts w:hAnsi="Times New Roman" w:ascii="Times New Roman"/>
          <w:color w:val="000000"/>
          <w:szCs w:val="24"/>
        </w:rPr>
        <w:t xml:space="preserve">rasprave o </w:t>
      </w:r>
      <w:r w:rsidR="00876348">
        <w:rPr>
          <w:rFonts w:hAnsi="Times New Roman" w:ascii="Times New Roman"/>
          <w:color w:val="000000"/>
          <w:szCs w:val="24"/>
        </w:rPr>
        <w:t>pretpostavkama</w:t>
      </w:r>
      <w:r w:rsidR="00D642B8" w:rsidRPr="00EC3760">
        <w:rPr>
          <w:rFonts w:hAnsi="Times New Roman" w:ascii="Times New Roman"/>
          <w:color w:val="000000"/>
          <w:szCs w:val="24"/>
        </w:rPr>
        <w:t xml:space="preserve"> z</w:t>
      </w:r>
      <w:r w:rsidR="00D642B8">
        <w:rPr>
          <w:rFonts w:hAnsi="Times New Roman" w:ascii="Times New Roman"/>
          <w:color w:val="000000"/>
          <w:szCs w:val="24"/>
        </w:rPr>
        <w:t xml:space="preserve">a otvaranje stečajnog postupka </w:t>
      </w:r>
      <w:r w:rsidR="00D642B8" w:rsidRPr="005E3D7B">
        <w:rPr>
          <w:rFonts w:hAnsi="Times New Roman" w:ascii="Times New Roman"/>
          <w:color w:val="000000"/>
          <w:szCs w:val="24"/>
        </w:rPr>
        <w:t xml:space="preserve">za 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dan </w:t>
      </w:r>
      <w:r w:rsidR="00876348">
        <w:rPr>
          <w:rFonts w:hAnsi="Times New Roman" w:ascii="Times New Roman"/>
          <w:color w:val="000000"/>
          <w:szCs w:val="24"/>
        </w:rPr>
        <w:t>10. veljače</w:t>
      </w:r>
      <w:r w:rsidR="00A312EF" w:rsidRPr="00876348">
        <w:rPr>
          <w:rFonts w:hAnsi="Times New Roman" w:ascii="Times New Roman"/>
          <w:color w:val="000000"/>
          <w:szCs w:val="24"/>
        </w:rPr>
        <w:t xml:space="preserve"> 201</w:t>
      </w:r>
      <w:r w:rsidR="00876348">
        <w:rPr>
          <w:rFonts w:hAnsi="Times New Roman" w:ascii="Times New Roman"/>
          <w:color w:val="000000"/>
          <w:szCs w:val="24"/>
        </w:rPr>
        <w:t>7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. godine u </w:t>
      </w:r>
      <w:r w:rsidR="00876348">
        <w:rPr>
          <w:rFonts w:hAnsi="Times New Roman" w:ascii="Times New Roman"/>
          <w:color w:val="000000"/>
          <w:szCs w:val="24"/>
        </w:rPr>
        <w:t>08</w:t>
      </w:r>
      <w:r w:rsidR="00A312EF" w:rsidRPr="00876348">
        <w:rPr>
          <w:rFonts w:hAnsi="Times New Roman" w:ascii="Times New Roman"/>
          <w:color w:val="000000"/>
          <w:szCs w:val="24"/>
        </w:rPr>
        <w:t>:3</w:t>
      </w:r>
      <w:r w:rsidR="00E47948" w:rsidRPr="00876348">
        <w:rPr>
          <w:rFonts w:hAnsi="Times New Roman" w:ascii="Times New Roman"/>
          <w:color w:val="000000"/>
          <w:szCs w:val="24"/>
        </w:rPr>
        <w:t>0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 sati, sudnica</w:t>
      </w:r>
      <w:r w:rsidR="00D642B8" w:rsidRPr="005E3D7B">
        <w:rPr>
          <w:rFonts w:hAnsi="Times New Roman" w:ascii="Times New Roman"/>
          <w:color w:val="000000"/>
          <w:szCs w:val="24"/>
        </w:rPr>
        <w:t xml:space="preserve"> br. 204/II,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="00D642B8" w:rsidRPr="005E3D7B">
        <w:rPr>
          <w:rFonts w:hAnsi="Times New Roman" w:ascii="Times New Roman"/>
          <w:color w:val="000000"/>
          <w:szCs w:val="24"/>
        </w:rPr>
        <w:t>išanska</w:t>
      </w:r>
      <w:r w:rsidR="00D642B8">
        <w:rPr>
          <w:rFonts w:hAnsi="Times New Roman" w:ascii="Times New Roman"/>
          <w:color w:val="000000"/>
          <w:szCs w:val="24"/>
        </w:rPr>
        <w:t xml:space="preserve"> 6, </w:t>
      </w:r>
      <w:r w:rsidR="00D642B8"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A312EF" w:rsidP="00621664" w:rsidR="00A312EF">
      <w:pPr>
        <w:spacing w:before="40"/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predlagatelj</w:t>
      </w:r>
      <w:r w:rsidR="00876348">
        <w:rPr>
          <w:rFonts w:hAnsi="Times New Roman" w:ascii="Times New Roman"/>
          <w:color w:val="000000"/>
          <w:szCs w:val="24"/>
        </w:rPr>
        <w:t xml:space="preserve"> po punomoćnici</w:t>
      </w:r>
    </w:p>
    <w:p w:rsidRDefault="00A312EF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dužnik</w:t>
      </w:r>
      <w:r w:rsidR="00876348">
        <w:rPr>
          <w:rFonts w:hAnsi="Times New Roman" w:ascii="Times New Roman"/>
          <w:color w:val="000000"/>
          <w:szCs w:val="24"/>
        </w:rPr>
        <w:t xml:space="preserve"> po punomoćniku</w:t>
      </w:r>
    </w:p>
    <w:p w:rsidRDefault="00876348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privremeni</w:t>
      </w:r>
      <w:r w:rsidR="00A312EF">
        <w:rPr>
          <w:rFonts w:hAnsi="Times New Roman" w:ascii="Times New Roman"/>
          <w:color w:val="000000"/>
          <w:szCs w:val="24"/>
        </w:rPr>
        <w:t xml:space="preserve"> stečajn</w:t>
      </w:r>
      <w:r>
        <w:rPr>
          <w:rFonts w:hAnsi="Times New Roman" w:ascii="Times New Roman"/>
          <w:color w:val="000000"/>
          <w:szCs w:val="24"/>
        </w:rPr>
        <w:t>i upravitelj</w:t>
      </w:r>
    </w:p>
    <w:p w:rsidRDefault="00D642B8" w:rsidP="003D52B4" w:rsidR="00621664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6225AE">
        <w:rPr>
          <w:rFonts w:hAnsi="Times New Roman" w:ascii="Times New Roman"/>
          <w:color w:val="000000"/>
          <w:szCs w:val="24"/>
        </w:rPr>
        <w:t xml:space="preserve"> </w:t>
      </w:r>
      <w:r w:rsidRPr="00EC3760">
        <w:rPr>
          <w:rFonts w:hAnsi="Times New Roman" w:ascii="Times New Roman"/>
          <w:color w:val="000000"/>
          <w:szCs w:val="24"/>
        </w:rPr>
        <w:t xml:space="preserve">Financijska agencija </w:t>
      </w:r>
      <w:r>
        <w:rPr>
          <w:rFonts w:hAnsi="Times New Roman" w:ascii="Times New Roman"/>
          <w:color w:val="000000"/>
          <w:szCs w:val="24"/>
        </w:rPr>
        <w:t xml:space="preserve">– </w:t>
      </w:r>
      <w:r w:rsidR="00A312EF">
        <w:rPr>
          <w:rFonts w:hAnsi="Times New Roman" w:ascii="Times New Roman"/>
          <w:color w:val="000000"/>
          <w:szCs w:val="24"/>
        </w:rPr>
        <w:t>R</w:t>
      </w:r>
      <w:r>
        <w:rPr>
          <w:rFonts w:hAnsi="Times New Roman" w:ascii="Times New Roman"/>
          <w:color w:val="000000"/>
          <w:szCs w:val="24"/>
        </w:rPr>
        <w:t>egionalni centar Split</w:t>
      </w:r>
      <w:r w:rsidR="00621664">
        <w:rPr>
          <w:rFonts w:hAnsi="Times New Roman" w:ascii="Times New Roman"/>
          <w:color w:val="000000"/>
          <w:szCs w:val="24"/>
        </w:rPr>
        <w:t>.</w:t>
      </w:r>
    </w:p>
    <w:p w:rsidRDefault="00621664" w:rsidP="003D52B4" w:rsidR="00621664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</w:p>
    <w:p w:rsidRDefault="00621664" w:rsidP="00621664" w:rsidR="00D642B8" w:rsidRPr="00EC3760">
      <w:pPr>
        <w:spacing w:before="40"/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II. Nal</w:t>
      </w:r>
      <w:r w:rsidR="00565EED">
        <w:rPr>
          <w:rFonts w:hAnsi="Times New Roman" w:ascii="Times New Roman"/>
          <w:color w:val="000000"/>
          <w:szCs w:val="24"/>
        </w:rPr>
        <w:t>a</w:t>
      </w:r>
      <w:r>
        <w:rPr>
          <w:rFonts w:hAnsi="Times New Roman" w:ascii="Times New Roman"/>
          <w:color w:val="000000"/>
          <w:szCs w:val="24"/>
        </w:rPr>
        <w:t xml:space="preserve">že se </w:t>
      </w:r>
      <w:r w:rsidR="00D642B8">
        <w:rPr>
          <w:rFonts w:hAnsi="Times New Roman" w:ascii="Times New Roman"/>
          <w:color w:val="000000"/>
          <w:szCs w:val="24"/>
        </w:rPr>
        <w:t xml:space="preserve"> </w:t>
      </w:r>
      <w:r w:rsidRPr="00621664">
        <w:rPr>
          <w:rFonts w:hAnsi="Times New Roman" w:ascii="Times New Roman"/>
          <w:color w:val="000000"/>
          <w:szCs w:val="24"/>
        </w:rPr>
        <w:t>Financijsk</w:t>
      </w:r>
      <w:r>
        <w:rPr>
          <w:rFonts w:hAnsi="Times New Roman" w:ascii="Times New Roman"/>
          <w:color w:val="000000"/>
          <w:szCs w:val="24"/>
        </w:rPr>
        <w:t xml:space="preserve">oj agenciji – Regionalni centar Split </w:t>
      </w:r>
      <w:r w:rsidR="00D642B8" w:rsidRPr="005E3D7B">
        <w:rPr>
          <w:rFonts w:hAnsi="Times New Roman" w:ascii="Times New Roman"/>
          <w:color w:val="000000"/>
          <w:szCs w:val="24"/>
        </w:rPr>
        <w:t>dostaviti ovom sudu</w:t>
      </w:r>
      <w:r>
        <w:rPr>
          <w:rFonts w:hAnsi="Times New Roman" w:ascii="Times New Roman"/>
          <w:color w:val="000000"/>
          <w:szCs w:val="24"/>
        </w:rPr>
        <w:t xml:space="preserve"> putem telefaxa na broj</w:t>
      </w:r>
      <w:r w:rsidR="00A63FF6">
        <w:rPr>
          <w:rFonts w:hAnsi="Times New Roman" w:ascii="Times New Roman"/>
          <w:color w:val="000000"/>
          <w:szCs w:val="24"/>
        </w:rPr>
        <w:t xml:space="preserve"> 021/393-988</w:t>
      </w:r>
      <w:r w:rsidR="00A312EF">
        <w:rPr>
          <w:rFonts w:hAnsi="Times New Roman" w:ascii="Times New Roman"/>
          <w:color w:val="000000"/>
          <w:szCs w:val="24"/>
        </w:rPr>
        <w:t xml:space="preserve"> potvrdu o blokadi računa</w:t>
      </w:r>
      <w:r>
        <w:rPr>
          <w:rFonts w:hAnsi="Times New Roman" w:ascii="Times New Roman"/>
          <w:color w:val="000000"/>
          <w:szCs w:val="24"/>
        </w:rPr>
        <w:t xml:space="preserve"> dužnika</w:t>
      </w:r>
      <w:r w:rsidR="00A312EF">
        <w:rPr>
          <w:rFonts w:hAnsi="Times New Roman" w:ascii="Times New Roman"/>
          <w:color w:val="000000"/>
          <w:szCs w:val="24"/>
        </w:rPr>
        <w:t xml:space="preserve"> sa stanjem na dan prije održavanja ročišta.</w:t>
      </w:r>
    </w:p>
    <w:p w:rsidRDefault="00544E03" w:rsidP="003D52B4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876348">
        <w:rPr>
          <w:rFonts w:hAnsi="Times New Roman" w:ascii="Times New Roman"/>
          <w:color w:val="000000"/>
          <w:szCs w:val="24"/>
        </w:rPr>
        <w:t>12. siječnja 2017.</w:t>
      </w:r>
      <w:r>
        <w:rPr>
          <w:rFonts w:hAnsi="Times New Roman" w:ascii="Times New Roman"/>
          <w:color w:val="000000"/>
          <w:szCs w:val="24"/>
        </w:rPr>
        <w:t xml:space="preserve"> godine</w:t>
      </w:r>
    </w:p>
    <w:p w:rsidRDefault="00854C51" w:rsidP="003D52B4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E71EB1" w:rsidP="00544E03" w:rsidR="00E71EB1" w:rsidRPr="00544E03">
      <w:pPr>
        <w:jc w:val="center"/>
        <w:rPr>
          <w:rFonts w:hAnsi="Times New Roman" w:ascii="Times New Roman"/>
          <w:color w:val="000000"/>
          <w:szCs w:val="24"/>
        </w:rPr>
      </w:pPr>
    </w:p>
    <w:p w:rsidRDefault="00544E03" w:rsidP="00854C51" w:rsidR="00544E03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A312EF" w:rsidR="00F37BB2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A312EF">
        <w:rPr>
          <w:rFonts w:hAnsi="Times New Roman" w:ascii="Times New Roman"/>
          <w:color w:val="000000"/>
          <w:szCs w:val="24"/>
        </w:rPr>
        <w:t>predlagatelju po punomoćni</w:t>
      </w:r>
      <w:r w:rsidR="00876348">
        <w:rPr>
          <w:rFonts w:hAnsi="Times New Roman" w:ascii="Times New Roman"/>
          <w:color w:val="000000"/>
          <w:szCs w:val="24"/>
        </w:rPr>
        <w:t>ci</w:t>
      </w:r>
    </w:p>
    <w:p w:rsidRDefault="00A312EF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>dužniku po punomoćn</w:t>
      </w:r>
      <w:r w:rsidR="00876348">
        <w:rPr>
          <w:rFonts w:hAnsi="Times New Roman" w:ascii="Times New Roman"/>
          <w:color w:val="000000"/>
          <w:szCs w:val="24"/>
        </w:rPr>
        <w:t>iku</w:t>
      </w:r>
    </w:p>
    <w:p w:rsidRDefault="00876348" w:rsidP="00A312EF" w:rsidR="00876348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privremenom stečajnom upravitelju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FINA-i Split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544E03" w:rsidP="003D52B4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p w:rsidRDefault="003D52B4" w:rsidP="003D52B4" w:rsidR="003D52B4">
      <w:pPr>
        <w:rPr>
          <w:rFonts w:hAnsi="Times New Roman" w:ascii="Times New Roman"/>
          <w:color w:val="000000"/>
          <w:szCs w:val="24"/>
        </w:rPr>
      </w:pP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3D52B4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876348">
      <w:rPr>
        <w:rFonts w:hAnsi="Times New Roman" w:ascii="Times New Roman"/>
      </w:rPr>
      <w:t>1</w:t>
    </w:r>
    <w:r w:rsidR="00A312EF">
      <w:rPr>
        <w:rFonts w:hAnsi="Times New Roman" w:ascii="Times New Roman"/>
      </w:rPr>
      <w:t>4</w:t>
    </w:r>
    <w:r w:rsidR="00876348">
      <w:rPr>
        <w:rFonts w:hAnsi="Times New Roman" w:ascii="Times New Roman"/>
      </w:rPr>
      <w:t>3</w:t>
    </w:r>
    <w:r w:rsidR="00A312EF">
      <w:rPr>
        <w:rFonts w:hAnsi="Times New Roman" w:ascii="Times New Roman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A51F0"/>
    <w:rsid w:val="001A5750"/>
    <w:rsid w:val="001C0EEB"/>
    <w:rsid w:val="001C76ED"/>
    <w:rsid w:val="001D04DC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E4053"/>
    <w:rsid w:val="004E5A71"/>
    <w:rsid w:val="0054294B"/>
    <w:rsid w:val="00544E03"/>
    <w:rsid w:val="00565EED"/>
    <w:rsid w:val="00581FE5"/>
    <w:rsid w:val="005D19CC"/>
    <w:rsid w:val="005E0CBF"/>
    <w:rsid w:val="005E3D7B"/>
    <w:rsid w:val="00607893"/>
    <w:rsid w:val="00621664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20E13"/>
    <w:rsid w:val="00836418"/>
    <w:rsid w:val="00854C51"/>
    <w:rsid w:val="00863EAF"/>
    <w:rsid w:val="00876348"/>
    <w:rsid w:val="008879EB"/>
    <w:rsid w:val="0089670D"/>
    <w:rsid w:val="008B0E3E"/>
    <w:rsid w:val="008D55BE"/>
    <w:rsid w:val="00932300"/>
    <w:rsid w:val="00995185"/>
    <w:rsid w:val="009C51EC"/>
    <w:rsid w:val="009F67C3"/>
    <w:rsid w:val="00A312EF"/>
    <w:rsid w:val="00A635A8"/>
    <w:rsid w:val="00A63FF6"/>
    <w:rsid w:val="00A7335C"/>
    <w:rsid w:val="00A7667D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54DD"/>
    <w:rsid w:val="00E416B3"/>
    <w:rsid w:val="00E47948"/>
    <w:rsid w:val="00E71EB1"/>
    <w:rsid w:val="00EC3760"/>
    <w:rsid w:val="00EC60C2"/>
    <w:rsid w:val="00ED432B"/>
    <w:rsid w:val="00EE3F32"/>
    <w:rsid w:val="00F37BB2"/>
    <w:rsid w:val="00F61DD4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St-143/2015</izvorni_sadrzaj>
    <derivirana_varijabla naziv="DomainObject.Predmet.OznakaBroj_1">St-143/2015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DOBRIĆ, društvo s ograničenom odgovornošću za održavanje čistoće, javnih površina i drugih komunalnih djelatnosti</izvorni_sadrzaj>
    <derivirana_varijabla naziv="DomainObject.Predmet.ProtustrankaFormated_1">  DOBRIĆ, društvo s ograničenom odgovornošću za održavanje čistoće, javnih površina i drugih komunalnih djelatnosti</derivirana_varijabla>
  </DomainObject.Predmet.ProtustrankaFormated>
  <DomainObject.Predmet.ProtustrankaFormatedOIB>
    <izvorni_sadrzaj>  DOBRIĆ, društvo s ograničenom odgovornošću za održavanje čistoće, javnih površina i drugih komunalnih djelatnosti, OIB 71562557561</izvorni_sadrzaj>
    <derivirana_varijabla naziv="DomainObject.Predmet.ProtustrankaFormatedOIB_1">  DOBRIĆ, društvo s ograničenom odgovornošću za održavanje čistoće, javnih površina i drugih komunalnih djelatnosti, OIB 71562557561</derivirana_varijabla>
  </DomainObject.Predmet.ProtustrankaFormatedOIB>
  <DomainObject.Predmet.ProtustrankaFormatedWithAdress>
    <izvorni_sadrzaj> DOBRIĆ, društvo s ograničenom odgovornošću za održavanje čistoće, javnih površina i drugih komunalnih djelatnosti, Put Dobrića 6, 21220 Plano</izvorni_sadrzaj>
    <derivirana_varijabla naziv="DomainObject.Predmet.ProtustrankaFormatedWithAdress_1"> DOBRIĆ, društvo s ograničenom odgovornošću za održavanje čistoće, javnih površina i drugih komunalnih djelatnosti, Put Dobrića 6, 21220 Plano</derivirana_varijabla>
  </DomainObject.Predmet.ProtustrankaFormatedWithAdress>
  <DomainObject.Predmet.ProtustrankaFormatedWithAdressOIB>
    <izvorni_sadrzaj> DOBRIĆ, društvo s ograničenom odgovornošću za održavanje čistoće, javnih površina i drugih komunalnih djelatnosti, OIB 71562557561, Put Dobrića 6, 21220 Plano</izvorni_sadrzaj>
    <derivirana_varijabla naziv="DomainObject.Predmet.ProtustrankaFormatedWithAdressOIB_1"> DOBRIĆ, društvo s ograničenom odgovornošću za održavanje čistoće, javnih površina i drugih komunalnih djelatnosti, OIB 71562557561, Put Dobrića 6, 21220 Plano</derivirana_varijabla>
  </DomainObject.Predmet.ProtustrankaFormatedWithAdressOIB>
  <DomainObject.Predmet.ProtustrankaWithAdress>
    <izvorni_sadrzaj>DOBRIĆ, društvo s ograničenom odgovornošću za održavanje čistoće, javnih površina i drugih komunalnih djelatnosti Put Dobrića 6, 21220 Plano</izvorni_sadrzaj>
    <derivirana_varijabla naziv="DomainObject.Predmet.ProtustrankaWithAdress_1">DOBRIĆ, društvo s ograničenom odgovornošću za održavanje čistoće, javnih površina i drugih komunalnih djelatnosti Put Dobrića 6, 21220 Plano</derivirana_varijabla>
  </DomainObject.Predmet.ProtustrankaWithAdress>
  <DomainObject.Predmet.ProtustrankaWith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WithAdressOIB_1">DOBRIĆ, društvo s ograničenom odgovornošću za održavanje čistoće, javnih površina i drugih komunalnih djelatnosti, OIB 71562557561, Put Dobrića 6, 21220 Plano</derivirana_varijabla>
  </DomainObject.Predmet.ProtustrankaWithAdressOIB>
  <DomainObject.Predmet.ProtustrankaNazivFormated>
    <izvorni_sadrzaj>DOBRIĆ, društvo s ograničenom odgovornošću za održavanje čistoće, javnih površina i drugih komunalnih djelatnosti</izvorni_sadrzaj>
    <derivirana_varijabla naziv="DomainObject.Predmet.ProtustrankaNazivFormated_1">DOBRIĆ, društvo s ograničenom odgovornošću za održavanje čistoće, javnih površina i drugih komunalnih djelatnosti</derivirana_varijabla>
  </DomainObject.Predmet.ProtustrankaNazivFormated>
  <DomainObject.Predmet.ProtustrankaNazivFormatedOIB>
    <izvorni_sadrzaj>DOBRIĆ, društvo s ograničenom odgovornošću za održavanje čistoće, javnih površina i drugih komunalnih djelatnosti, OIB 71562557561</izvorni_sadrzaj>
    <derivirana_varijabla naziv="DomainObject.Predmet.ProtustrankaNazivFormatedOIB_1">DOBRIĆ, društvo s ograničenom odgovornošću za održavanje čistoće, javnih površina i drugih komunalnih djelatnosti, OIB 71562557561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BRKAN-PLANO d.o.o. za građenje i ekološku zaštitu zastupanog po punomoćniku Merica Miše</izvorni_sadrzaj>
    <derivirana_varijabla naziv="DomainObject.Predmet.StrankaFormated_1">  BRKAN-PLANO d.o.o. za građenje i ekološku zaštitu zastupanog po punomoćniku Merica Miše</derivirana_varijabla>
  </DomainObject.Predmet.StrankaFormated>
  <DomainObject.Predmet.StrankaFormatedOIB>
    <izvorni_sadrzaj>  BRKAN-PLANO d.o.o. za građenje i ekološku zaštitu, OIB 57534009318 zastupanog po punomoćniku Merica Miše</izvorni_sadrzaj>
    <derivirana_varijabla naziv="DomainObject.Predmet.StrankaFormatedOIB_1">  BRKAN-PLANO d.o.o. za građenje i ekološku zaštitu, OIB 57534009318 zastupanog po punomoćniku Merica Miše</derivirana_varijabla>
  </DomainObject.Predmet.StrankaFormatedOIB>
  <DomainObject.Predmet.StrankaFormatedWithAdress>
    <izvorni_sadrzaj> BRKAN-PLANO d.o.o. za građenje i ekološku zaštitu, Put Vilajice/10, 21220 Plano zastupanog po punomoćniku Merica Miše</izvorni_sadrzaj>
    <derivirana_varijabla naziv="DomainObject.Predmet.StrankaFormatedWithAdress_1"> BRKAN-PLANO d.o.o. za građenje i ekološku zaštitu, Put Vilajice/10, 21220 Plano zastupanog po punomoćniku Merica Miše</derivirana_varijabla>
  </DomainObject.Predmet.StrankaFormatedWithAdress>
  <DomainObject.Predmet.StrankaFormatedWithAdressOIB>
    <izvorni_sadrzaj> BRKAN-PLANO d.o.o. za građenje i ekološku zaštitu, OIB 57534009318, Put Vilajice/10, 21220 Plano zastupanog po punomoćniku Merica Miše</izvorni_sadrzaj>
    <derivirana_varijabla naziv="DomainObject.Predmet.StrankaFormatedWithAdressOIB_1"> BRKAN-PLANO d.o.o. za građenje i ekološku zaštitu, OIB 57534009318, Put Vilajice/10, 21220 Plano zastupanog po punomoćniku Merica Miše</derivirana_varijabla>
  </DomainObject.Predmet.StrankaFormatedWithAdressOIB>
  <DomainObject.Predmet.StrankaWithAdress>
    <izvorni_sadrzaj>BRKAN-PLANO d.o.o. za građenje i ekološku zaštitu Put Vilajice/10,21220 Plano</izvorni_sadrzaj>
    <derivirana_varijabla naziv="DomainObject.Predmet.StrankaWithAdress_1">BRKAN-PLANO d.o.o. za građenje i ekološku zaštitu Put Vilajice/10,21220 Plano</derivirana_varijabla>
  </DomainObject.Predmet.StrankaWithAdress>
  <DomainObject.Predmet.StrankaWithAdressOIB>
    <izvorni_sadrzaj>BRKAN-PLANO d.o.o. za građenje i ekološku zaštitu, OIB 57534009318, Put Vilajice/10,21220 Plano</izvorni_sadrzaj>
    <derivirana_varijabla naziv="DomainObject.Predmet.StrankaWithAdressOIB_1">BRKAN-PLANO d.o.o. za građenje i ekološku zaštitu, OIB 57534009318, Put Vilajice/10,21220 Plano</derivirana_varijabla>
  </DomainObject.Predmet.StrankaWithAdressOIB>
  <DomainObject.Predmet.StrankaNazivFormated>
    <izvorni_sadrzaj>BRKAN-PLANO d.o.o. za građenje i ekološku zaštitu</izvorni_sadrzaj>
    <derivirana_varijabla naziv="DomainObject.Predmet.StrankaNazivFormated_1">BRKAN-PLANO d.o.o. za građenje i ekološku zaštitu</derivirana_varijabla>
  </DomainObject.Predmet.StrankaNazivFormated>
  <DomainObject.Predmet.StrankaNazivFormatedOIB>
    <izvorni_sadrzaj>BRKAN-PLANO d.o.o. za građenje i ekološku zaštitu, OIB 57534009318</izvorni_sadrzaj>
    <derivirana_varijabla naziv="DomainObject.Predmet.StrankaNazivFormatedOIB_1">BRKAN-PLANO d.o.o. za građenje i ekološku zaštitu, OIB 57534009318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BRKAN-PLANO d.o.o. za građenje i ekološku zaštitu zastupanog po punomoćniku Merica Miše</item>
    </izvorni_sadrzaj>
    <derivirana_varijabla naziv="DomainObject.Predmet.StrankaListFormated_1">
      <item>BRKAN-PLANO d.o.o. za građenje i ekološku zaštitu zastupanog po punomoćniku Merica Miše</item>
    </derivirana_varijabla>
  </DomainObject.Predmet.StrankaListFormated>
  <DomainObject.Predmet.StrankaListFormatedOIB>
    <izvorni_sadrzaj>
      <item>BRKAN-PLANO d.o.o. za građenje i ekološku zaštitu, OIB 57534009318 zastupanog po punomoćniku Merica Miše</item>
    </izvorni_sadrzaj>
    <derivirana_varijabla naziv="DomainObject.Predmet.StrankaListFormatedOIB_1">
      <item>BRKAN-PLANO d.o.o. za građenje i ekološku zaštitu, OIB 57534009318 zastupanog po punomoćniku Merica Miše</item>
    </derivirana_varijabla>
  </DomainObject.Predmet.StrankaListFormatedOIB>
  <DomainObject.Predmet.StrankaListFormatedWithAdress>
    <izvorni_sadrzaj>
      <item>BRKAN-PLANO d.o.o. za građenje i ekološku zaštitu, Put Vilajice/10, 21220 Plano zastupanog po punomoćniku Merica Miše</item>
    </izvorni_sadrzaj>
    <derivirana_varijabla naziv="DomainObject.Predmet.StrankaListFormatedWithAdress_1">
      <item>BRKAN-PLANO d.o.o. za građenje i ekološku zaštitu, Put Vilajice/10, 21220 Plano zastupanog po punomoćniku Merica Miše</item>
    </derivirana_varijabla>
  </DomainObject.Predmet.StrankaListFormatedWithAdress>
  <DomainObject.Predmet.StrankaListFormatedWithAdressOIB>
    <izvorni_sadrzaj>
      <item>BRKAN-PLANO d.o.o. za građenje i ekološku zaštitu, OIB 57534009318, Put Vilajice/10, 21220 Plano zastupanog po punomoćniku Merica Miše</item>
    </izvorni_sadrzaj>
    <derivirana_varijabla naziv="DomainObject.Predmet.StrankaListFormatedWithAdressOIB_1">
      <item>BRKAN-PLANO d.o.o. za građenje i ekološku zaštitu, OIB 57534009318, Put Vilajice/10, 21220 Plano zastupanog po punomoćniku Merica Miše</item>
    </derivirana_varijabla>
  </DomainObject.Predmet.StrankaListFormatedWithAdressOIB>
  <DomainObject.Predmet.StrankaListNazivFormated>
    <izvorni_sadrzaj>
      <item>BRKAN-PLANO d.o.o. za građenje i ekološku zaštitu</item>
    </izvorni_sadrzaj>
    <derivirana_varijabla naziv="DomainObject.Predmet.StrankaListNazivFormated_1">
      <item>BRKAN-PLANO d.o.o. za građenje i ekološku zaštitu</item>
    </derivirana_varijabla>
  </DomainObject.Predmet.StrankaListNazivFormated>
  <DomainObject.Predmet.StrankaListNazivFormatedOIB>
    <izvorni_sadrzaj>
      <item>BRKAN-PLANO d.o.o. za građenje i ekološku zaštitu, OIB 57534009318</item>
    </izvorni_sadrzaj>
    <derivirana_varijabla naziv="DomainObject.Predmet.StrankaListNazivFormatedOIB_1">
      <item>BRKAN-PLANO d.o.o. za građenje i ekološku zaštitu, OIB 57534009318</item>
    </derivirana_varijabla>
  </DomainObject.Predmet.StrankaListNazivFormatedOIB>
  <DomainObject.Predmet.ProtuStrankaListFormated>
    <izvorni_sadrzaj>
      <item>DOBRIĆ, društvo s ograničenom odgovornošću za održavanje čistoće, javnih površina i drugih komunalnih djelatnosti</item>
    </izvorni_sadrzaj>
    <derivirana_varijabla naziv="DomainObject.Predmet.ProtuStrankaListFormated_1">
      <item>DOBRIĆ, društvo s ograničenom odgovornošću za održavanje čistoće, javnih površina i drugih komunalnih djelatnosti</item>
    </derivirana_varijabla>
  </DomainObject.Predmet.ProtuStrankaListFormated>
  <DomainObject.Predmet.ProtuStrankaList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FormatedOIB_1">
      <item>DOBRIĆ, društvo s ograničenom odgovornošću za održavanje čistoće, javnih površina i drugih komunalnih djelatnosti, OIB 71562557561</item>
    </derivirana_varijabla>
  </DomainObject.Predmet.ProtuStrankaListFormatedOIB>
  <DomainObject.Predmet.ProtuStrankaListFormatedWithAdress>
    <izvorni_sadrzaj>
      <item>DOBRIĆ, društvo s ograničenom odgovornošću za održavanje čistoće, javnih površina i drugih komunalnih djelatnosti, Put Dobrića 6, 21220 Plano</item>
    </izvorni_sadrzaj>
    <derivirana_varijabla naziv="DomainObject.Predmet.ProtuStrankaListFormatedWithAdress_1">
      <item>DOBRIĆ, društvo s ograničenom odgovornošću za održavanje čistoće, javnih površina i drugih komunalnih djelatnosti, Put Dobrića 6, 21220 Plano</item>
    </derivirana_varijabla>
  </DomainObject.Predmet.ProtuStrankaListFormatedWithAdress>
  <DomainObject.Predmet.ProtuStrankaListFormatedWithAdressOIB>
    <izvorni_sadrzaj>
      <item>DOBRIĆ, društvo s ograničenom odgovornošću za održavanje čistoće, javnih površina i drugih komunalnih djelatnosti, OIB 71562557561, Put Dobrića 6, 21220 Plano</item>
    </izvorni_sadrzaj>
    <derivirana_varijabla naziv="DomainObject.Predmet.ProtuStrankaListFormatedWithAdressOIB_1">
      <item>DOBRIĆ, društvo s ograničenom odgovornošću za održavanje čistoće, javnih površina i drugih komunalnih djelatnosti, OIB 71562557561, Put Dobrića 6, 21220 Plano</item>
    </derivirana_varijabla>
  </DomainObject.Predmet.ProtuStrankaListFormatedWithAdressOIB>
  <DomainObject.Predmet.ProtuStrankaListNazivFormated>
    <izvorni_sadrzaj>
      <item>DOBRIĆ, društvo s ograničenom odgovornošću za održavanje čistoće, javnih površina i drugih komunalnih djelatnosti</item>
    </izvorni_sadrzaj>
    <derivirana_varijabla naziv="DomainObject.Predmet.ProtuStrankaListNazivFormated_1">
      <item>DOBRIĆ, društvo s ograničenom odgovornošću za održavanje čistoće, javnih površina i drugih komunalnih djelatnosti</item>
    </derivirana_varijabla>
  </DomainObject.Predmet.ProtuStrankaListNazivFormated>
  <DomainObject.Predmet.ProtuStrankaListNaziv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NazivFormatedOIB_1">
      <item>DOBRIĆ, društvo s ograničenom odgovornošću za održavanje čistoće, javnih površina i drugih komunalnih djelatnosti, OIB 71562557561</item>
    </derivirana_varijabla>
  </DomainObject.Predmet.ProtuStrankaListNazivFormatedOIB>
  <DomainObject.Predmet.OstaliListFormated>
    <izvorni_sadrzaj>
      <item>Merica Miše punomoćnik sudionika u postupku BRKAN-PLANO d.o.o. za građenje i ekološku zaštitu</item>
      <item>Patricija Pavlov</item>
    </izvorni_sadrzaj>
    <derivirana_varijabla naziv="DomainObject.Predmet.OstaliListFormated_1">
      <item>Merica Miše punomoćnik sudionika u postupku BRKAN-PLANO d.o.o. za građenje i ekološku zaštitu</item>
      <item>Patricija Pavlov</item>
    </derivirana_varijabla>
  </DomainObject.Predmet.OstaliListFormated>
  <DomainObject.Predmet.OstaliListFormatedOIB>
    <izvorni_sadrzaj>
      <item>Merica Miše punomoćnik sudionika u postupku BRKAN-PLANO d.o.o. za građenje i ekološku zaštitu</item>
      <item>Patricija Pavlov, OIB 58315260157</item>
    </izvorni_sadrzaj>
    <derivirana_varijabla naziv="DomainObject.Predmet.OstaliListFormatedOIB_1">
      <item>Merica Miše punomoćnik sudionika u postupku BRKAN-PLANO d.o.o. za građenje i ekološku zaštitu</item>
      <item>Patricija Pavlov, OIB 58315260157</item>
    </derivirana_varijabla>
  </DomainObject.Predmet.OstaliListFormatedOIB>
  <DomainObject.Predmet.OstaliListFormatedWithAdress>
    <izvorni_sadrzaj>
      <item>Merica Miše, Mornarska 8, 21220 Trogir punomoćnik sudionika u postupku BRKAN-PLANO d.o.o. za građenje i ekološku zaštitu</item>
      <item>Patricija Pavlov, Marinova Draga 20, 21220 Trogir</item>
    </izvorni_sadrzaj>
    <derivirana_varijabla naziv="DomainObject.Predmet.OstaliListFormatedWithAdress_1">
      <item>Merica Miše, Mornarska 8, 21220 Trogir punomoćnik sudionika u postupku BRKAN-PLANO d.o.o. za građenje i ekološku zaštitu</item>
      <item>Patricija Pavlov, Marinova Draga 20, 21220 Trogir</item>
    </derivirana_varijabla>
  </DomainObject.Predmet.OstaliListFormatedWithAdress>
  <DomainObject.Predmet.OstaliListFormatedWithAdressOIB>
    <izvorni_sadrzaj>
      <item>Merica Miše, Mornarska 8, 21220 Trogir punomoćnik sudionika u postupku BRKAN-PLANO d.o.o. za građenje i ekološku zaštitu</item>
      <item>Patricija Pavlov, OIB 58315260157, Marinova Draga 20, 21220 Trogir</item>
    </izvorni_sadrzaj>
    <derivirana_varijabla naziv="DomainObject.Predmet.OstaliListFormatedWithAdressOIB_1">
      <item>Merica Miše, Mornarska 8, 21220 Trogir punomoćnik sudionika u postupku BRKAN-PLANO d.o.o. za građenje i ekološku zaštitu</item>
      <item>Patricija Pavlov, OIB 58315260157, Marinova Draga 20, 21220 Trogir</item>
    </derivirana_varijabla>
  </DomainObject.Predmet.OstaliListFormatedWithAdressOIB>
  <DomainObject.Predmet.OstaliListNazivFormated>
    <izvorni_sadrzaj>
      <item>Merica Miše</item>
      <item>Patricija Pavlov</item>
    </izvorni_sadrzaj>
    <derivirana_varijabla naziv="DomainObject.Predmet.OstaliListNazivFormated_1">
      <item>Merica Miše</item>
      <item>Patricija Pavlov</item>
    </derivirana_varijabla>
  </DomainObject.Predmet.OstaliListNazivFormated>
  <DomainObject.Predmet.OstaliListNazivFormatedOIB>
    <izvorni_sadrzaj>
      <item>Merica Miše</item>
      <item>Patricija Pavlov, OIB 58315260157</item>
    </izvorni_sadrzaj>
    <derivirana_varijabla naziv="DomainObject.Predmet.OstaliListNazivFormatedOIB_1">
      <item>Merica Miše</item>
      <item>Patricija Pavlov, OIB 58315260157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BRKAN-PLANO d.o.o. za građenje i ekološku zaštitu</izvorni_sadrzaj>
    <derivirana_varijabla naziv="DomainObject.Predmet.StrankaIDrugi_1">BRKAN-PLANO d.o.o. za građenje i ekološku zaštitu</derivirana_varijabla>
  </DomainObject.Predmet.StrankaIDrugi>
  <DomainObject.Predmet.ProtustrankaIDrugi>
    <izvorni_sadrzaj>DOBRIĆ, društvo s ograničenom odgovornošću za održavanje čistoće, javnih površina i drugih komunalnih djelatnosti</izvorni_sadrzaj>
    <derivirana_varijabla naziv="DomainObject.Predmet.ProtustrankaIDrugi_1">DOBRIĆ, društvo s ograničenom odgovornošću za održavanje čistoće, javnih površina i drugih komunalnih djelatnosti</derivirana_varijabla>
  </DomainObject.Predmet.ProtustrankaIDrugi>
  <DomainObject.Predmet.StrankaIDrugiAdressOIB>
    <izvorni_sadrzaj>BRKAN-PLANO d.o.o. za građenje i ekološku zaštitu, OIB 57534009318, Put Vilajice/10, 21220 Plano</izvorni_sadrzaj>
    <derivirana_varijabla naziv="DomainObject.Predmet.StrankaIDrugiAdressOIB_1">BRKAN-PLANO d.o.o. za građenje i ekološku zaštitu, OIB 57534009318, Put Vilajice/10, 21220 Plano</derivirana_varijabla>
  </DomainObject.Predmet.StrankaIDrugiAdressOIB>
  <DomainObject.Predmet.ProtustrankaIDrugi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IDrugiAdressOIB_1">DOBRIĆ, društvo s ograničenom odgovornošću za održavanje čistoće, javnih površina i drugih komunalnih djelatnosti, OIB 71562557561, Put Dobrića 6,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BRKAN-PLANO d.o.o. za građenje i ekološku zaštitu</item>
      <item>DOBRIĆ, društvo s ograničenom odgovornošću za održavanje čistoće, javnih površina i drugih komunalnih djelatnosti</item>
      <item>Merica Miše</item>
      <item>Patricija Pavlov</item>
    </izvorni_sadrzaj>
    <derivirana_varijabla naziv="DomainObject.Predmet.SudioniciListNaziv_1">
      <item>BRKAN-PLANO d.o.o. za građenje i ekološku zaštitu</item>
      <item>DOBRIĆ, društvo s ograničenom odgovornošću za održavanje čistoće, javnih površina i drugih komunalnih djelatnosti</item>
      <item>Merica Miše</item>
      <item>Patricija Pavlov</item>
    </derivirana_varijabla>
  </DomainObject.Predmet.SudioniciListNaziv>
  <DomainObject.Predmet.SudioniciListAdressOIB>
    <izvorni_sadrzaj>
      <item>BRKAN-PLANO d.o.o. za građenje i ekološku zaštitu, OIB 57534009318, Put Vilajice/10,21220 Plano</item>
      <item>DOBRIĆ, društvo s ograničenom odgovornošću za održavanje čistoće, javnih površina i drugih komunalnih djelatnosti, OIB 71562557561, Put Dobrića 6,21220 Plano</item>
      <item>Merica Miše, Mornarska 8,21220 Trogir</item>
      <item>Patricija Pavlov, OIB 58315260157, Marinova Draga 20,21220 Trogir</item>
    </izvorni_sadrzaj>
    <derivirana_varijabla naziv="DomainObject.Predmet.SudioniciListAdressOIB_1">
      <item>BRKAN-PLANO d.o.o. za građenje i ekološku zaštitu, OIB 57534009318, Put Vilajice/10,21220 Plano</item>
      <item>DOBRIĆ, društvo s ograničenom odgovornošću za održavanje čistoće, javnih površina i drugih komunalnih djelatnosti, OIB 71562557561, Put Dobrića 6,21220 Plano</item>
      <item>Merica Miše, Mornarska 8,21220 Trogir</item>
      <item>Patricija Pavlov, OIB 58315260157, Marinova Draga 20,21220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57534009318</item>
      <item>, OIB 71562557561</item>
      <item>, OIB null</item>
      <item>, OIB 58315260157</item>
    </izvorni_sadrzaj>
    <derivirana_varijabla naziv="DomainObject.Predmet.SudioniciListNazivOIB_1">
      <item>, OIB 57534009318</item>
      <item>, OIB 71562557561</item>
      <item>, OIB null</item>
      <item>, OIB 58315260157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0F4C3-75E0-431F-A7D7-1E2041D3A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1152</properties:Characters>
  <properties:Lines>39</properties:Lines>
  <properties:Paragraphs>25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2017-01-12T13:14:00Z</cp:lastPrinted>
  <dcterms:modified xmlns:xsi="http://www.w3.org/2001/XMLSchema-instance" xsi:type="dcterms:W3CDTF">2017-01-12T13:26:00Z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