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f51c" w14:paraId="8a2f51c" w:rsidRDefault="0061458C" w:rsidP="008451E3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285A6B" w:rsidP="00285A6B" w:rsidR="00285A6B">
      <w:pPr>
        <w:jc w:val="right"/>
        <w:rPr>
          <w:b/>
          <w:sz w:val="24"/>
          <w:szCs w:val="24"/>
        </w:rPr>
      </w:pPr>
    </w:p>
    <w:p w:rsidRDefault="00FC5F35" w:rsidP="00285A6B" w:rsidR="00285A6B">
      <w:pPr>
        <w:jc w:val="right"/>
        <w:rPr>
          <w:sz w:val="24"/>
          <w:lang w:val="pt-BR"/>
        </w:rPr>
      </w:pPr>
      <w:r>
        <w:rPr>
          <w:b/>
          <w:sz w:val="24"/>
          <w:szCs w:val="24"/>
        </w:rPr>
        <w:tab/>
      </w:r>
      <w:r w:rsidR="00285A6B" w:rsidRPr="00DD378B">
        <w:rPr>
          <w:sz w:val="24"/>
          <w:lang w:val="pt-BR"/>
        </w:rPr>
        <w:t>40.St-</w:t>
      </w:r>
      <w:r w:rsidR="00285A6B">
        <w:rPr>
          <w:sz w:val="24"/>
          <w:lang w:val="pt-BR"/>
        </w:rPr>
        <w:t>785/13</w:t>
      </w:r>
    </w:p>
    <w:p w:rsidRDefault="00CA50C9" w:rsidP="00285A6B" w:rsidR="00CA50C9">
      <w:pPr>
        <w:jc w:val="right"/>
        <w:rPr>
          <w:sz w:val="24"/>
          <w:lang w:val="pt-BR"/>
        </w:rPr>
      </w:pPr>
    </w:p>
    <w:p w:rsidRDefault="00285A6B" w:rsidP="00285A6B" w:rsidR="00285A6B" w:rsidRPr="00DD378B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285A6B" w:rsidP="00285A6B" w:rsidR="00285A6B">
      <w:pPr>
        <w:jc w:val="center"/>
        <w:rPr>
          <w:sz w:val="24"/>
          <w:lang w:val="pt-BR"/>
        </w:rPr>
      </w:pPr>
      <w:r w:rsidRPr="00B17712">
        <w:rPr>
          <w:sz w:val="24"/>
          <w:lang w:val="pt-BR"/>
        </w:rPr>
        <w:t>R J E Š E NJ E</w:t>
      </w:r>
    </w:p>
    <w:p w:rsidRDefault="00CA50C9" w:rsidP="00285A6B" w:rsidR="00CA50C9" w:rsidRPr="00B17712">
      <w:pPr>
        <w:jc w:val="center"/>
        <w:rPr>
          <w:sz w:val="24"/>
          <w:lang w:val="pt-BR"/>
        </w:rPr>
      </w:pPr>
    </w:p>
    <w:p w:rsidRDefault="00285A6B" w:rsidP="00285A6B" w:rsidR="00285A6B">
      <w:pPr>
        <w:jc w:val="center"/>
        <w:rPr>
          <w:b/>
          <w:sz w:val="24"/>
          <w:lang w:val="pt-BR"/>
        </w:rPr>
      </w:pPr>
    </w:p>
    <w:p w:rsidRDefault="00285A6B" w:rsidP="00285A6B" w:rsidR="00285A6B" w:rsidRPr="00121234">
      <w:pPr>
        <w:jc w:val="both"/>
        <w:rPr>
          <w:sz w:val="24"/>
          <w:szCs w:val="24"/>
        </w:rPr>
      </w:pPr>
      <w:r>
        <w:rPr>
          <w:sz w:val="24"/>
          <w:lang w:val="pt-BR"/>
        </w:rPr>
        <w:tab/>
        <w:t>T</w:t>
      </w:r>
      <w:r w:rsidRPr="00B65898">
        <w:rPr>
          <w:sz w:val="24"/>
        </w:rPr>
        <w:t xml:space="preserve">rgovački sud u </w:t>
      </w:r>
      <w:r>
        <w:rPr>
          <w:sz w:val="24"/>
        </w:rPr>
        <w:t>Z</w:t>
      </w:r>
      <w:r w:rsidRPr="00B65898">
        <w:rPr>
          <w:sz w:val="24"/>
        </w:rPr>
        <w:t>agrebu,</w:t>
      </w:r>
      <w:r>
        <w:rPr>
          <w:sz w:val="24"/>
        </w:rPr>
        <w:t xml:space="preserve"> po sucu Anti Galiću, kao stečajnom sucu, u stečajnom postupku nad dužnikom </w:t>
      </w:r>
      <w:r>
        <w:rPr>
          <w:sz w:val="24"/>
          <w:szCs w:val="24"/>
        </w:rPr>
        <w:t xml:space="preserve">GEO-JET d.o.o. – u stečaju, Sveti Križ Začretje, Pustodol Začretinski, Marovčak bb, </w:t>
      </w:r>
      <w:r>
        <w:rPr>
          <w:sz w:val="24"/>
        </w:rPr>
        <w:t xml:space="preserve"> dana 30.ožujka 2018.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FC5F35">
        <w:rPr>
          <w:sz w:val="24"/>
          <w:szCs w:val="24"/>
        </w:rPr>
        <w:t>r i j e š i o     j e</w:t>
      </w:r>
    </w:p>
    <w:p w:rsidRDefault="00CA50C9" w:rsidP="00FC5F35" w:rsidR="00CA50C9" w:rsidRPr="00FC5F35">
      <w:pPr>
        <w:jc w:val="center"/>
        <w:rPr>
          <w:sz w:val="24"/>
          <w:szCs w:val="24"/>
        </w:rPr>
      </w:pPr>
    </w:p>
    <w:p w:rsidRDefault="008606C6" w:rsidR="008606C6" w:rsidRPr="00775063">
      <w:pPr>
        <w:rPr>
          <w:b/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Odbacuje se prijava tražbine vjerovnika </w:t>
      </w:r>
      <w:r w:rsidR="0086257C">
        <w:rPr>
          <w:sz w:val="24"/>
          <w:szCs w:val="24"/>
        </w:rPr>
        <w:t>Zoran Milošević iz Zagreba, Odakova 7.</w:t>
      </w:r>
      <w:r w:rsidR="00C7073A">
        <w:rPr>
          <w:sz w:val="24"/>
          <w:szCs w:val="24"/>
        </w:rPr>
        <w:t xml:space="preserve">, u iznosu </w:t>
      </w:r>
      <w:r w:rsidR="0090185A">
        <w:rPr>
          <w:sz w:val="24"/>
          <w:szCs w:val="24"/>
        </w:rPr>
        <w:t>21.</w:t>
      </w:r>
      <w:r w:rsidR="00875592">
        <w:rPr>
          <w:sz w:val="24"/>
          <w:szCs w:val="24"/>
        </w:rPr>
        <w:t>370,00 kn</w:t>
      </w:r>
      <w:r w:rsidR="00FC5F35">
        <w:rPr>
          <w:sz w:val="24"/>
          <w:szCs w:val="24"/>
        </w:rPr>
        <w:t xml:space="preserve"> podnesena stečajnom upravitelju dana 2</w:t>
      </w:r>
      <w:r w:rsidR="00875592">
        <w:rPr>
          <w:sz w:val="24"/>
          <w:szCs w:val="24"/>
        </w:rPr>
        <w:t>.lipnja</w:t>
      </w:r>
      <w:r w:rsidR="00FC5F35">
        <w:rPr>
          <w:sz w:val="24"/>
          <w:szCs w:val="24"/>
        </w:rPr>
        <w:t xml:space="preserve"> 201</w:t>
      </w:r>
      <w:r w:rsidR="00875592">
        <w:rPr>
          <w:sz w:val="24"/>
          <w:szCs w:val="24"/>
        </w:rPr>
        <w:t>7</w:t>
      </w:r>
      <w:r w:rsidR="00FC5F35">
        <w:rPr>
          <w:sz w:val="24"/>
          <w:szCs w:val="24"/>
        </w:rPr>
        <w:t>.</w:t>
      </w:r>
      <w:r w:rsidR="00D8226F">
        <w:rPr>
          <w:sz w:val="24"/>
          <w:szCs w:val="24"/>
        </w:rPr>
        <w:t>,</w:t>
      </w:r>
      <w:r w:rsidRPr="00775063">
        <w:rPr>
          <w:sz w:val="24"/>
          <w:szCs w:val="24"/>
        </w:rPr>
        <w:t xml:space="preserve"> </w:t>
      </w:r>
      <w:r w:rsidR="00271527" w:rsidRPr="00775063">
        <w:rPr>
          <w:sz w:val="24"/>
          <w:szCs w:val="24"/>
        </w:rPr>
        <w:t>kao nepravovremen</w:t>
      </w:r>
      <w:r w:rsidR="00875592">
        <w:rPr>
          <w:sz w:val="24"/>
          <w:szCs w:val="24"/>
        </w:rPr>
        <w:t>a</w:t>
      </w:r>
      <w:r w:rsidRPr="00775063">
        <w:rPr>
          <w:sz w:val="24"/>
          <w:szCs w:val="24"/>
        </w:rPr>
        <w:t>.</w:t>
      </w:r>
    </w:p>
    <w:p w:rsidRDefault="00CA50C9" w:rsidP="002F1C8B" w:rsidR="00CA50C9" w:rsidRPr="00775063">
      <w:pPr>
        <w:ind w:firstLine="720"/>
        <w:jc w:val="both"/>
        <w:rPr>
          <w:sz w:val="24"/>
          <w:szCs w:val="24"/>
        </w:rPr>
      </w:pPr>
    </w:p>
    <w:p w:rsidRDefault="008606C6" w:rsidP="00CA50C9" w:rsidR="008606C6">
      <w:pPr>
        <w:ind w:left="720"/>
        <w:jc w:val="center"/>
        <w:rPr>
          <w:sz w:val="24"/>
          <w:szCs w:val="24"/>
        </w:rPr>
      </w:pPr>
      <w:r w:rsidRPr="00775063">
        <w:rPr>
          <w:sz w:val="24"/>
          <w:szCs w:val="24"/>
        </w:rPr>
        <w:t>Obrazloženje</w:t>
      </w:r>
    </w:p>
    <w:p w:rsidRDefault="00CA50C9" w:rsidP="00CA50C9" w:rsidR="00CA50C9" w:rsidRPr="00775063">
      <w:pPr>
        <w:ind w:left="720"/>
        <w:jc w:val="center"/>
        <w:rPr>
          <w:sz w:val="24"/>
          <w:szCs w:val="24"/>
        </w:rPr>
      </w:pPr>
    </w:p>
    <w:p w:rsidRDefault="008606C6" w:rsidR="008606C6" w:rsidRPr="00775063">
      <w:pPr>
        <w:jc w:val="right"/>
        <w:rPr>
          <w:sz w:val="24"/>
          <w:szCs w:val="24"/>
        </w:rPr>
      </w:pPr>
    </w:p>
    <w:p w:rsidRDefault="00FC5F35" w:rsidP="00416B7A" w:rsidR="00416B7A" w:rsidRPr="007750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nad dužnikom </w:t>
      </w:r>
      <w:r w:rsidR="00875592">
        <w:rPr>
          <w:sz w:val="24"/>
          <w:szCs w:val="24"/>
        </w:rPr>
        <w:t xml:space="preserve">GEO-JET d.o.o. – u stečaju, Sveti Križ Začretje, Pustodol Začretinski, Marovčak bb </w:t>
      </w:r>
      <w:r>
        <w:rPr>
          <w:sz w:val="24"/>
          <w:szCs w:val="24"/>
        </w:rPr>
        <w:t xml:space="preserve">opće ispitno ročište održano je dana </w:t>
      </w:r>
      <w:r w:rsidR="007922C4">
        <w:rPr>
          <w:sz w:val="24"/>
          <w:szCs w:val="24"/>
        </w:rPr>
        <w:t>16.veljače 2012.</w:t>
      </w:r>
      <w:r w:rsidR="00416B7A" w:rsidRPr="00775063">
        <w:rPr>
          <w:sz w:val="24"/>
          <w:szCs w:val="24"/>
        </w:rPr>
        <w:t xml:space="preserve"> na kojem su bile ispitane i raspravljene sve prijavljene tražbine pristigle u roku određenom u rješenju o otvaranju stečajnog postupka.</w:t>
      </w:r>
    </w:p>
    <w:p w:rsidRDefault="00416B7A" w:rsidP="00416B7A" w:rsidR="00FC5F35">
      <w:pPr>
        <w:ind w:firstLine="720"/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Stečajni vjerovnik </w:t>
      </w:r>
      <w:r w:rsidR="007922C4">
        <w:rPr>
          <w:sz w:val="24"/>
          <w:szCs w:val="24"/>
        </w:rPr>
        <w:t>Zoran Milošević iz Zagreba, Odakova 7.., po pun Alen Blagajac odvjetnik iz Zagreba</w:t>
      </w:r>
      <w:r w:rsidR="00FC5F35" w:rsidRPr="00775063">
        <w:rPr>
          <w:sz w:val="24"/>
          <w:szCs w:val="24"/>
        </w:rPr>
        <w:t xml:space="preserve"> </w:t>
      </w:r>
      <w:r w:rsidRPr="00775063">
        <w:rPr>
          <w:sz w:val="24"/>
          <w:szCs w:val="24"/>
        </w:rPr>
        <w:t xml:space="preserve">podnio je dana </w:t>
      </w:r>
      <w:r w:rsidR="0047559F">
        <w:rPr>
          <w:sz w:val="24"/>
          <w:szCs w:val="24"/>
        </w:rPr>
        <w:t>2</w:t>
      </w:r>
      <w:r w:rsidR="00DD05FC">
        <w:rPr>
          <w:sz w:val="24"/>
          <w:szCs w:val="24"/>
        </w:rPr>
        <w:t>.lipnja</w:t>
      </w:r>
      <w:r w:rsidR="00FC5F35">
        <w:rPr>
          <w:sz w:val="24"/>
          <w:szCs w:val="24"/>
        </w:rPr>
        <w:t xml:space="preserve"> 201</w:t>
      </w:r>
      <w:r w:rsidR="00DD05FC">
        <w:rPr>
          <w:sz w:val="24"/>
          <w:szCs w:val="24"/>
        </w:rPr>
        <w:t>7</w:t>
      </w:r>
      <w:r w:rsidR="00FC5F35">
        <w:rPr>
          <w:sz w:val="24"/>
          <w:szCs w:val="24"/>
        </w:rPr>
        <w:t xml:space="preserve"> </w:t>
      </w:r>
      <w:r w:rsidRPr="00775063">
        <w:rPr>
          <w:sz w:val="24"/>
          <w:szCs w:val="24"/>
        </w:rPr>
        <w:t>prijav</w:t>
      </w:r>
      <w:r w:rsidR="00DD05FC">
        <w:rPr>
          <w:sz w:val="24"/>
          <w:szCs w:val="24"/>
        </w:rPr>
        <w:t>u</w:t>
      </w:r>
      <w:r w:rsidRPr="00775063">
        <w:rPr>
          <w:sz w:val="24"/>
          <w:szCs w:val="24"/>
        </w:rPr>
        <w:t xml:space="preserve">  tražbine u </w:t>
      </w:r>
      <w:r w:rsidR="005576F8">
        <w:rPr>
          <w:sz w:val="24"/>
          <w:szCs w:val="24"/>
        </w:rPr>
        <w:t xml:space="preserve">iznosu </w:t>
      </w:r>
      <w:r w:rsidR="00DD05FC">
        <w:rPr>
          <w:sz w:val="24"/>
          <w:szCs w:val="24"/>
        </w:rPr>
        <w:t>21.370,00 kn</w:t>
      </w:r>
      <w:r w:rsidR="008B6492">
        <w:rPr>
          <w:sz w:val="24"/>
          <w:szCs w:val="24"/>
        </w:rPr>
        <w:t>.</w:t>
      </w:r>
    </w:p>
    <w:p w:rsidRDefault="00FC5F35" w:rsidP="00416B7A" w:rsidR="00FC5F35">
      <w:pPr>
        <w:ind w:firstLine="720"/>
        <w:jc w:val="both"/>
        <w:rPr>
          <w:sz w:val="24"/>
          <w:szCs w:val="24"/>
        </w:rPr>
      </w:pPr>
    </w:p>
    <w:p w:rsidRDefault="00906B1F" w:rsidP="001D135B" w:rsidR="00906B1F" w:rsidRPr="001D135B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Temeljem odredbe čl. 176. st. 2. </w:t>
      </w:r>
      <w:r w:rsidR="001D135B">
        <w:rPr>
          <w:sz w:val="24"/>
          <w:szCs w:val="24"/>
        </w:rPr>
        <w:t xml:space="preserve">. </w:t>
      </w:r>
      <w:r w:rsidR="001D135B">
        <w:rPr>
          <w:sz w:val="24"/>
        </w:rPr>
        <w:t>Stečajnog zakona (NN br. 44/96, 29/99, 129/00, 123/03, 82/06, 116/10 i 25/12, dalje: SZ) koji Zakon se u ovom stečajnom postupku primjenjuje temeljem odredbe članka 441.stavak 1. Stečajnog zakona (N.N. br.71/15</w:t>
      </w:r>
      <w:r w:rsidR="00DD05FC">
        <w:rPr>
          <w:sz w:val="24"/>
        </w:rPr>
        <w:t xml:space="preserve"> i 104/17</w:t>
      </w:r>
      <w:r w:rsidR="001D135B">
        <w:rPr>
          <w:sz w:val="24"/>
        </w:rPr>
        <w:t xml:space="preserve">) </w:t>
      </w:r>
      <w:r>
        <w:rPr>
          <w:sz w:val="24"/>
          <w:szCs w:val="24"/>
        </w:rPr>
        <w:t>tražbine prijavljene nakon isteka roka za prijavljivanje koje nisu ispitane na ispitnom ročištu te tražbine prijavljene</w:t>
      </w:r>
      <w:r w:rsidR="00940CDA">
        <w:rPr>
          <w:sz w:val="24"/>
          <w:szCs w:val="24"/>
        </w:rPr>
        <w:t xml:space="preserve"> najkasnije</w:t>
      </w:r>
      <w:r>
        <w:rPr>
          <w:sz w:val="24"/>
          <w:szCs w:val="24"/>
        </w:rPr>
        <w:t xml:space="preserve"> u roku od tri mjese</w:t>
      </w:r>
      <w:r w:rsidR="00940CDA">
        <w:rPr>
          <w:sz w:val="24"/>
          <w:szCs w:val="24"/>
        </w:rPr>
        <w:t>ca nakon prvog ispitnog ročišta, ali ne poslije objavljivanja poziva za završno ročište, mogu se ispitati na jednom ili više posebnih ispitnih ročišta.</w:t>
      </w: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CA50C9" w:rsidP="00416B7A" w:rsidR="00CA50C9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775063">
      <w:pPr>
        <w:ind w:firstLine="720"/>
        <w:jc w:val="both"/>
        <w:rPr>
          <w:sz w:val="24"/>
          <w:szCs w:val="24"/>
        </w:rPr>
      </w:pPr>
      <w:r w:rsidRPr="00775063">
        <w:rPr>
          <w:sz w:val="24"/>
          <w:szCs w:val="24"/>
        </w:rPr>
        <w:lastRenderedPageBreak/>
        <w:t xml:space="preserve">Kako je, dakle, navedena prijava podnesena po proteku roka od tri mjeseca računajući od </w:t>
      </w:r>
      <w:r w:rsidR="001D135B">
        <w:rPr>
          <w:sz w:val="24"/>
          <w:szCs w:val="24"/>
        </w:rPr>
        <w:t xml:space="preserve">općeg </w:t>
      </w:r>
      <w:r w:rsidRPr="00775063">
        <w:rPr>
          <w:sz w:val="24"/>
          <w:szCs w:val="24"/>
        </w:rPr>
        <w:t>ispitnog ročišta, to je istu prijavu temeljem odredbi članka 176. stavak 2., 4. i 5.</w:t>
      </w:r>
      <w:r w:rsidR="00906B1F">
        <w:rPr>
          <w:sz w:val="24"/>
          <w:szCs w:val="24"/>
        </w:rPr>
        <w:t xml:space="preserve"> SZ-a</w:t>
      </w:r>
      <w:r w:rsidRPr="00775063">
        <w:rPr>
          <w:sz w:val="24"/>
          <w:szCs w:val="24"/>
        </w:rPr>
        <w:t>, valjalo odbaciti kao nepravovremenu.</w:t>
      </w:r>
    </w:p>
    <w:p w:rsidRDefault="00B75093" w:rsidR="008606C6" w:rsidRPr="0077506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ab/>
      </w:r>
    </w:p>
    <w:p w:rsidRDefault="008606C6" w:rsidP="000619B4" w:rsidR="008606C6" w:rsidRPr="00775063">
      <w:pPr>
        <w:jc w:val="center"/>
        <w:rPr>
          <w:sz w:val="24"/>
          <w:szCs w:val="24"/>
        </w:rPr>
      </w:pPr>
      <w:r w:rsidRPr="00775063">
        <w:rPr>
          <w:sz w:val="24"/>
          <w:szCs w:val="24"/>
        </w:rPr>
        <w:t xml:space="preserve">U Zagrebu, </w:t>
      </w:r>
      <w:r w:rsidR="00285A6B">
        <w:rPr>
          <w:sz w:val="24"/>
          <w:szCs w:val="24"/>
        </w:rPr>
        <w:t>30.ožujka</w:t>
      </w:r>
      <w:r w:rsidRPr="00775063">
        <w:rPr>
          <w:sz w:val="24"/>
          <w:szCs w:val="24"/>
        </w:rPr>
        <w:t xml:space="preserve"> 20</w:t>
      </w:r>
      <w:r w:rsidR="00285A6B">
        <w:rPr>
          <w:sz w:val="24"/>
          <w:szCs w:val="24"/>
        </w:rPr>
        <w:t>18</w:t>
      </w:r>
      <w:r w:rsidRPr="00775063">
        <w:rPr>
          <w:sz w:val="24"/>
          <w:szCs w:val="24"/>
        </w:rPr>
        <w:t>. god.</w:t>
      </w:r>
    </w:p>
    <w:p w:rsidRDefault="001C525A" w:rsidR="001C525A" w:rsidRPr="00775063">
      <w:pPr>
        <w:ind w:firstLine="720" w:left="5040"/>
        <w:jc w:val="both"/>
        <w:rPr>
          <w:sz w:val="24"/>
          <w:szCs w:val="24"/>
        </w:rPr>
      </w:pPr>
    </w:p>
    <w:p w:rsidRDefault="008606C6" w:rsidR="008606C6" w:rsidRPr="00775063">
      <w:pPr>
        <w:ind w:firstLine="720" w:left="5040"/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SUDAC: </w:t>
      </w:r>
    </w:p>
    <w:p w:rsidRDefault="001C525A" w:rsidP="00CA50C9" w:rsidR="00CD2B2A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</w:r>
      <w:r w:rsidRPr="00775063">
        <w:rPr>
          <w:sz w:val="24"/>
          <w:szCs w:val="24"/>
        </w:rPr>
        <w:tab/>
        <w:t>Ante Galić</w:t>
      </w:r>
      <w:r w:rsidR="00BD5713">
        <w:rPr>
          <w:sz w:val="24"/>
          <w:szCs w:val="24"/>
        </w:rPr>
        <w:t xml:space="preserve"> v.r.</w:t>
      </w:r>
    </w:p>
    <w:p w:rsidRDefault="00D92338" w:rsidR="008606C6" w:rsidRPr="0077506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>UP</w:t>
      </w:r>
      <w:r w:rsidR="008606C6" w:rsidRPr="00775063">
        <w:rPr>
          <w:sz w:val="24"/>
          <w:szCs w:val="24"/>
        </w:rPr>
        <w:t>U</w:t>
      </w:r>
      <w:r w:rsidRPr="00775063">
        <w:rPr>
          <w:sz w:val="24"/>
          <w:szCs w:val="24"/>
        </w:rPr>
        <w:t>T</w:t>
      </w:r>
      <w:r w:rsidR="008606C6" w:rsidRPr="00775063">
        <w:rPr>
          <w:sz w:val="24"/>
          <w:szCs w:val="24"/>
        </w:rPr>
        <w:t>A O PRAVNOM LIJEKU :</w:t>
      </w:r>
    </w:p>
    <w:p w:rsidRDefault="008606C6" w:rsidR="008606C6" w:rsidRPr="0077506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>
      <w:pPr>
        <w:jc w:val="both"/>
        <w:rPr>
          <w:b/>
          <w:sz w:val="24"/>
          <w:szCs w:val="24"/>
        </w:rPr>
      </w:pPr>
    </w:p>
    <w:p w:rsidRDefault="00BD5713" w:rsidP="00BD5713" w:rsidR="00BD5713">
      <w:pPr>
        <w:ind w:firstLine="720" w:left="3600"/>
        <w:jc w:val="both"/>
      </w:pPr>
      <w:r>
        <w:t>Za točnost otpravka, ovlašteni službenik:</w:t>
      </w:r>
    </w:p>
    <w:p w:rsidRDefault="00BD5713" w:rsidP="00422EE0" w:rsidR="00BD571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56B8">
        <w:t xml:space="preserve">         </w:t>
      </w:r>
      <w:r>
        <w:t>Valentina Delač</w:t>
      </w:r>
    </w:p>
    <w:p w:rsidRDefault="00416B7A" w:rsidR="00416B7A" w:rsidRPr="00775063">
      <w:pPr>
        <w:jc w:val="both"/>
        <w:rPr>
          <w:sz w:val="24"/>
          <w:szCs w:val="24"/>
        </w:rPr>
      </w:pPr>
    </w:p>
    <w:p w:rsidRDefault="00416B7A" w:rsidR="00416B7A" w:rsidRPr="00775063">
      <w:pPr>
        <w:jc w:val="both"/>
        <w:rPr>
          <w:sz w:val="24"/>
          <w:szCs w:val="24"/>
        </w:rPr>
      </w:pPr>
    </w:p>
    <w:sectPr w:rsidSect="00F97BFF" w:rsidR="00416B7A" w:rsidRPr="00775063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7C8" w:rsidR="009A17C8">
      <w:r>
        <w:separator/>
      </w:r>
    </w:p>
  </w:endnote>
  <w:endnote w:id="0" w:type="continuationSeparator">
    <w:p w:rsidRDefault="009A17C8" w:rsidR="009A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7C8" w:rsidR="009A17C8">
      <w:r>
        <w:separator/>
      </w:r>
    </w:p>
  </w:footnote>
  <w:footnote w:id="0" w:type="continuationSeparator">
    <w:p w:rsidRDefault="009A17C8" w:rsidR="009A1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0BCF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St-</w:t>
    </w:r>
    <w:r w:rsidR="0086257C">
      <w:rPr>
        <w:sz w:val="24"/>
        <w:szCs w:val="24"/>
      </w:rPr>
      <w:t>785</w:t>
    </w:r>
    <w:r w:rsidR="00CD2B2A" w:rsidRPr="009F659F">
      <w:rPr>
        <w:sz w:val="24"/>
        <w:szCs w:val="24"/>
      </w:rPr>
      <w:t>/20</w:t>
    </w:r>
    <w:r w:rsidR="0086257C">
      <w:rPr>
        <w:sz w:val="24"/>
        <w:szCs w:val="24"/>
      </w:rPr>
      <w:t>13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619B4"/>
    <w:rsid w:val="00100BB7"/>
    <w:rsid w:val="0010754C"/>
    <w:rsid w:val="00196D99"/>
    <w:rsid w:val="001C525A"/>
    <w:rsid w:val="001D135B"/>
    <w:rsid w:val="00233CBC"/>
    <w:rsid w:val="00271527"/>
    <w:rsid w:val="00285A6B"/>
    <w:rsid w:val="002F1C8B"/>
    <w:rsid w:val="00344AC6"/>
    <w:rsid w:val="00416B7A"/>
    <w:rsid w:val="0045647A"/>
    <w:rsid w:val="0047559F"/>
    <w:rsid w:val="005576F8"/>
    <w:rsid w:val="005C216D"/>
    <w:rsid w:val="0061458C"/>
    <w:rsid w:val="00675BF3"/>
    <w:rsid w:val="007110AC"/>
    <w:rsid w:val="0073650D"/>
    <w:rsid w:val="00750BCF"/>
    <w:rsid w:val="00775063"/>
    <w:rsid w:val="007922C4"/>
    <w:rsid w:val="00805C14"/>
    <w:rsid w:val="00833A3A"/>
    <w:rsid w:val="00833D81"/>
    <w:rsid w:val="008451E3"/>
    <w:rsid w:val="008606C6"/>
    <w:rsid w:val="0086257C"/>
    <w:rsid w:val="00875592"/>
    <w:rsid w:val="008B6492"/>
    <w:rsid w:val="0090185A"/>
    <w:rsid w:val="00906B1F"/>
    <w:rsid w:val="0092683C"/>
    <w:rsid w:val="00940CDA"/>
    <w:rsid w:val="009A17C8"/>
    <w:rsid w:val="009B2838"/>
    <w:rsid w:val="009D6EEE"/>
    <w:rsid w:val="009F659F"/>
    <w:rsid w:val="00A20599"/>
    <w:rsid w:val="00A250E1"/>
    <w:rsid w:val="00A772F0"/>
    <w:rsid w:val="00B06765"/>
    <w:rsid w:val="00B63BDF"/>
    <w:rsid w:val="00B75093"/>
    <w:rsid w:val="00BD5713"/>
    <w:rsid w:val="00C7073A"/>
    <w:rsid w:val="00CA50C9"/>
    <w:rsid w:val="00CD2B2A"/>
    <w:rsid w:val="00D8226F"/>
    <w:rsid w:val="00D862C8"/>
    <w:rsid w:val="00D92338"/>
    <w:rsid w:val="00DA56B8"/>
    <w:rsid w:val="00DD05FC"/>
    <w:rsid w:val="00DD0E1A"/>
    <w:rsid w:val="00EA6497"/>
    <w:rsid w:val="00F1433D"/>
    <w:rsid w:val="00F5424A"/>
    <w:rsid w:val="00F97BFF"/>
    <w:rsid w:val="00FC5F35"/>
    <w:rsid w:val="00FC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D5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7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7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7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D5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7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7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7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GEO-JET d.o.o. za graditeljstvo, trgovinu i usluge</izvorni_sadrzaj>
    <derivirana_varijabla naziv="DomainObject.Predmet.ProtustrankaFormated_1">  GEO-JET d.o.o. za graditeljstvo, trgovinu i usluge</derivirana_varijabla>
  </DomainObject.Predmet.ProtustrankaFormated>
  <DomainObject.Predmet.ProtustrankaFormatedOIB>
    <izvorni_sadrzaj>  GEO-JET d.o.o. za graditeljstvo, trgovinu i usluge, OIB 06725648623</izvorni_sadrzaj>
    <derivirana_varijabla naziv="DomainObject.Predmet.ProtustrankaFormatedOIB_1">  GEO-JET d.o.o. za graditeljstvo, trgovinu i usluge, OIB 06725648623</derivirana_varijabla>
  </DomainObject.Predmet.ProtustrankaFormatedOIB>
  <DomainObject.Predmet.ProtustrankaFormatedWithAdress>
    <izvorni_sadrzaj> GEO-JET d.o.o. za graditeljstvo, trgovinu i usluge, Marovčak bb, Pustodol Začretski, 49223 Sveti Križ Začretje</izvorni_sadrzaj>
    <derivirana_varijabla naziv="DomainObject.Predmet.ProtustrankaFormatedWithAdress_1"> GEO-JET d.o.o. za graditeljstvo, trgovinu i usluge, Marovčak bb, Pustodol Začretski, 49223 Sveti Križ Začretje</derivirana_varijabla>
  </DomainObject.Predmet.ProtustrankaFormatedWithAdress>
  <DomainObject.Predmet.ProtustrankaFormatedWithAdressOIB>
    <izvorni_sadrzaj> GEO-JET d.o.o. za graditeljstvo, trgovinu i usluge, OIB 06725648623, Marovčak bb, Pustodol Začretski, 49223 Sveti Križ Začretje</izvorni_sadrzaj>
    <derivirana_varijabla naziv="DomainObject.Predmet.ProtustrankaFormatedWithAdressOIB_1"> GEO-JET d.o.o. za graditeljstvo, trgovinu i usluge, OIB 06725648623, Marovčak bb, Pustodol Začretski, 49223 Sveti Križ Začretje</derivirana_varijabla>
  </DomainObject.Predmet.ProtustrankaFormatedWithAdressOIB>
  <DomainObject.Predmet.ProtustrankaWithAdress>
    <izvorni_sadrzaj>GEO-JET d.o.o. za graditeljstvo, trgovinu i usluge Marovčak bb, Pustodol Začretski, 49223 Sveti Križ Začretje</izvorni_sadrzaj>
    <derivirana_varijabla naziv="DomainObject.Predmet.ProtustrankaWithAdress_1">GEO-JET d.o.o. za graditeljstvo, trgovinu i usluge Marovčak bb, Pustodol Začretski, 49223 Sveti Križ Začretje</derivirana_varijabla>
  </DomainObject.Predmet.ProtustrankaWithAdress>
  <DomainObject.Predmet.ProtustrankaWithAdressOIB>
    <izvorni_sadrzaj>GEO-JET d.o.o. za graditeljstvo, trgovinu i usluge, OIB 06725648623, Marovčak bb, Pustodol Začretski, 49223 Sveti Križ Začretje</izvorni_sadrzaj>
    <derivirana_varijabla naziv="DomainObject.Predmet.ProtustrankaWithAdressOIB_1">GEO-JET d.o.o. za graditeljstvo, trgovinu i usluge, OIB 06725648623, Marovčak bb, Pustodol Začretski, 49223 Sveti Križ Začretje</derivirana_varijabla>
  </DomainObject.Predmet.ProtustrankaWithAdressOIB>
  <DomainObject.Predmet.ProtustrankaNazivFormated>
    <izvorni_sadrzaj>GEO-JET d.o.o. za graditeljstvo, trgovinu i usluge</izvorni_sadrzaj>
    <derivirana_varijabla naziv="DomainObject.Predmet.ProtustrankaNazivFormated_1">GEO-JET d.o.o. za graditeljstvo, trgovinu i usluge</derivirana_varijabla>
  </DomainObject.Predmet.ProtustrankaNazivFormated>
  <DomainObject.Predmet.ProtustrankaNazivFormatedOIB>
    <izvorni_sadrzaj>GEO-JET d.o.o. za graditeljstvo, trgovinu i usluge, OIB 06725648623</izvorni_sadrzaj>
    <derivirana_varijabla naziv="DomainObject.Predmet.ProtustrankaNazivFormatedOIB_1">GEO-JET d.o.o. za graditeljstvo, trgovinu i usluge, OIB 06725648623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OPĆINSKI GRAĐANSKI SUD U ZAGREBU</izvorni_sadrzaj>
    <derivirana_varijabla naziv="DomainObject.Predmet.StrankaFormated_1">  FINA ZAGREB; VJEROVNICI; OPĆINSKI GRAĐANSKI SUD U ZAGREBU</derivirana_varijabla>
  </DomainObject.Predmet.StrankaFormated>
  <DomainObject.Predmet.StrankaFormatedOIB>
    <izvorni_sadrzaj>  FINA ZAGREB, OIB 85821130368; VJEROVNICI; OPĆINSKI GRAĐANSKI SUD U ZAGREBU, OIB 01252163117</izvorni_sadrzaj>
    <derivirana_varijabla naziv="DomainObject.Predmet.StrankaFormatedOIB_1">  FINA ZAGREB, OIB 85821130368; VJEROVNICI; OPĆINSKI GRAĐANSKI SUD U ZAGREBU, OIB 01252163117</derivirana_varijabla>
  </DomainObject.Predmet.StrankaFormatedOIB>
  <DomainObject.Predmet.StrankaFormatedWithAdress>
    <izvorni_sadrzaj> FINA ZAGREB, HRVATSKIH BRANITELJA 4, 44320 Kutina; VJEROVNICI; OPĆINSKI GRAĐANSKI SUD U ZAGREBU</izvorni_sadrzaj>
    <derivirana_varijabla naziv="DomainObject.Predmet.StrankaFormatedWithAdress_1"> FINA ZAGREB, HRVATSKIH BRANITELJA 4, 44320 Kutina; VJEROVNICI; OPĆINSKI GRAĐANSKI SUD U ZAGREBU</derivirana_varijabla>
  </DomainObject.Predmet.StrankaFormatedWithAdress>
  <DomainObject.Predmet.StrankaFormatedWithAdressOIB>
    <izvorni_sadrzaj> FINA ZAGREB, OIB 85821130368, HRVATSKIH BRANITELJA 4, 44320 Kutina; VJEROVNICI; OPĆINSKI GRAĐANSKI SUD U ZAGREBU, OIB 01252163117</izvorni_sadrzaj>
    <derivirana_varijabla naziv="DomainObject.Predmet.StrankaFormatedWithAdressOIB_1"> FINA ZAGREB, OIB 85821130368, HRVATSKIH BRANITELJA 4, 44320 Kutina; VJEROVNICI; OPĆINSKI GRAĐANSKI SUD U ZAGREBU, OIB 01252163117</derivirana_varijabla>
  </DomainObject.Predmet.StrankaFormatedWithAdressOIB>
  <DomainObject.Predmet.StrankaWithAdress>
    <izvorni_sadrzaj>FINA ZAGREB HRVATSKIH BRANITELJA 4,44320 Kutina,VJEROVNICI ,OPĆINSKI GRAĐANSKI SUD U ZAGREBU </izvorni_sadrzaj>
    <derivirana_varijabla naziv="DomainObject.Predmet.StrankaWithAdress_1">FINA ZAGREB HRVATSKIH BRANITELJA 4,44320 Kutina,VJEROVNICI ,OPĆINSKI GRAĐANSKI SUD U ZAGREBU </derivirana_varijabla>
  </DomainObject.Predmet.StrankaWithAdress>
  <DomainObject.Predmet.StrankaWithAdressOIB>
    <izvorni_sadrzaj>FINA ZAGREB, OIB 85821130368, HRVATSKIH BRANITELJA 4,44320 Kutina,VJEROVNICI,OPĆINSKI GRAĐANSKI SUD U ZAGREBU, OIB 01252163117</izvorni_sadrzaj>
    <derivirana_varijabla naziv="DomainObject.Predmet.StrankaWithAdressOIB_1">FINA ZAGREB, OIB 85821130368, HRVATSKIH BRANITELJA 4,44320 Kutina,VJEROVNICI,OPĆINSKI GRAĐANSKI SUD U ZAGREBU, OIB 01252163117</derivirana_varijabla>
  </DomainObject.Predmet.StrankaWithAdressOIB>
  <DomainObject.Predmet.StrankaNazivFormated>
    <izvorni_sadrzaj>FINA ZAGREB,VJEROVNICI,OPĆINSKI GRAĐANSKI SUD U ZAGREBU</izvorni_sadrzaj>
    <derivirana_varijabla naziv="DomainObject.Predmet.StrankaNazivFormated_1">FINA ZAGREB,VJEROVNICI,OPĆINSKI GRAĐANSKI SUD U ZAGREBU</derivirana_varijabla>
  </DomainObject.Predmet.StrankaNazivFormated>
  <DomainObject.Predmet.StrankaNazivFormatedOIB>
    <izvorni_sadrzaj>FINA ZAGREB, OIB 85821130368,VJEROVNICI,OPĆINSKI GRAĐANSKI SUD U ZAGREBU, OIB 01252163117</izvorni_sadrzaj>
    <derivirana_varijabla naziv="DomainObject.Predmet.StrankaNazivFormatedOIB_1">FINA ZAGREB, OIB 85821130368,VJEROVNICI,OPĆINSKI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VJEROVNICI</item>
      <item>OPĆINSKI GRAĐANSKI SUD U ZAGREBU</item>
    </izvorni_sadrzaj>
    <derivirana_varijabla naziv="DomainObject.Predmet.StrankaListFormated_1">
      <item>FINA ZAGREB</item>
      <item>VJEROVNICI</item>
      <item>OPĆINSKI GRAĐANSKI SUD U ZAGREBU</item>
    </derivirana_varijabla>
  </DomainObject.Predmet.StrankaListFormated>
  <DomainObject.Predmet.StrankaListFormatedOIB>
    <izvorni_sadrzaj>
      <item>FINA ZAGREB, OIB 85821130368</item>
      <item>VJEROVNICI</item>
      <item>OPĆINSKI GRAĐANSKI SUD U ZAGREBU, OIB 01252163117</item>
    </izvorni_sadrzaj>
    <derivirana_varijabla naziv="DomainObject.Predmet.StrankaListFormatedOIB_1">
      <item>FINA ZAGREB, OIB 85821130368</item>
      <item>VJEROVNICI</item>
      <item>OPĆINSKI GRAĐANSKI SUD U ZAGREBU, OIB 01252163117</item>
    </derivirana_varijabla>
  </DomainObject.Predmet.StrankaListFormatedOIB>
  <DomainObject.Predmet.StrankaListFormatedWithAdress>
    <izvorni_sadrzaj>
      <item>FINA ZAGREB, HRVATSKIH BRANITELJA 4, 44320 Kutina</item>
      <item>VJEROVNICI</item>
      <item>OPĆINSKI GRAĐANSKI SUD U ZAGREBU</item>
    </izvorni_sadrzaj>
    <derivirana_varijabla naziv="DomainObject.Predmet.StrankaListFormatedWithAdress_1">
      <item>FINA ZAGREB, HRVATSKIH BRANITELJA 4, 44320 Kutina</item>
      <item>VJEROVNICI</item>
      <item>OPĆINSKI GRAĐANSKI SUD U ZAGREBU</item>
    </derivirana_varijabla>
  </DomainObject.Predmet.StrankaListFormatedWithAdress>
  <DomainObject.Predmet.StrankaListFormatedWithAdressOIB>
    <izvorni_sadrzaj>
      <item>FINA ZAGREB, OIB 85821130368, HRVATSKIH BRANITELJA 4, 44320 Kutina</item>
      <item>VJEROVNICI</item>
      <item>OPĆINSKI GRAĐANSKI SUD U ZAGREBU, OIB 01252163117</item>
    </izvorni_sadrzaj>
    <derivirana_varijabla naziv="DomainObject.Predmet.StrankaListFormatedWithAdressOIB_1">
      <item>FINA ZAGREB, OIB 85821130368, HRVATSKIH BRANITELJA 4, 44320 Kutina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VJEROVNICI</item>
      <item>OPĆINSKI GRAĐANSKI SUD U ZAGREBU</item>
    </izvorni_sadrzaj>
    <derivirana_varijabla naziv="DomainObject.Predmet.StrankaListNazivFormated_1">
      <item>FINA ZAGREB</item>
      <item>VJEROVNICI</item>
      <item>OPĆINSKI GRAĐANSKI SUD U ZAGREBU</item>
    </derivirana_varijabla>
  </DomainObject.Predmet.StrankaListNazivFormated>
  <DomainObject.Predmet.StrankaListNazivFormatedOIB>
    <izvorni_sadrzaj>
      <item>FINA ZAGREB, OIB 85821130368</item>
      <item>VJEROVNICI</item>
      <item>OPĆINSKI GRAĐANSKI SUD U ZAGREBU, OIB 01252163117</item>
    </izvorni_sadrzaj>
    <derivirana_varijabla naziv="DomainObject.Predmet.StrankaListNazivFormatedOIB_1">
      <item>FINA ZAGREB, OIB 85821130368</item>
      <item>VJEROVNICI</item>
      <item>OPĆINSKI GRAĐANSKI SUD U ZAGREBU, OIB 01252163117</item>
    </derivirana_varijabla>
  </DomainObject.Predmet.StrankaListNazivFormatedOIB>
  <DomainObject.Predmet.ProtuStrankaListFormated>
    <izvorni_sadrzaj>
      <item>GEO-JET d.o.o. za graditeljstvo, trgovinu i usluge</item>
    </izvorni_sadrzaj>
    <derivirana_varijabla naziv="DomainObject.Predmet.ProtuStrankaListFormated_1">
      <item>GEO-JET d.o.o. za graditeljstvo, trgovinu i usluge</item>
    </derivirana_varijabla>
  </DomainObject.Predmet.ProtuStrankaListFormated>
  <DomainObject.Predmet.ProtuStrankaListFormatedOIB>
    <izvorni_sadrzaj>
      <item>GEO-JET d.o.o. za graditeljstvo, trgovinu i usluge, OIB 06725648623</item>
    </izvorni_sadrzaj>
    <derivirana_varijabla naziv="DomainObject.Predmet.ProtuStrankaListFormatedOIB_1">
      <item>GEO-JET d.o.o. za graditeljstvo, trgovinu i usluge, OIB 06725648623</item>
    </derivirana_varijabla>
  </DomainObject.Predmet.ProtuStrankaListFormatedOIB>
  <DomainObject.Predmet.ProtuStrankaListFormatedWithAdress>
    <izvorni_sadrzaj>
      <item>GEO-JET d.o.o. za graditeljstvo, trgovinu i usluge, Marovčak bb, Pustodol Začretski, 49223 Sveti Križ Začretje</item>
    </izvorni_sadrzaj>
    <derivirana_varijabla naziv="DomainObject.Predmet.ProtuStrankaListFormatedWithAdress_1">
      <item>GEO-JET d.o.o. za graditeljstvo, trgovinu i usluge, Marovčak bb, Pustodol Začretski, 49223 Sveti Križ Začretje</item>
    </derivirana_varijabla>
  </DomainObject.Predmet.ProtuStrankaListFormatedWithAdress>
  <DomainObject.Predmet.ProtuStrankaListFormatedWithAdressOIB>
    <izvorni_sadrzaj>
      <item>GEO-JET d.o.o. za graditeljstvo, trgovinu i usluge, OIB 06725648623, Marovčak bb, Pustodol Začretski, 49223 Sveti Križ Začretje</item>
    </izvorni_sadrzaj>
    <derivirana_varijabla naziv="DomainObject.Predmet.ProtuStrankaListFormatedWithAdressOIB_1">
      <item>GEO-JET d.o.o. za graditeljstvo, trgovinu i usluge, OIB 06725648623, Marovčak bb, Pustodol Začretski, 49223 Sveti Križ Začretje</item>
    </derivirana_varijabla>
  </DomainObject.Predmet.ProtuStrankaListFormatedWithAdressOIB>
  <DomainObject.Predmet.ProtuStrankaListNazivFormated>
    <izvorni_sadrzaj>
      <item>GEO-JET d.o.o. za graditeljstvo, trgovinu i usluge</item>
    </izvorni_sadrzaj>
    <derivirana_varijabla naziv="DomainObject.Predmet.ProtuStrankaListNazivFormated_1">
      <item>GEO-JET d.o.o. za graditeljstvo, trgovinu i usluge</item>
    </derivirana_varijabla>
  </DomainObject.Predmet.ProtuStrankaListNazivFormated>
  <DomainObject.Predmet.ProtuStrankaListNazivFormatedOIB>
    <izvorni_sadrzaj>
      <item>GEO-JET d.o.o. za graditeljstvo, trgovinu i usluge, OIB 06725648623</item>
    </izvorni_sadrzaj>
    <derivirana_varijabla naziv="DomainObject.Predmet.ProtuStrankaListNazivFormatedOIB_1">
      <item>GEO-JET d.o.o. za graditeljstvo, trgovinu i usluge, OIB 06725648623</item>
    </derivirana_varijabla>
  </DomainObject.Predmet.ProtuStrankaListNazivFormatedOIB>
  <DomainObject.Predmet.OstaliListFormated>
    <izvorni_sadrzaj>
      <item>DAVORIN LOVRENČIĆ</item>
      <item>Milorad Zajkovski</item>
    </izvorni_sadrzaj>
    <derivirana_varijabla naziv="DomainObject.Predmet.OstaliListFormated_1">
      <item>DAVORIN LOVRENČIĆ</item>
      <item>Milorad Zajkovski</item>
    </derivirana_varijabla>
  </DomainObject.Predmet.OstaliListFormated>
  <DomainObject.Predmet.OstaliListFormatedOIB>
    <izvorni_sadrzaj>
      <item>DAVORIN LOVRENČIĆ</item>
      <item>Milorad Zajkovski, OIB 59768013642</item>
    </izvorni_sadrzaj>
    <derivirana_varijabla naziv="DomainObject.Predmet.OstaliListFormatedOIB_1">
      <item>DAVORIN LOVRENČIĆ</item>
      <item>Milorad Zajkovski, OIB 59768013642</item>
    </derivirana_varijabla>
  </DomainObject.Predmet.OstaliListFormatedOIB>
  <DomainObject.Predmet.OstaliListFormatedWithAdress>
    <izvorni_sadrzaj>
      <item>DAVORIN LOVRENČIĆ, Hum na Sutli 188, 49231 Hum Na Sutli</item>
      <item>Milorad Zajkovski, Ivana Vencla 32, 10290 Zaprešić</item>
    </izvorni_sadrzaj>
    <derivirana_varijabla naziv="DomainObject.Predmet.OstaliListFormatedWithAdress_1">
      <item>DAVORIN LOVRENČIĆ, Hum na Sutli 188, 49231 Hum Na Sutli</item>
      <item>Milorad Zajkovski, Ivana Vencla 32, 10290 Zaprešić</item>
    </derivirana_varijabla>
  </DomainObject.Predmet.OstaliListFormatedWithAdress>
  <DomainObject.Predmet.OstaliListFormatedWithAdressOIB>
    <izvorni_sadrzaj>
      <item>DAVORIN LOVRENČIĆ, Hum na Sutli 188, 49231 Hum Na Sutli</item>
      <item>Milorad Zajkovski, OIB 59768013642, Ivana Vencla 32, 10290 Zaprešić</item>
    </izvorni_sadrzaj>
    <derivirana_varijabla naziv="DomainObject.Predmet.OstaliListFormatedWithAdressOIB_1">
      <item>DAVORIN LOVRENČIĆ, Hum na Sutli 188, 49231 Hum Na Sutli</item>
      <item>Milorad Zajkovski, OIB 59768013642, Ivana Vencla 32, 10290 Zaprešić</item>
    </derivirana_varijabla>
  </DomainObject.Predmet.OstaliListFormatedWithAdressOIB>
  <DomainObject.Predmet.OstaliListNazivFormated>
    <izvorni_sadrzaj>
      <item>DAVORIN LOVRENČIĆ</item>
      <item>Milorad Zajkovski</item>
    </izvorni_sadrzaj>
    <derivirana_varijabla naziv="DomainObject.Predmet.OstaliListNazivFormated_1">
      <item>DAVORIN LOVRENČIĆ</item>
      <item>Milorad Zajkovski</item>
    </derivirana_varijabla>
  </DomainObject.Predmet.OstaliListNazivFormated>
  <DomainObject.Predmet.OstaliListNazivFormatedOIB>
    <izvorni_sadrzaj>
      <item>DAVORIN LOVRENČIĆ</item>
      <item>Milorad Zajkovski, OIB 59768013642</item>
    </izvorni_sadrzaj>
    <derivirana_varijabla naziv="DomainObject.Predmet.OstaliListNazivFormatedOIB_1">
      <item>DAVORIN LOVRENČIĆ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GEO-JET d.o.o. za graditeljstvo, trgovinu i usluge</izvorni_sadrzaj>
    <derivirana_varijabla naziv="DomainObject.Predmet.ProtustrankaIDrugi_1">GEO-JET d.o.o. za graditeljstvo, trgovinu i usluge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GEO-JET d.o.o. za graditeljstvo, trgovinu i usluge, OIB 06725648623, Marovčak bb, Pustodol Začretski, 49223 Sveti Križ Začretje</izvorni_sadrzaj>
    <derivirana_varijabla naziv="DomainObject.Predmet.ProtustrankaIDrugiAdressOIB_1">GEO-JET d.o.o. za graditeljstvo, trgovinu i usluge, OIB 06725648623, Marovčak bb, Pustodol Začretski,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GEO-JET d.o.o. za graditeljstvo, trgovinu i usluge</item>
      <item>FINA ZAGREB</item>
      <item>DAVORIN LOVRENČIĆ</item>
      <item>Milorad Zajkovski</item>
      <item>VJEROVNICI</item>
      <item>OPĆINSKI GRAĐANSKI SUD U ZAGREBU</item>
    </izvorni_sadrzaj>
    <derivirana_varijabla naziv="DomainObject.Predmet.SudioniciListNaziv_1">
      <item>GEO-JET d.o.o. za graditeljstvo, trgovinu i usluge</item>
      <item>FINA ZAGREB</item>
      <item>DAVORIN LOVRENČIĆ</item>
      <item>Milorad Zajkovski</item>
      <item>VJEROVNICI</item>
      <item>OPĆINSKI GRAĐANSKI SUD U ZAGREBU</item>
    </derivirana_varijabla>
  </DomainObject.Predmet.SudioniciListNaziv>
  <DomainObject.Predmet.SudioniciListAdressOIB>
    <izvorni_sadrzaj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izvorni_sadrzaj>
    <derivirana_varijabla naziv="DomainObject.Predmet.SudioniciListAdressOIB_1"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06725648623</item>
      <item>, OIB 85821130368</item>
      <item>, OIB null</item>
      <item>, OIB 59768013642</item>
      <item>, OIB null</item>
      <item>, OIB 01252163117</item>
    </izvorni_sadrzaj>
    <derivirana_varijabla naziv="DomainObject.Predmet.SudioniciListNazivOIB_1">
      <item>, OIB 06725648623</item>
      <item>, OIB 85821130368</item>
      <item>, OIB null</item>
      <item>, OIB 59768013642</item>
      <item>, OIB null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337</properties:Words>
  <properties:Characters>1781</properties:Characters>
  <properties:Lines>63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2018-03-30T08:07:00Z</dcterms:created>
  <dc:creator>Ante</dc:creator>
  <cp:lastModifiedBy>Valentina Delač</cp:lastModifiedBy>
  <cp:lastPrinted>2018-03-30T08:11:00Z</cp:lastPrinted>
  <dcterms:modified xmlns:xsi="http://www.w3.org/2001/XMLSchema-instance" xsi:type="dcterms:W3CDTF">2018-03-30T08:13:00Z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(Geo jet odbačaj prijave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