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0d88" w14:paraId="3a10d88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EA5810">
        <w:t>70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EA5810">
        <w:t>2</w:t>
      </w:r>
      <w:r w:rsidR="00814557" w:rsidRPr="006F1FF1">
        <w:t xml:space="preserve">. </w:t>
      </w:r>
      <w:r w:rsidR="00EA5810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D134AA">
        <w:t>183</w:t>
      </w:r>
      <w:r w:rsidR="002C5E3E">
        <w:t xml:space="preserve">, </w:t>
      </w:r>
      <w:r w:rsidR="00103A86" w:rsidRPr="00103A86">
        <w:t>PARKIRNO MJESTO</w:t>
      </w:r>
      <w:r w:rsidR="00D134AA">
        <w:t xml:space="preserve"> - P 76</w:t>
      </w:r>
      <w:r w:rsidR="00103A86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EA5810">
        <w:t>2</w:t>
      </w:r>
      <w:r w:rsidR="00814557" w:rsidRPr="006F1FF1">
        <w:t xml:space="preserve">. </w:t>
      </w:r>
      <w:r w:rsidR="00EA5810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9C5AC6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9C5AC6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9B7681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292AB3">
      <w:t>7</w:t>
    </w:r>
    <w:r w:rsidR="00EA5810">
      <w:t>0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03A0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2AB3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115B"/>
    <w:rsid w:val="002F23FD"/>
    <w:rsid w:val="002F3220"/>
    <w:rsid w:val="0030612B"/>
    <w:rsid w:val="00312AB9"/>
    <w:rsid w:val="00315970"/>
    <w:rsid w:val="003233E8"/>
    <w:rsid w:val="00331223"/>
    <w:rsid w:val="00350CFF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3339F"/>
    <w:rsid w:val="005638FD"/>
    <w:rsid w:val="00565F06"/>
    <w:rsid w:val="00575E91"/>
    <w:rsid w:val="006212E6"/>
    <w:rsid w:val="0062393D"/>
    <w:rsid w:val="00623D4B"/>
    <w:rsid w:val="00646F4A"/>
    <w:rsid w:val="00653BD7"/>
    <w:rsid w:val="0066028B"/>
    <w:rsid w:val="00666D9F"/>
    <w:rsid w:val="006B63D6"/>
    <w:rsid w:val="006C2B24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B7681"/>
    <w:rsid w:val="009C5AC6"/>
    <w:rsid w:val="009D34AE"/>
    <w:rsid w:val="009D56D2"/>
    <w:rsid w:val="009E1B81"/>
    <w:rsid w:val="009E489D"/>
    <w:rsid w:val="009F543C"/>
    <w:rsid w:val="009F7DFB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51E40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B7AB8"/>
    <w:rsid w:val="00BC6ECE"/>
    <w:rsid w:val="00BD618D"/>
    <w:rsid w:val="00BE0204"/>
    <w:rsid w:val="00BE1FD2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134A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5810"/>
    <w:rsid w:val="00EA7E0F"/>
    <w:rsid w:val="00EB532C"/>
    <w:rsid w:val="00EC08AF"/>
    <w:rsid w:val="00EC4269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5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5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St-5/2018-71</izvorni_sadrzaj>
    <derivirana_varijabla naziv="DomainObject.Oznaka_1">St-5/2018-71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St-5/2018-71</izvorni_sadrzaj>
    <derivirana_varijabla naziv="DomainObject.PoslovniBrojDokumenta_1">St-5/2018-71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St-5/2018-70</izvorni_sadrzaj>
    <derivirana_varijabla naziv="DomainObject.PredzadnjaOdlukaIzPredmeta.Oznaka_1">St-5/2018-70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2CB6F4-CC8D-4525-86F3-51761383B5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2018-10-25T12:39:00Z</dcterms:created>
  <dc:creator>Srđan Gavranić</dc:creator>
  <cp:lastModifiedBy>Ante Rubelj</cp:lastModifiedBy>
  <cp:lastPrinted>2018-11-06T09:39:00Z</cp:lastPrinted>
  <dcterms:modified xmlns:xsi="http://www.w3.org/2001/XMLSchema-instance" xsi:type="dcterms:W3CDTF">2018-11-06T09:39:00Z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St-5/2018-71 / Odluka - Rješenje - prodaja (rješenje_-__prodaja_St-5-18_3605-3_E-183_po_novom_nakon_obustave_ovrhe.docx)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