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4d36" w14:paraId="6b54d36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34569">
        <w:rPr>
          <w:rFonts w:cs="Times New Roman" w:hAnsi="Times New Roman" w:ascii="Times New Roman"/>
          <w:sz w:val="24"/>
        </w:rPr>
        <w:t>2581/16-7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D34569" w:rsidRPr="00BD5F10">
        <w:t>I.B.MOJ-PROMET j.d.o.o.</w:t>
      </w:r>
      <w:r w:rsidR="00D34569">
        <w:t xml:space="preserve"> Novaki Obrovski, Stara cesta 15 MBS:</w:t>
      </w:r>
      <w:r w:rsidR="00D34569" w:rsidRPr="00EA2437">
        <w:t xml:space="preserve"> </w:t>
      </w:r>
      <w:r w:rsidR="00D34569" w:rsidRPr="00BD5F10">
        <w:t>080915286</w:t>
      </w:r>
      <w:r w:rsidR="00D34569">
        <w:t xml:space="preserve"> OIB:</w:t>
      </w:r>
      <w:r w:rsidR="00D34569" w:rsidRPr="0032600B">
        <w:t xml:space="preserve"> </w:t>
      </w:r>
      <w:r w:rsidR="00D34569" w:rsidRPr="00BD5F10">
        <w:t>36140726920</w:t>
      </w:r>
      <w:r w:rsidR="00D34569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siječnja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D34569" w:rsidRPr="00BD5F10">
        <w:t>I.B.MOJ-PROMET j.d.o.o.</w:t>
      </w:r>
      <w:r w:rsidR="00D34569">
        <w:t xml:space="preserve"> Novaki Obrovski, Stara cesta 15 MBS:</w:t>
      </w:r>
      <w:r w:rsidR="00D34569" w:rsidRPr="00EA2437">
        <w:t xml:space="preserve"> </w:t>
      </w:r>
      <w:r w:rsidR="00D34569" w:rsidRPr="00BD5F10">
        <w:t>080915286</w:t>
      </w:r>
      <w:r w:rsidR="00D34569">
        <w:t xml:space="preserve"> OIB:</w:t>
      </w:r>
      <w:r w:rsidR="00D34569" w:rsidRPr="0032600B">
        <w:t xml:space="preserve"> </w:t>
      </w:r>
      <w:r w:rsidR="00D34569" w:rsidRPr="00BD5F10">
        <w:t>36140726920</w:t>
      </w:r>
      <w:r w:rsidR="00D34569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34569">
        <w:rPr>
          <w:bCs/>
        </w:rPr>
        <w:t>2581-16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34569">
        <w:t>17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D34569" w:rsidRPr="00BD5F10">
        <w:t>I.B.MOJ-PROMET j.d.o.o.</w:t>
      </w:r>
      <w:r w:rsidR="00D34569">
        <w:t xml:space="preserve"> Novaki Obrovski, Stara cesta 15 MBS:</w:t>
      </w:r>
      <w:r w:rsidR="00D34569" w:rsidRPr="00EA2437">
        <w:t xml:space="preserve"> </w:t>
      </w:r>
      <w:r w:rsidR="00D34569" w:rsidRPr="00BD5F10">
        <w:t>080915286</w:t>
      </w:r>
      <w:r w:rsidR="00D34569">
        <w:t xml:space="preserve"> OIB:</w:t>
      </w:r>
      <w:r w:rsidR="00D34569" w:rsidRPr="0032600B">
        <w:t xml:space="preserve"> </w:t>
      </w:r>
      <w:r w:rsidR="00D34569" w:rsidRPr="00BD5F10">
        <w:t>36140726920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D34569">
        <w:t>132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D34569">
        <w:t>2.243,65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>16. siječnja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4179E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4179E" w:rsidR="008417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4179E" w:rsidP="0084179E" w:rsidR="0084179E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4179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4179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79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34569">
      <w:rPr>
        <w:noProof w:val="false"/>
      </w:rPr>
      <w:t>2581/16-7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4179E"/>
    <w:rsid w:val="00852BC6"/>
    <w:rsid w:val="0085463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79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79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St-2581/2016</izvorni_sadrzaj>
    <derivirana_varijabla naziv="DomainObject.Predmet.OznakaBroj_1">St-2581/2016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I.B.MOJ-PROMET j.d.o.o.</izvorni_sadrzaj>
    <derivirana_varijabla naziv="DomainObject.Predmet.ProtustrankaFormated_1">  I.B.MOJ-PROMET j.d.o.o.</derivirana_varijabla>
  </DomainObject.Predmet.ProtustrankaFormated>
  <DomainObject.Predmet.ProtustrankaFormatedOIB>
    <izvorni_sadrzaj>  I.B.MOJ-PROMET j.d.o.o., OIB 36140726920</izvorni_sadrzaj>
    <derivirana_varijabla naziv="DomainObject.Predmet.ProtustrankaFormatedOIB_1">  I.B.MOJ-PROMET j.d.o.o., OIB 36140726920</derivirana_varijabla>
  </DomainObject.Predmet.ProtustrankaFormatedOIB>
  <DomainObject.Predmet.ProtustrankaFormatedWithAdress>
    <izvorni_sadrzaj> I.B.MOJ-PROMET j.d.o.o., Stara cesta 15, 10372 Novaki Oborovski</izvorni_sadrzaj>
    <derivirana_varijabla naziv="DomainObject.Predmet.ProtustrankaFormatedWithAdress_1"> I.B.MOJ-PROMET j.d.o.o., Stara cesta 15, 10372 Novaki Oborovski</derivirana_varijabla>
  </DomainObject.Predmet.ProtustrankaFormatedWithAdress>
  <DomainObject.Predmet.ProtustrankaFormatedWithAdressOIB>
    <izvorni_sadrzaj> I.B.MOJ-PROMET j.d.o.o., OIB 36140726920, Stara cesta 15, 10372 Novaki Oborovski</izvorni_sadrzaj>
    <derivirana_varijabla naziv="DomainObject.Predmet.ProtustrankaFormatedWithAdressOIB_1"> I.B.MOJ-PROMET j.d.o.o., OIB 36140726920, Stara cesta 15, 10372 Novaki Oborovski</derivirana_varijabla>
  </DomainObject.Predmet.ProtustrankaFormatedWithAdressOIB>
  <DomainObject.Predmet.ProtustrankaWithAdress>
    <izvorni_sadrzaj>I.B.MOJ-PROMET j.d.o.o. Stara cesta 15, 10372 Novaki Oborovski</izvorni_sadrzaj>
    <derivirana_varijabla naziv="DomainObject.Predmet.ProtustrankaWithAdress_1">I.B.MOJ-PROMET j.d.o.o. Stara cesta 15, 10372 Novaki Oborovski</derivirana_varijabla>
  </DomainObject.Predmet.ProtustrankaWithAdress>
  <DomainObject.Predmet.ProtustrankaWithAdressOIB>
    <izvorni_sadrzaj>I.B.MOJ-PROMET j.d.o.o., OIB 36140726920, Stara cesta 15, 10372 Novaki Oborovski</izvorni_sadrzaj>
    <derivirana_varijabla naziv="DomainObject.Predmet.ProtustrankaWithAdressOIB_1">I.B.MOJ-PROMET j.d.o.o., OIB 36140726920, Stara cesta 15, 10372 Novaki Oborovski</derivirana_varijabla>
  </DomainObject.Predmet.ProtustrankaWithAdressOIB>
  <DomainObject.Predmet.ProtustrankaNazivFormated>
    <izvorni_sadrzaj>I.B.MOJ-PROMET j.d.o.o.</izvorni_sadrzaj>
    <derivirana_varijabla naziv="DomainObject.Predmet.ProtustrankaNazivFormated_1">I.B.MOJ-PROMET j.d.o.o.</derivirana_varijabla>
  </DomainObject.Predmet.ProtustrankaNazivFormated>
  <DomainObject.Predmet.ProtustrankaNazivFormatedOIB>
    <izvorni_sadrzaj>I.B.MOJ-PROMET j.d.o.o., OIB 36140726920</izvorni_sadrzaj>
    <derivirana_varijabla naziv="DomainObject.Predmet.ProtustrankaNazivFormatedOIB_1">I.B.MOJ-PROMET j.d.o.o., OIB 36140726920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I.B.MOJ-PROMET j.d.o.o.</item>
    </izvorni_sadrzaj>
    <derivirana_varijabla naziv="DomainObject.Predmet.ProtuStrankaListFormated_1">
      <item>I.B.MOJ-PROMET j.d.o.o.</item>
    </derivirana_varijabla>
  </DomainObject.Predmet.ProtuStrankaListFormated>
  <DomainObject.Predmet.ProtuStrankaListFormatedOIB>
    <izvorni_sadrzaj>
      <item>I.B.MOJ-PROMET j.d.o.o., OIB 36140726920</item>
    </izvorni_sadrzaj>
    <derivirana_varijabla naziv="DomainObject.Predmet.ProtuStrankaListFormatedOIB_1">
      <item>I.B.MOJ-PROMET j.d.o.o., OIB 36140726920</item>
    </derivirana_varijabla>
  </DomainObject.Predmet.ProtuStrankaListFormatedOIB>
  <DomainObject.Predmet.ProtuStrankaListFormatedWithAdress>
    <izvorni_sadrzaj>
      <item>I.B.MOJ-PROMET j.d.o.o., Stara cesta 15, 10372 Novaki Oborovski</item>
    </izvorni_sadrzaj>
    <derivirana_varijabla naziv="DomainObject.Predmet.ProtuStrankaListFormatedWithAdress_1">
      <item>I.B.MOJ-PROMET j.d.o.o., Stara cesta 15, 10372 Novaki Oborovski</item>
    </derivirana_varijabla>
  </DomainObject.Predmet.ProtuStrankaListFormatedWithAdress>
  <DomainObject.Predmet.ProtuStrankaListFormatedWithAdressOIB>
    <izvorni_sadrzaj>
      <item>I.B.MOJ-PROMET j.d.o.o., OIB 36140726920, Stara cesta 15, 10372 Novaki Oborovski</item>
    </izvorni_sadrzaj>
    <derivirana_varijabla naziv="DomainObject.Predmet.ProtuStrankaListFormatedWithAdressOIB_1">
      <item>I.B.MOJ-PROMET j.d.o.o., OIB 36140726920, Stara cesta 15, 10372 Novaki Oborovski</item>
    </derivirana_varijabla>
  </DomainObject.Predmet.ProtuStrankaListFormatedWithAdressOIB>
  <DomainObject.Predmet.ProtuStrankaListNazivFormated>
    <izvorni_sadrzaj>
      <item>I.B.MOJ-PROMET j.d.o.o.</item>
    </izvorni_sadrzaj>
    <derivirana_varijabla naziv="DomainObject.Predmet.ProtuStrankaListNazivFormated_1">
      <item>I.B.MOJ-PROMET j.d.o.o.</item>
    </derivirana_varijabla>
  </DomainObject.Predmet.ProtuStrankaListNazivFormated>
  <DomainObject.Predmet.ProtuStrankaListNazivFormatedOIB>
    <izvorni_sadrzaj>
      <item>I.B.MOJ-PROMET j.d.o.o., OIB 36140726920</item>
    </izvorni_sadrzaj>
    <derivirana_varijabla naziv="DomainObject.Predmet.ProtuStrankaListNazivFormatedOIB_1">
      <item>I.B.MOJ-PROMET j.d.o.o., OIB 36140726920</item>
    </derivirana_varijabla>
  </DomainObject.Predmet.ProtuStrankaListNazivFormatedOIB>
  <DomainObject.Predmet.OstaliListFormated>
    <izvorni_sadrzaj>
      <item>Ivica Belas</item>
    </izvorni_sadrzaj>
    <derivirana_varijabla naziv="DomainObject.Predmet.OstaliListFormated_1">
      <item>Ivica Belas</item>
    </derivirana_varijabla>
  </DomainObject.Predmet.OstaliListFormated>
  <DomainObject.Predmet.OstaliListFormatedOIB>
    <izvorni_sadrzaj>
      <item>Ivica Belas, OIB 39174149051</item>
    </izvorni_sadrzaj>
    <derivirana_varijabla naziv="DomainObject.Predmet.OstaliListFormatedOIB_1">
      <item>Ivica Belas, OIB 39174149051</item>
    </derivirana_varijabla>
  </DomainObject.Predmet.OstaliListFormatedOIB>
  <DomainObject.Predmet.OstaliListFormatedWithAdress>
    <izvorni_sadrzaj>
      <item>Ivica Belas, Stara Cesta 15, 10372 Novaki Oborovski</item>
    </izvorni_sadrzaj>
    <derivirana_varijabla naziv="DomainObject.Predmet.OstaliListFormatedWithAdress_1">
      <item>Ivica Belas, Stara Cesta 15, 10372 Novaki Oborovski</item>
    </derivirana_varijabla>
  </DomainObject.Predmet.OstaliListFormatedWithAdress>
  <DomainObject.Predmet.OstaliListFormatedWithAdressOIB>
    <izvorni_sadrzaj>
      <item>Ivica Belas, OIB 39174149051, Stara Cesta 15, 10372 Novaki Oborovski</item>
    </izvorni_sadrzaj>
    <derivirana_varijabla naziv="DomainObject.Predmet.OstaliListFormatedWithAdressOIB_1">
      <item>Ivica Belas, OIB 39174149051, Stara Cesta 15, 10372 Novaki Oborovski</item>
    </derivirana_varijabla>
  </DomainObject.Predmet.OstaliListFormatedWithAdressOIB>
  <DomainObject.Predmet.OstaliListNazivFormated>
    <izvorni_sadrzaj>
      <item>Ivica Belas</item>
    </izvorni_sadrzaj>
    <derivirana_varijabla naziv="DomainObject.Predmet.OstaliListNazivFormated_1">
      <item>Ivica Belas</item>
    </derivirana_varijabla>
  </DomainObject.Predmet.OstaliListNazivFormated>
  <DomainObject.Predmet.OstaliListNazivFormatedOIB>
    <izvorni_sadrzaj>
      <item>Ivica Belas, OIB 39174149051</item>
    </izvorni_sadrzaj>
    <derivirana_varijabla naziv="DomainObject.Predmet.OstaliListNazivFormatedOIB_1">
      <item>Ivica Belas, OIB 39174149051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I.B.MOJ-PROMET j.d.o.o.</izvorni_sadrzaj>
    <derivirana_varijabla naziv="DomainObject.Predmet.ProtustrankaIDrugi_1">I.B.MOJ-PROMET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I.B.MOJ-PROMET j.d.o.o., OIB 36140726920, Stara cesta 15, 10372 Novaki Oborovski</izvorni_sadrzaj>
    <derivirana_varijabla naziv="DomainObject.Predmet.ProtustrankaIDrugiAdressOIB_1">I.B.MOJ-PROMET j.d.o.o., OIB 36140726920, Stara cesta 15, 10372 Novaki Oborovski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I.B.MOJ-PROMET j.d.o.o.</item>
      <item>Ivica Belas</item>
    </izvorni_sadrzaj>
    <derivirana_varijabla naziv="DomainObject.Predmet.SudioniciListNaziv_1">
      <item>FINA Regionalni centar Zagreb</item>
      <item>I.B.MOJ-PROMET j.d.o.o.</item>
      <item>Ivica Belas</item>
    </derivirana_varijabla>
  </DomainObject.Predmet.SudioniciListNaziv>
  <DomainObject.Predmet.SudioniciListAdressOIB>
    <izvorni_sadrzaj>
      <item>FINA Regionalni centar Zagreb, OIB 85821130368, Trg svibanjskih žrtava 1995. 1,10000 Zagreb</item>
      <item>I.B.MOJ-PROMET j.d.o.o., OIB 36140726920, Stara cesta 15,10372 Novaki Oborovski</item>
      <item>Ivica Belas, OIB 39174149051, Stara Cesta 15,10372 Novaki Oborovski</item>
    </izvorni_sadrzaj>
    <derivirana_varijabla naziv="DomainObject.Predmet.SudioniciListAdressOIB_1">
      <item>FINA Regionalni centar Zagreb, OIB 85821130368, Trg svibanjskih žrtava 1995. 1,10000 Zagreb</item>
      <item>I.B.MOJ-PROMET j.d.o.o., OIB 36140726920, Stara cesta 15,10372 Novaki Oborovski</item>
      <item>Ivica Belas, OIB 39174149051, Stara Cesta 15,10372 Novaki Oborovski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36140726920</item>
      <item>, OIB 39174149051</item>
    </izvorni_sadrzaj>
    <derivirana_varijabla naziv="DomainObject.Predmet.SudioniciListNazivOIB_1">
      <item>, OIB 85821130368</item>
      <item>, OIB 36140726920</item>
      <item>, OIB 39174149051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2755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2017-01-16T11:06:00Z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2017-01-16T11:06:00Z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