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7a669" w14:paraId="1a7a669" w:rsidRDefault="008670A6" w:rsidP="00910611" w:rsidR="008670A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670A6" w:rsidP="00910611" w:rsidR="008670A6">
      <w:r>
        <w:rPr>
          <w:rFonts w:eastAsia="MS Mincho"/>
        </w:rPr>
        <w:t xml:space="preserve">   REPUBLIKA HRVATSKA</w:t>
      </w:r>
    </w:p>
    <w:p w:rsidRDefault="008670A6" w:rsidP="00910611" w:rsidR="008670A6">
      <w:r>
        <w:rPr>
          <w:rFonts w:eastAsia="MS Mincho"/>
        </w:rPr>
        <w:t>TRGOVAČKI SUD U RIJECI</w:t>
      </w:r>
    </w:p>
    <w:p w:rsidRDefault="008670A6" w:rsidR="008670A6">
      <w:pPr>
        <w:rPr>
          <w:rFonts w:eastAsia="MS Mincho"/>
        </w:rPr>
      </w:pPr>
      <w:r>
        <w:rPr>
          <w:rFonts w:eastAsia="MS Mincho"/>
        </w:rPr>
        <w:t xml:space="preserve">       Rijeka, Zadarska 1 i 3</w:t>
      </w:r>
    </w:p>
    <w:p w:rsidRDefault="008670A6" w:rsidR="008670A6" w:rsidRPr="00910611">
      <w:pPr>
        <w:rPr>
          <w:rFonts w:eastAsia="MS Mincho"/>
        </w:rPr>
      </w:pP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8E424C" w:rsidRPr="008E424C">
        <w:rPr>
          <w:b/>
        </w:rPr>
        <w:t>AUTOSERVIS V. S. društvo s ograničenom odgovornošću za usluge i trgovinu, Viškovo, Furićevo 69, OIB 09288626709</w:t>
      </w:r>
      <w:r w:rsidR="002267F1">
        <w:rPr>
          <w:rFonts w:cs="Arial"/>
          <w:b/>
        </w:rPr>
        <w:t>,</w:t>
      </w:r>
      <w:r w:rsidR="004C2AC0">
        <w:rPr>
          <w:rFonts w:cs="Arial"/>
          <w:b/>
        </w:rPr>
        <w:t xml:space="preserve"> </w:t>
      </w:r>
      <w:r w:rsidR="007F30F2" w:rsidRPr="007F30F2">
        <w:rPr>
          <w:rFonts w:cs="Arial"/>
        </w:rPr>
        <w:t xml:space="preserve">dana </w:t>
      </w:r>
      <w:r w:rsidR="00E97A23">
        <w:rPr>
          <w:rFonts w:cs="Arial"/>
        </w:rPr>
        <w:t>11</w:t>
      </w:r>
      <w:r w:rsidR="002267F1">
        <w:rPr>
          <w:rFonts w:cs="Arial"/>
        </w:rPr>
        <w:t>. studenoga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8E424C" w:rsidRPr="008E424C">
        <w:rPr>
          <w:b/>
        </w:rPr>
        <w:t>AUTOSERVIS V. S. društvo s ograničenom odgovornošću za usluge i trgovinu, Viškovo, Furićevo 69, OIB 09288626709</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SAŠI VUKOJEVIĆ, Viškovo, Furićevo 69, OIB 49785332807</w:t>
      </w:r>
      <w:r w:rsidR="00E97A23">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E97A23" w:rsidP="00BF24A6" w:rsidR="00BF24A6" w:rsidRPr="00BF24A6">
      <w:pPr>
        <w:jc w:val="center"/>
        <w:rPr>
          <w:b/>
          <w:bCs/>
        </w:rPr>
      </w:pPr>
      <w:r>
        <w:rPr>
          <w:b/>
          <w:bCs/>
        </w:rPr>
        <w:t>21</w:t>
      </w:r>
      <w:r w:rsidR="00736C37">
        <w:rPr>
          <w:b/>
          <w:bCs/>
        </w:rPr>
        <w:t xml:space="preserve">. </w:t>
      </w:r>
      <w:r w:rsidR="002267F1">
        <w:rPr>
          <w:b/>
          <w:bCs/>
        </w:rPr>
        <w:t>veljače</w:t>
      </w:r>
      <w:r w:rsidR="00BF24A6" w:rsidRPr="00BF24A6">
        <w:rPr>
          <w:b/>
          <w:bCs/>
        </w:rPr>
        <w:t xml:space="preserve"> 201</w:t>
      </w:r>
      <w:r w:rsidR="002267F1">
        <w:rPr>
          <w:b/>
          <w:bCs/>
        </w:rPr>
        <w:t>7</w:t>
      </w:r>
      <w:r w:rsidR="00367E18">
        <w:rPr>
          <w:b/>
          <w:bCs/>
        </w:rPr>
        <w:t xml:space="preserve">. godine u </w:t>
      </w:r>
      <w:r>
        <w:rPr>
          <w:b/>
          <w:bCs/>
        </w:rPr>
        <w:t>09</w:t>
      </w:r>
      <w:r w:rsidR="00BF24A6" w:rsidRPr="00BF24A6">
        <w:rPr>
          <w:b/>
          <w:bCs/>
        </w:rPr>
        <w:t>:</w:t>
      </w:r>
      <w:r w:rsidR="00025C9B">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025C9B">
        <w:t>12. svibnja</w:t>
      </w:r>
      <w:r w:rsidR="00727D2D">
        <w:t xml:space="preserve"> 201</w:t>
      </w:r>
      <w:r w:rsidR="00676B2F">
        <w:t>6</w:t>
      </w:r>
      <w:r w:rsidR="00727D2D">
        <w:t xml:space="preserve">. godine prijedlog za otvaranje stečajnog postupka nad dužnikom </w:t>
      </w:r>
      <w:r w:rsidR="008E424C" w:rsidRPr="008E424C">
        <w:t>AUTOSERVIS V. S. društvo s ograničenom odgovornošću za usluge i trgovinu, Viškovo, Furićevo 69, OIB 09288626709</w:t>
      </w:r>
      <w:r w:rsidR="002267F1" w:rsidRPr="002267F1">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69132B">
        <w:t>01. rujna 2015</w:t>
      </w:r>
      <w:r>
        <w:t xml:space="preserve">. godine u Očevidniku redoslijeda osnova za plaćanje ima evidentirane neizvršene osnove za plaćanje u </w:t>
      </w:r>
      <w:r w:rsidR="00036499">
        <w:t xml:space="preserve">neprekinutom razdoblju od </w:t>
      </w:r>
      <w:r w:rsidR="00025C9B">
        <w:t>202</w:t>
      </w:r>
      <w:r w:rsidR="00036499">
        <w:t xml:space="preserve"> dana u </w:t>
      </w:r>
      <w:r>
        <w:t xml:space="preserve">ukupnom iznosu od </w:t>
      </w:r>
      <w:r w:rsidR="00025C9B">
        <w:t xml:space="preserve">60.054,18 </w:t>
      </w:r>
      <w:r>
        <w:t xml:space="preserve">kn u koji iznos je uračunata i kamata i naknada Financijske agencije za provedbe ovrhe, da dužnik ima </w:t>
      </w:r>
      <w:r w:rsidR="00025C9B">
        <w:t>dva</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025C9B">
        <w:t>02</w:t>
      </w:r>
      <w:r w:rsidR="00E97A23">
        <w:t>. studenoga</w:t>
      </w:r>
      <w:r w:rsidR="000E125D">
        <w:t xml:space="preserve"> 2016. godine </w:t>
      </w:r>
      <w:r w:rsidR="00155044">
        <w:t xml:space="preserve">ima evidentirane neizvršene osnove za plaćanje u neprekinutom razdoblju od </w:t>
      </w:r>
      <w:r w:rsidR="00025C9B">
        <w:t>629</w:t>
      </w:r>
      <w:r w:rsidR="00155044">
        <w:t xml:space="preserve"> dan</w:t>
      </w:r>
      <w:r w:rsidR="0069132B">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E97A23">
        <w:rPr>
          <w:b/>
        </w:rPr>
        <w:t>11</w:t>
      </w:r>
      <w:r w:rsidR="002267F1">
        <w:rPr>
          <w:b/>
        </w:rPr>
        <w:t>. studenoga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8670A6" w:rsidR="00ED2AD9">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p>
    <w:p w:rsidRDefault="00426BCB" w:rsidP="00A462E0" w:rsidR="00426BCB">
      <w:pPr>
        <w:ind w:firstLine="708" w:left="1416"/>
        <w:jc w:val="right"/>
      </w:pPr>
      <w:r>
        <w:t xml:space="preserve"> </w:t>
      </w:r>
    </w:p>
    <w:p w:rsidRDefault="00887753" w:rsidP="00887753" w:rsidR="00887753">
      <w:pPr>
        <w:ind w:firstLine="708" w:left="1416"/>
        <w:jc w:val="right"/>
      </w:pP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025C9B">
        <w:rPr>
          <w:sz w:val="20"/>
          <w:szCs w:val="20"/>
        </w:rPr>
        <w:t>Saša Vukojević</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E97A23">
        <w:rPr>
          <w:sz w:val="20"/>
          <w:szCs w:val="20"/>
        </w:rPr>
        <w:t>11</w:t>
      </w:r>
      <w:r w:rsidR="002267F1">
        <w:rPr>
          <w:sz w:val="20"/>
          <w:szCs w:val="20"/>
        </w:rPr>
        <w:t>.11</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70A6">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8E424C">
      <w:t>1064</w:t>
    </w:r>
    <w:r w:rsidR="00736C37">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25C9B"/>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7F1"/>
    <w:rsid w:val="00226C34"/>
    <w:rsid w:val="0025382A"/>
    <w:rsid w:val="00254BCC"/>
    <w:rsid w:val="0027212C"/>
    <w:rsid w:val="00274D18"/>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26BCB"/>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670A6"/>
    <w:rsid w:val="00873E1F"/>
    <w:rsid w:val="00875807"/>
    <w:rsid w:val="008818D0"/>
    <w:rsid w:val="00887753"/>
    <w:rsid w:val="00892FAA"/>
    <w:rsid w:val="008A3D3F"/>
    <w:rsid w:val="008A48C1"/>
    <w:rsid w:val="008C71B5"/>
    <w:rsid w:val="008D5096"/>
    <w:rsid w:val="008E181E"/>
    <w:rsid w:val="008E3855"/>
    <w:rsid w:val="008E424C"/>
    <w:rsid w:val="008F49F6"/>
    <w:rsid w:val="008F67F6"/>
    <w:rsid w:val="009219BF"/>
    <w:rsid w:val="00934ACD"/>
    <w:rsid w:val="00945219"/>
    <w:rsid w:val="00962300"/>
    <w:rsid w:val="00985159"/>
    <w:rsid w:val="00991113"/>
    <w:rsid w:val="009B219F"/>
    <w:rsid w:val="009B744A"/>
    <w:rsid w:val="009F2A16"/>
    <w:rsid w:val="00A276A9"/>
    <w:rsid w:val="00A37716"/>
    <w:rsid w:val="00A462E0"/>
    <w:rsid w:val="00A46343"/>
    <w:rsid w:val="00A63D14"/>
    <w:rsid w:val="00AA085A"/>
    <w:rsid w:val="00AA2EB0"/>
    <w:rsid w:val="00AB2202"/>
    <w:rsid w:val="00AC7E8A"/>
    <w:rsid w:val="00B1315C"/>
    <w:rsid w:val="00B201CF"/>
    <w:rsid w:val="00B37EA1"/>
    <w:rsid w:val="00B4347D"/>
    <w:rsid w:val="00B43DA8"/>
    <w:rsid w:val="00B60ABB"/>
    <w:rsid w:val="00B66D32"/>
    <w:rsid w:val="00B67AA0"/>
    <w:rsid w:val="00B97064"/>
    <w:rsid w:val="00B97531"/>
    <w:rsid w:val="00BC1629"/>
    <w:rsid w:val="00BD44B7"/>
    <w:rsid w:val="00BE710A"/>
    <w:rsid w:val="00BF24A6"/>
    <w:rsid w:val="00BF7669"/>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15A48"/>
    <w:rsid w:val="00F254A4"/>
    <w:rsid w:val="00F44286"/>
    <w:rsid w:val="00F44721"/>
    <w:rsid w:val="00F52E70"/>
    <w:rsid w:val="00F62438"/>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8670A6"/>
    <w:rPr>
      <w:color w:val="808080"/>
      <w:bdr w:space="0" w:sz="0" w:color="auto" w:val="none"/>
      <w:shd w:fill="auto" w:color="auto" w:val="clear"/>
    </w:rPr>
  </w:style>
  <w:style w:customStyle="true" w:styleId="eSPISCCParagraphDefaultFont" w:type="character">
    <w:name w:val="eSPIS_CC_Paragraph Default Font"/>
    <w:basedOn w:val="Zadanifontodlomka"/>
    <w:rsid w:val="008670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70A6"/>
    <w:rPr>
      <w:bdr w:space="0" w:sz="0" w:color="auto" w:val="none"/>
      <w:shd w:fill="FFFFCC" w:color="auto" w:val="clear"/>
      <w:lang w:val="hr-HR"/>
    </w:rPr>
  </w:style>
  <w:style w:customStyle="true" w:styleId="PozadinaSvijetloCrvena" w:type="character">
    <w:name w:val="Pozadina_SvijetloCrvena"/>
    <w:basedOn w:val="eSPISCCParagraphDefaultFont"/>
    <w:rsid w:val="008670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70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8670A6"/>
    <w:rPr>
      <w:color w:val="808080"/>
      <w:bdr w:color="auto" w:space="0" w:sz="0" w:val="none"/>
      <w:shd w:color="auto" w:fill="auto" w:val="clear"/>
    </w:rPr>
  </w:style>
  <w:style w:customStyle="1" w:styleId="eSPISCCParagraphDefaultFont" w:type="character">
    <w:name w:val="eSPIS_CC_Paragraph Default Font"/>
    <w:basedOn w:val="Zadanifontodlomka"/>
    <w:rsid w:val="008670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70A6"/>
    <w:rPr>
      <w:bdr w:color="auto" w:space="0" w:sz="0" w:val="none"/>
      <w:shd w:color="auto" w:fill="FFFFCC" w:val="clear"/>
      <w:lang w:val="hr-HR"/>
    </w:rPr>
  </w:style>
  <w:style w:customStyle="1" w:styleId="PozadinaSvijetloCrvena" w:type="character">
    <w:name w:val="Pozadina_SvijetloCrvena"/>
    <w:basedOn w:val="eSPISCCParagraphDefaultFont"/>
    <w:rsid w:val="008670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70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1064</izvorni_sadrzaj>
    <derivirana_varijabla naziv="DomainObject.Predmet.Broj_1">1064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St-1064/2016</izvorni_sadrzaj>
    <derivirana_varijabla naziv="DomainObject.Predmet.OznakaBroj_1">St-1064/2016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AUTOSERVIS V. S. društvo s ograničenom odgovornošću za usluge i trgovinu</izvorni_sadrzaj>
    <derivirana_varijabla naziv="DomainObject.Predmet.ProtustrankaFormated_1">  AUTOSERVIS V. S. društvo s ograničenom odgovornošću za usluge i trgovinu</derivirana_varijabla>
  </DomainObject.Predmet.ProtustrankaFormated>
  <DomainObject.Predmet.ProtustrankaFormatedOIB>
    <izvorni_sadrzaj>  AUTOSERVIS V. S. društvo s ograničenom odgovornošću za usluge i trgovinu, OIB 09288626709</izvorni_sadrzaj>
    <derivirana_varijabla naziv="DomainObject.Predmet.ProtustrankaFormatedOIB_1">  AUTOSERVIS V. S. društvo s ograničenom odgovornošću za usluge i trgovinu, OIB 09288626709</derivirana_varijabla>
  </DomainObject.Predmet.ProtustrankaFormatedOIB>
  <DomainObject.Predmet.ProtustrankaFormatedWithAdress>
    <izvorni_sadrzaj> AUTOSERVIS V. S. društvo s ograničenom odgovornošću za usluge i trgovinu, Furićevo 69, 51216 Viškovo</izvorni_sadrzaj>
    <derivirana_varijabla naziv="DomainObject.Predmet.ProtustrankaFormatedWithAdress_1"> AUTOSERVIS V. S. društvo s ograničenom odgovornošću za usluge i trgovinu, Furićevo 69, 51216 Viškovo</derivirana_varijabla>
  </DomainObject.Predmet.ProtustrankaFormatedWithAdress>
  <DomainObject.Predmet.ProtustrankaFormatedWithAdressOIB>
    <izvorni_sadrzaj> AUTOSERVIS V. S. društvo s ograničenom odgovornošću za usluge i trgovinu, OIB 09288626709, Furićevo 69, 51216 Viškovo</izvorni_sadrzaj>
    <derivirana_varijabla naziv="DomainObject.Predmet.ProtustrankaFormatedWithAdressOIB_1"> AUTOSERVIS V. S. društvo s ograničenom odgovornošću za usluge i trgovinu, OIB 09288626709, Furićevo 69, 51216 Viškovo</derivirana_varijabla>
  </DomainObject.Predmet.ProtustrankaFormatedWithAdressOIB>
  <DomainObject.Predmet.ProtustrankaWithAdress>
    <izvorni_sadrzaj>AUTOSERVIS V. S. društvo s ograničenom odgovornošću za usluge i trgovinu Furićevo 69, 51216 Viškovo</izvorni_sadrzaj>
    <derivirana_varijabla naziv="DomainObject.Predmet.ProtustrankaWithAdress_1">AUTOSERVIS V. S. društvo s ograničenom odgovornošću za usluge i trgovinu Furićevo 69, 51216 Viškovo</derivirana_varijabla>
  </DomainObject.Predmet.ProtustrankaWithAdress>
  <DomainObject.Predmet.ProtustrankaWithAdressOIB>
    <izvorni_sadrzaj>AUTOSERVIS V. S. društvo s ograničenom odgovornošću za usluge i trgovinu, OIB 09288626709, Furićevo 69, 51216 Viškovo</izvorni_sadrzaj>
    <derivirana_varijabla naziv="DomainObject.Predmet.ProtustrankaWithAdressOIB_1">AUTOSERVIS V. S. društvo s ograničenom odgovornošću za usluge i trgovinu, OIB 09288626709, Furićevo 69, 51216 Viškovo</derivirana_varijabla>
  </DomainObject.Predmet.ProtustrankaWithAdressOIB>
  <DomainObject.Predmet.ProtustrankaNazivFormated>
    <izvorni_sadrzaj>AUTOSERVIS V. S. društvo s ograničenom odgovornošću za usluge i trgovinu</izvorni_sadrzaj>
    <derivirana_varijabla naziv="DomainObject.Predmet.ProtustrankaNazivFormated_1">AUTOSERVIS V. S. društvo s ograničenom odgovornošću za usluge i trgovinu</derivirana_varijabla>
  </DomainObject.Predmet.ProtustrankaNazivFormated>
  <DomainObject.Predmet.ProtustrankaNazivFormatedOIB>
    <izvorni_sadrzaj>AUTOSERVIS V. S. društvo s ograničenom odgovornošću za usluge i trgovinu, OIB 09288626709</izvorni_sadrzaj>
    <derivirana_varijabla naziv="DomainObject.Predmet.ProtustrankaNazivFormatedOIB_1">AUTOSERVIS V. S. društvo s ograničenom odgovornošću za usluge i trgovinu, OIB 09288626709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AUTOSERVIS V. S. društvo s ograničenom odgovornošću za usluge i trgovinu</item>
    </izvorni_sadrzaj>
    <derivirana_varijabla naziv="DomainObject.Predmet.ProtuStrankaListFormated_1">
      <item>AUTOSERVIS V. S. društvo s ograničenom odgovornošću za usluge i trgovinu</item>
    </derivirana_varijabla>
  </DomainObject.Predmet.ProtuStrankaListFormated>
  <DomainObject.Predmet.ProtuStrankaListFormatedOIB>
    <izvorni_sadrzaj>
      <item>AUTOSERVIS V. S. društvo s ograničenom odgovornošću za usluge i trgovinu, OIB 09288626709</item>
    </izvorni_sadrzaj>
    <derivirana_varijabla naziv="DomainObject.Predmet.ProtuStrankaListFormatedOIB_1">
      <item>AUTOSERVIS V. S. društvo s ograničenom odgovornošću za usluge i trgovinu, OIB 09288626709</item>
    </derivirana_varijabla>
  </DomainObject.Predmet.ProtuStrankaListFormatedOIB>
  <DomainObject.Predmet.ProtuStrankaListFormatedWithAdress>
    <izvorni_sadrzaj>
      <item>AUTOSERVIS V. S. društvo s ograničenom odgovornošću za usluge i trgovinu, Furićevo 69, 51216 Viškovo</item>
    </izvorni_sadrzaj>
    <derivirana_varijabla naziv="DomainObject.Predmet.ProtuStrankaListFormatedWithAdress_1">
      <item>AUTOSERVIS V. S. društvo s ograničenom odgovornošću za usluge i trgovinu, Furićevo 69, 51216 Viškovo</item>
    </derivirana_varijabla>
  </DomainObject.Predmet.ProtuStrankaListFormatedWithAdress>
  <DomainObject.Predmet.ProtuStrankaListFormatedWithAdressOIB>
    <izvorni_sadrzaj>
      <item>AUTOSERVIS V. S. društvo s ograničenom odgovornošću za usluge i trgovinu, OIB 09288626709, Furićevo 69, 51216 Viškovo</item>
    </izvorni_sadrzaj>
    <derivirana_varijabla naziv="DomainObject.Predmet.ProtuStrankaListFormatedWithAdressOIB_1">
      <item>AUTOSERVIS V. S. društvo s ograničenom odgovornošću za usluge i trgovinu, OIB 09288626709, Furićevo 69, 51216 Viškovo</item>
    </derivirana_varijabla>
  </DomainObject.Predmet.ProtuStrankaListFormatedWithAdressOIB>
  <DomainObject.Predmet.ProtuStrankaListNazivFormated>
    <izvorni_sadrzaj>
      <item>AUTOSERVIS V. S. društvo s ograničenom odgovornošću za usluge i trgovinu</item>
    </izvorni_sadrzaj>
    <derivirana_varijabla naziv="DomainObject.Predmet.ProtuStrankaListNazivFormated_1">
      <item>AUTOSERVIS V. S. društvo s ograničenom odgovornošću za usluge i trgovinu</item>
    </derivirana_varijabla>
  </DomainObject.Predmet.ProtuStrankaListNazivFormated>
  <DomainObject.Predmet.ProtuStrankaListNazivFormatedOIB>
    <izvorni_sadrzaj>
      <item>AUTOSERVIS V. S. društvo s ograničenom odgovornošću za usluge i trgovinu, OIB 09288626709</item>
    </izvorni_sadrzaj>
    <derivirana_varijabla naziv="DomainObject.Predmet.ProtuStrankaListNazivFormatedOIB_1">
      <item>AUTOSERVIS V. S. društvo s ograničenom odgovornošću za usluge i trgovinu, OIB 09288626709</item>
    </derivirana_varijabla>
  </DomainObject.Predmet.ProtuStrankaListNazivFormatedOIB>
  <DomainObject.Predmet.OstaliListFormated>
    <izvorni_sadrzaj>
      <item>Saša Vukojević</item>
    </izvorni_sadrzaj>
    <derivirana_varijabla naziv="DomainObject.Predmet.OstaliListFormated_1">
      <item>Saša Vukojević</item>
    </derivirana_varijabla>
  </DomainObject.Predmet.OstaliListFormated>
  <DomainObject.Predmet.OstaliListFormatedOIB>
    <izvorni_sadrzaj>
      <item>Saša Vukojević, OIB 49785332807</item>
    </izvorni_sadrzaj>
    <derivirana_varijabla naziv="DomainObject.Predmet.OstaliListFormatedOIB_1">
      <item>Saša Vukojević, OIB 49785332807</item>
    </derivirana_varijabla>
  </DomainObject.Predmet.OstaliListFormatedOIB>
  <DomainObject.Predmet.OstaliListFormatedWithAdress>
    <izvorni_sadrzaj>
      <item>Saša Vukojević, Furićevo 69, 51216 Viškovo</item>
    </izvorni_sadrzaj>
    <derivirana_varijabla naziv="DomainObject.Predmet.OstaliListFormatedWithAdress_1">
      <item>Saša Vukojević, Furićevo 69, 51216 Viškovo</item>
    </derivirana_varijabla>
  </DomainObject.Predmet.OstaliListFormatedWithAdress>
  <DomainObject.Predmet.OstaliListFormatedWithAdressOIB>
    <izvorni_sadrzaj>
      <item>Saša Vukojević, OIB 49785332807, Furićevo 69, 51216 Viškovo</item>
    </izvorni_sadrzaj>
    <derivirana_varijabla naziv="DomainObject.Predmet.OstaliListFormatedWithAdressOIB_1">
      <item>Saša Vukojević, OIB 49785332807, Furićevo 69, 51216 Viškovo</item>
    </derivirana_varijabla>
  </DomainObject.Predmet.OstaliListFormatedWithAdressOIB>
  <DomainObject.Predmet.OstaliListNazivFormated>
    <izvorni_sadrzaj>
      <item>Saša Vukojević</item>
    </izvorni_sadrzaj>
    <derivirana_varijabla naziv="DomainObject.Predmet.OstaliListNazivFormated_1">
      <item>Saša Vukojević</item>
    </derivirana_varijabla>
  </DomainObject.Predmet.OstaliListNazivFormated>
  <DomainObject.Predmet.OstaliListNazivFormatedOIB>
    <izvorni_sadrzaj>
      <item>Saša Vukojević, OIB 49785332807</item>
    </izvorni_sadrzaj>
    <derivirana_varijabla naziv="DomainObject.Predmet.OstaliListNazivFormatedOIB_1">
      <item>Saša Vukojević, OIB 49785332807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AUTOSERVIS V. S. društvo s ograničenom odgovornošću za usluge i trgovinu</izvorni_sadrzaj>
    <derivirana_varijabla naziv="DomainObject.Predmet.ProtustrankaIDrugi_1">AUTOSERVIS V. S. društvo s ograničenom odgovornošću za usluge i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AUTOSERVIS V. S. društvo s ograničenom odgovornošću za usluge i trgovinu, OIB 09288626709, Furićevo 69, 51216 Viškovo</izvorni_sadrzaj>
    <derivirana_varijabla naziv="DomainObject.Predmet.ProtustrankaIDrugiAdressOIB_1">AUTOSERVIS V. S. društvo s ograničenom odgovornošću za usluge i trgovinu, OIB 09288626709, Furićevo 69,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AUTOSERVIS V. S. društvo s ograničenom odgovornošću za usluge i trgovinu</item>
      <item>Saša Vukojević</item>
    </izvorni_sadrzaj>
    <derivirana_varijabla naziv="DomainObject.Predmet.SudioniciListNaziv_1">
      <item>FINA  Rijeka</item>
      <item>AUTOSERVIS V. S. društvo s ograničenom odgovornošću za usluge i trgovinu</item>
      <item>Saša Vukojević</item>
    </derivirana_varijabla>
  </DomainObject.Predmet.SudioniciListNaziv>
  <DomainObject.Predmet.SudioniciListAdressOIB>
    <izvorni_sadrzaj>
      <item>FINA  Rijeka, OIB 85821130368, Frana Kurelca 8,51000 Rijeka</item>
      <item>AUTOSERVIS V. S. društvo s ograničenom odgovornošću za usluge i trgovinu, OIB 09288626709, Furićevo 69,51216 Viškovo</item>
      <item>Saša Vukojević, OIB 49785332807, Furićevo 69,51216 Viškovo</item>
    </izvorni_sadrzaj>
    <derivirana_varijabla naziv="DomainObject.Predmet.SudioniciListAdressOIB_1">
      <item>FINA  Rijeka, OIB 85821130368, Frana Kurelca 8,51000 Rijeka</item>
      <item>AUTOSERVIS V. S. društvo s ograničenom odgovornošću za usluge i trgovinu, OIB 09288626709, Furićevo 69,51216 Viškovo</item>
      <item>Saša Vukojević, OIB 49785332807, Furićevo 69,51216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09288626709</item>
      <item>, OIB 49785332807</item>
    </izvorni_sadrzaj>
    <derivirana_varijabla naziv="DomainObject.Predmet.SudioniciListNazivOIB_1">
      <item>, OIB 85821130368</item>
      <item>, OIB 09288626709</item>
      <item>, OIB 49785332807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10E87A-0FA7-4B41-9F87-BE560EADBA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839</properties:Words>
  <properties:Characters>4500</properties:Characters>
  <properties:Lines>124</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2016-11-11T13:07:00Z</dcterms:created>
  <dc:creator>stecaj</dc:creator>
  <cp:lastModifiedBy>Jasna Radulović</cp:lastModifiedBy>
  <cp:lastPrinted>2016-11-11T13:07:00Z</cp:lastPrinted>
  <dcterms:modified xmlns:xsi="http://www.w3.org/2001/XMLSchema-instance" xsi:type="dcterms:W3CDTF">2016-11-11T13:13:00Z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