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a356" w14:paraId="caaa356" w:rsidRDefault="007374D9" w:rsidP="00E87082" w:rsidR="00E87082">
      <w:pPr>
        <w:shd w:fill="FFFFFF" w:color="auto" w:val="clear"/>
        <w:spacing w:after="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Du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>žnik</w:t>
      </w:r>
      <w:r w:rsidR="00E87082">
        <w:rPr>
          <w:rFonts w:hAnsi="Times New Roman" w:ascii="Times New Roman"/>
          <w:sz w:val="24"/>
          <w:szCs w:val="24"/>
          <w:lang w:val="pl-PL"/>
        </w:rPr>
        <w:t>: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E698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70E6" w:rsidP="00E87082" w:rsidR="00E87082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CIKLAMA </w:t>
      </w:r>
      <w:r w:rsidR="00E87082">
        <w:rPr>
          <w:rFonts w:hAnsi="Times New Roman" w:ascii="Times New Roman"/>
          <w:color w:val="000000"/>
          <w:sz w:val="24"/>
          <w:szCs w:val="24"/>
        </w:rPr>
        <w:t xml:space="preserve">d.o.o. u stečaju </w:t>
      </w:r>
    </w:p>
    <w:p w:rsidRDefault="00E87082" w:rsidP="00E87082" w:rsidR="00E87082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Zagreb, </w:t>
      </w:r>
      <w:r w:rsidR="008170E6">
        <w:rPr>
          <w:rFonts w:hAnsi="Times New Roman" w:ascii="Times New Roman"/>
          <w:color w:val="000000"/>
          <w:sz w:val="24"/>
          <w:szCs w:val="24"/>
        </w:rPr>
        <w:t xml:space="preserve">Šubićeva 42 </w:t>
      </w:r>
    </w:p>
    <w:p w:rsidRDefault="008170E6" w:rsidP="00E87082" w:rsidR="00E87082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OIB: 01401635755</w:t>
      </w:r>
    </w:p>
    <w:p w:rsidRDefault="007F2BE8" w:rsidP="00236313" w:rsidR="002E0AE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upravitelj: Jure Matković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7374D9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7374D9">
        <w:rPr>
          <w:rFonts w:hAnsi="Times New Roman" w:ascii="Times New Roman"/>
          <w:sz w:val="24"/>
          <w:szCs w:val="24"/>
          <w:lang w:val="pl-PL"/>
        </w:rPr>
        <w:t xml:space="preserve">            </w:t>
      </w:r>
    </w:p>
    <w:p w:rsidRDefault="004E3FE8" w:rsidP="004E3FE8" w:rsidR="004E3FE8">
      <w:pPr>
        <w:pStyle w:val="Odlomakpopisa"/>
        <w:spacing w:after="0"/>
        <w:ind w:firstLine="708" w:left="8496"/>
        <w:rPr>
          <w:rFonts w:hAnsi="Times New Roman" w:ascii="Times New Roman"/>
          <w:sz w:val="24"/>
          <w:szCs w:val="24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Nadle</w:t>
      </w:r>
      <w:r w:rsidRPr="003A3889">
        <w:rPr>
          <w:rFonts w:hAnsi="Times New Roman" w:ascii="Times New Roman"/>
          <w:sz w:val="24"/>
          <w:szCs w:val="24"/>
        </w:rPr>
        <w:t>ž</w:t>
      </w:r>
      <w:r w:rsidRPr="003A3889">
        <w:rPr>
          <w:rFonts w:hAnsi="Times New Roman" w:ascii="Times New Roman"/>
          <w:sz w:val="24"/>
          <w:szCs w:val="24"/>
          <w:lang w:val="pl-PL"/>
        </w:rPr>
        <w:t>ni</w:t>
      </w:r>
      <w:r w:rsidRPr="003A3889">
        <w:rPr>
          <w:rFonts w:hAnsi="Times New Roman" w:ascii="Times New Roman"/>
          <w:sz w:val="24"/>
          <w:szCs w:val="24"/>
        </w:rPr>
        <w:t xml:space="preserve"> </w:t>
      </w:r>
      <w:r w:rsidRPr="003A3889">
        <w:rPr>
          <w:rFonts w:hAnsi="Times New Roman" w:ascii="Times New Roman"/>
          <w:sz w:val="24"/>
          <w:szCs w:val="24"/>
          <w:lang w:val="pl-PL"/>
        </w:rPr>
        <w:t>sud</w:t>
      </w:r>
      <w:r w:rsidR="00E87082">
        <w:rPr>
          <w:rFonts w:hAnsi="Times New Roman" w:ascii="Times New Roman"/>
          <w:sz w:val="24"/>
          <w:szCs w:val="24"/>
          <w:lang w:val="pl-PL"/>
        </w:rPr>
        <w:t>:</w:t>
      </w:r>
    </w:p>
    <w:p w:rsidRDefault="00E87082" w:rsidP="004E3FE8" w:rsidR="004E3FE8">
      <w:pPr>
        <w:pStyle w:val="Odlomakpopisa"/>
        <w:spacing w:after="0"/>
        <w:ind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TRGOVAČKI SUD U ZAGREBU</w:t>
      </w:r>
    </w:p>
    <w:p w:rsidRDefault="004E3FE8" w:rsidP="004E3FE8" w:rsidR="004E3FE8">
      <w:pPr>
        <w:pStyle w:val="Odlomakpopisa"/>
        <w:spacing w:after="0"/>
        <w:ind w:firstLine="708" w:left="8496"/>
        <w:rPr>
          <w:rFonts w:hAnsi="Times New Roman" w:ascii="Times New Roman"/>
          <w:sz w:val="24"/>
          <w:szCs w:val="24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51905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Pr="003A3889">
        <w:rPr>
          <w:rFonts w:hAnsi="Times New Roman" w:ascii="Times New Roman"/>
          <w:sz w:val="24"/>
          <w:szCs w:val="24"/>
          <w:lang w:val="pl-PL"/>
        </w:rPr>
        <w:t xml:space="preserve"> St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="00151905">
        <w:rPr>
          <w:rFonts w:hAnsi="Times New Roman" w:ascii="Times New Roman"/>
          <w:sz w:val="24"/>
          <w:szCs w:val="24"/>
          <w:lang w:val="pl-PL"/>
        </w:rPr>
        <w:t>5559</w:t>
      </w:r>
      <w:r>
        <w:rPr>
          <w:rFonts w:hAnsi="Times New Roman" w:ascii="Times New Roman"/>
          <w:sz w:val="24"/>
          <w:szCs w:val="24"/>
          <w:lang w:val="pl-PL"/>
        </w:rPr>
        <w:t>/</w:t>
      </w:r>
      <w:r w:rsidR="00151905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6</w:t>
      </w:r>
    </w:p>
    <w:p w:rsidRDefault="007F2BE8" w:rsidP="004E3FE8" w:rsidR="004E3FE8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Sudac: Lucija </w:t>
      </w:r>
      <w:proofErr w:type="spellStart"/>
      <w:r>
        <w:rPr>
          <w:rFonts w:hAnsi="Times New Roman" w:ascii="Times New Roman"/>
          <w:sz w:val="24"/>
          <w:szCs w:val="24"/>
        </w:rPr>
        <w:t>Butigan</w:t>
      </w:r>
      <w:proofErr w:type="spellEnd"/>
    </w:p>
    <w:p w:rsidRDefault="004E3FE8" w:rsidP="004E3FE8" w:rsidR="004E3FE8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815C63" w:rsidP="004E3FE8" w:rsidR="00815C63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9B212E" w:rsidP="004E3FE8" w:rsidR="008E6986" w:rsidRPr="003A3889">
      <w:pPr>
        <w:pStyle w:val="Odlomakpopisa"/>
        <w:spacing w:after="0"/>
        <w:ind w:firstLine="708" w:left="495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744FD2">
        <w:rPr>
          <w:rFonts w:hAnsi="Times New Roman" w:ascii="Times New Roman"/>
          <w:sz w:val="24"/>
          <w:szCs w:val="24"/>
        </w:rPr>
        <w:t xml:space="preserve"> </w:t>
      </w:r>
      <w:r w:rsidR="00CC175F">
        <w:rPr>
          <w:rFonts w:hAnsi="Times New Roman" w:ascii="Times New Roman"/>
          <w:sz w:val="24"/>
          <w:szCs w:val="24"/>
        </w:rPr>
        <w:t>O</w:t>
      </w:r>
      <w:r w:rsidR="00096FEA" w:rsidRPr="003A3889">
        <w:rPr>
          <w:rFonts w:hAnsi="Times New Roman" w:ascii="Times New Roman"/>
          <w:sz w:val="24"/>
          <w:szCs w:val="24"/>
        </w:rPr>
        <w:t>brazac 19.</w:t>
      </w:r>
    </w:p>
    <w:p w:rsidRDefault="00702487" w:rsidP="00702487" w:rsidR="007024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TABLICA PRIJAVLJENIH TRAŽBINA, RAZLUČNIH I IZLUČNIH PRAVA</w:t>
      </w: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4E3FE8" w:rsidR="004E3FE8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PRIJAVLJENIH TRAŽBINA</w:t>
      </w:r>
      <w:r>
        <w:rPr>
          <w:rFonts w:hAnsi="Times New Roman" w:ascii="Times New Roman"/>
          <w:sz w:val="24"/>
          <w:szCs w:val="24"/>
        </w:rPr>
        <w:t xml:space="preserve"> – 1. viši isplatni red</w:t>
      </w:r>
      <w:r>
        <w:rPr>
          <w:rFonts w:hAnsi="Times New Roman" w:ascii="Times New Roman"/>
          <w:sz w:val="24"/>
          <w:szCs w:val="24"/>
        </w:rPr>
        <w:tab/>
      </w:r>
    </w:p>
    <w:p w:rsidRDefault="004E3FE8" w:rsidP="004E3FE8" w:rsidR="004E3FE8" w:rsidRPr="002E0AE9">
      <w:pPr>
        <w:pStyle w:val="Bezproreda"/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4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4"/>
        <w:gridCol w:w="2881"/>
        <w:gridCol w:w="1873"/>
        <w:gridCol w:w="2448"/>
        <w:gridCol w:w="1583"/>
        <w:gridCol w:w="1587"/>
        <w:gridCol w:w="3167"/>
        <w:gridCol w:w="1011"/>
      </w:tblGrid>
      <w:tr w:rsidTr="004E3FE8" w:rsidR="004E3FE8" w:rsidRPr="009D0FCD">
        <w:trPr>
          <w:jc w:val="center"/>
        </w:trPr>
        <w:tc>
          <w:tcPr>
            <w:tcW w:type="pct" w:w="323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4E3FE8" w:rsidP="004E3FE8" w:rsidR="004E3FE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4E3FE8" w:rsidP="004E3FE8" w:rsidR="004E3FE8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4E3FE8" w:rsidR="004E3FE8" w:rsidRPr="009D0FCD">
        <w:trPr>
          <w:trHeight w:val="1700"/>
          <w:jc w:val="center"/>
        </w:trPr>
        <w:tc>
          <w:tcPr>
            <w:tcW w:type="pct" w:w="323"/>
          </w:tcPr>
          <w:p w:rsidRDefault="004E3FE8" w:rsidP="004E3FE8" w:rsidR="004E3FE8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4E3FE8" w:rsidR="000957D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4E3FE8" w:rsidR="000957D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F421E" w:rsidP="004E3FE8" w:rsidR="004E3FE8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="004E3FE8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4E3FE8" w:rsidP="004E3FE8" w:rsidR="004E3FE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4E3FE8" w:rsidR="000957D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4E3FE8" w:rsidR="000957D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0957D0" w:rsidR="000957D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-------</w:t>
            </w:r>
          </w:p>
        </w:tc>
        <w:tc>
          <w:tcPr>
            <w:tcW w:type="pct" w:w="602"/>
          </w:tcPr>
          <w:p w:rsidRDefault="004E3FE8" w:rsidP="004E3FE8" w:rsidR="004E3FE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4E3FE8" w:rsidP="004E3FE8" w:rsidR="004E3FE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4E3FE8" w:rsidP="004E3FE8" w:rsidR="004E3FE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4E3FE8" w:rsidP="004E3FE8" w:rsidR="004E3FE8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4E3FE8" w:rsidP="004E3FE8" w:rsidR="004E3FE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4E3FE8" w:rsidP="004E3FE8" w:rsidR="004E3FE8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0D7FBB" w:rsidR="004E3FE8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lastRenderedPageBreak/>
        <w:t>TABLICA PRIJAVLJENIH TRAŽBINA</w:t>
      </w:r>
      <w:r w:rsidR="004E3FE8">
        <w:rPr>
          <w:rFonts w:hAnsi="Times New Roman" w:ascii="Times New Roman"/>
          <w:sz w:val="24"/>
          <w:szCs w:val="24"/>
        </w:rPr>
        <w:t xml:space="preserve"> – 2. viši isplatni red</w:t>
      </w:r>
    </w:p>
    <w:p w:rsidRDefault="00422B20" w:rsidP="004E3FE8" w:rsidR="00702487" w:rsidRPr="002E0AE9">
      <w:pPr>
        <w:pStyle w:val="Bezproreda"/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4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4"/>
        <w:gridCol w:w="2881"/>
        <w:gridCol w:w="1873"/>
        <w:gridCol w:w="2448"/>
        <w:gridCol w:w="1583"/>
        <w:gridCol w:w="1587"/>
        <w:gridCol w:w="3167"/>
        <w:gridCol w:w="1011"/>
      </w:tblGrid>
      <w:tr w:rsidTr="00DB2F66" w:rsidR="00DB2F66" w:rsidRPr="009D0FCD">
        <w:trPr>
          <w:jc w:val="center"/>
        </w:trPr>
        <w:tc>
          <w:tcPr>
            <w:tcW w:type="pct" w:w="323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  <w:r w:rsidR="001663BC" w:rsidRPr="009D0FCD">
              <w:rPr>
                <w:rFonts w:hAnsi="Times New Roman" w:ascii="Times New Roman"/>
                <w:sz w:val="18"/>
                <w:szCs w:val="18"/>
              </w:rPr>
              <w:t>, OIB</w:t>
            </w:r>
          </w:p>
          <w:p w:rsidRDefault="00236313" w:rsidP="006D5DB8" w:rsidR="001B3C0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1B3C0E"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1B3C0E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1B3C0E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7B12EC" w:rsidP="007B12EC" w:rsidR="007B12EC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B12EC" w:rsidP="007B12EC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AA4AA4" w:rsidP="00AA4AA4" w:rsidR="00AA4AA4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AA4AA4" w:rsidP="00AA4AA4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D46259" w:rsidP="00A736A2" w:rsidR="0070248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CC5262" w:rsidP="00A736A2" w:rsidR="00CC526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D46259" w:rsidP="0099764E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93C1E" w:rsidR="00D93C1E" w:rsidRPr="009D0FCD">
        <w:trPr>
          <w:trHeight w:val="1179"/>
          <w:jc w:val="center"/>
        </w:trPr>
        <w:tc>
          <w:tcPr>
            <w:tcW w:type="pct" w:w="323"/>
          </w:tcPr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pct" w:w="926"/>
          </w:tcPr>
          <w:p w:rsidRDefault="00E13B0B" w:rsidP="00D93C1E" w:rsidR="00E13B0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ŽDO </w:t>
            </w: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Savska cesta 41</w:t>
            </w:r>
          </w:p>
        </w:tc>
        <w:tc>
          <w:tcPr>
            <w:tcW w:type="pct" w:w="602"/>
          </w:tcPr>
          <w:p w:rsidRDefault="00D93C1E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5505B" w:rsidP="000957D0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1.6</w:t>
            </w:r>
            <w:r w:rsidR="000957D0">
              <w:rPr>
                <w:rFonts w:hAnsi="Times New Roman" w:ascii="Times New Roman"/>
                <w:sz w:val="18"/>
                <w:szCs w:val="18"/>
              </w:rPr>
              <w:t>51.672,91</w:t>
            </w:r>
          </w:p>
        </w:tc>
        <w:tc>
          <w:tcPr>
            <w:tcW w:type="pct" w:w="787"/>
          </w:tcPr>
          <w:p w:rsidRDefault="00F5164D" w:rsidP="000957D0" w:rsidR="000957D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Vlastito zaduženje po</w:t>
            </w:r>
            <w:r w:rsidR="005B62B8">
              <w:rPr>
                <w:rFonts w:hAnsi="Times New Roman" w:ascii="Times New Roman"/>
                <w:sz w:val="18"/>
                <w:szCs w:val="18"/>
              </w:rPr>
              <w:t>reznog obveznika:</w:t>
            </w:r>
            <w:r w:rsidR="000957D0">
              <w:rPr>
                <w:rFonts w:hAnsi="Times New Roman" w:ascii="Times New Roman"/>
                <w:sz w:val="18"/>
                <w:szCs w:val="18"/>
              </w:rPr>
              <w:t xml:space="preserve"> ID obrasci za razdoblje: 01.12.2002. do 31.05.2009.g.</w:t>
            </w:r>
          </w:p>
          <w:p w:rsidRDefault="005B62B8" w:rsidP="005B62B8" w:rsidR="005B62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PDV obrasci 01.01.2006.-31.12.2006.g.</w:t>
            </w:r>
          </w:p>
          <w:p w:rsidRDefault="005B62B8" w:rsidP="005B62B8" w:rsidR="005B62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nadzoru od 25.05.2006.g.</w:t>
            </w:r>
          </w:p>
          <w:p w:rsidRDefault="005B62B8" w:rsidP="005B62B8" w:rsidR="005B62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poreza na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cest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vozila za 2002.-2007.g. Obrazac PD za 2003.g.</w:t>
            </w:r>
          </w:p>
          <w:p w:rsidRDefault="005B62B8" w:rsidP="005B62B8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članarine TZ za 2001.- 2005.g. i 2008.-2009.g.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članarine HGK za 01.01.2003.-30.09.2018.g.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poreza na promet nekretnina za 2003.-2004.g. i za 2009.g.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prisilne naplate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državnij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sudskih pristojbi za 2006.-2007.g. i za 2012.g. Rješenja o ovrsi od 12.01.2005. i 21.10.2016.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2007. g. o novčanim kaznama, Rješenje nadzora za MIO za 2011.g.</w:t>
            </w:r>
          </w:p>
          <w:p w:rsidRDefault="00C30452" w:rsidP="005B62B8" w:rsidR="00C3045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D93C1E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957D0" w:rsidP="00D93C1E" w:rsidR="009B621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1.651.672,91</w:t>
            </w:r>
          </w:p>
        </w:tc>
        <w:tc>
          <w:tcPr>
            <w:tcW w:type="pct" w:w="510"/>
          </w:tcPr>
          <w:p w:rsidRDefault="00D93C1E" w:rsidP="00D93C1E" w:rsidR="00617E3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1018"/>
          </w:tcPr>
          <w:p w:rsidRDefault="005B62B8" w:rsidP="00D93C1E" w:rsidR="00EB5CD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Vlastito zaduženje (</w:t>
            </w:r>
            <w:r w:rsidR="00422B49">
              <w:rPr>
                <w:rFonts w:hAnsi="Times New Roman" w:ascii="Times New Roman"/>
                <w:sz w:val="18"/>
                <w:szCs w:val="18"/>
              </w:rPr>
              <w:t>podaci u koloni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4. tablice)</w:t>
            </w:r>
          </w:p>
          <w:p w:rsidRDefault="00422B49" w:rsidP="00D93C1E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</w:t>
            </w:r>
            <w:r w:rsidR="00F5164D">
              <w:rPr>
                <w:rFonts w:hAnsi="Times New Roman" w:ascii="Times New Roman"/>
                <w:sz w:val="18"/>
                <w:szCs w:val="18"/>
              </w:rPr>
              <w:t xml:space="preserve">na iznos </w:t>
            </w:r>
            <w:r w:rsidR="009B621B">
              <w:rPr>
                <w:rFonts w:hAnsi="Times New Roman" w:ascii="Times New Roman"/>
                <w:sz w:val="18"/>
                <w:szCs w:val="18"/>
              </w:rPr>
              <w:t>1</w:t>
            </w:r>
            <w:r w:rsidR="00F5164D">
              <w:rPr>
                <w:rFonts w:hAnsi="Times New Roman" w:ascii="Times New Roman"/>
                <w:sz w:val="18"/>
                <w:szCs w:val="18"/>
              </w:rPr>
              <w:t>.622.670,94</w:t>
            </w:r>
            <w:r>
              <w:rPr>
                <w:rFonts w:hAnsi="Times New Roman" w:ascii="Times New Roman"/>
                <w:sz w:val="18"/>
                <w:szCs w:val="18"/>
              </w:rPr>
              <w:t>):</w:t>
            </w:r>
          </w:p>
          <w:p w:rsidRDefault="00F5164D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PDV obrasci 01.01.2006.-31.12.2006.</w:t>
            </w:r>
            <w:r w:rsidR="009B621B">
              <w:rPr>
                <w:rFonts w:hAnsi="Times New Roman" w:ascii="Times New Roman"/>
                <w:sz w:val="18"/>
                <w:szCs w:val="18"/>
              </w:rPr>
              <w:t>g.</w:t>
            </w:r>
          </w:p>
          <w:p w:rsidRDefault="00F5164D" w:rsidP="00D93C1E" w:rsidR="00F5164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nadzoru od 25.05.2006.</w:t>
            </w:r>
            <w:r w:rsidR="009B621B">
              <w:rPr>
                <w:rFonts w:hAnsi="Times New Roman" w:ascii="Times New Roman"/>
                <w:sz w:val="18"/>
                <w:szCs w:val="18"/>
              </w:rPr>
              <w:t>g.</w:t>
            </w:r>
          </w:p>
          <w:p w:rsidRDefault="00F5164D" w:rsidP="00F5164D" w:rsidR="00F5164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poreza na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cest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vozila za 2002.-2007.</w:t>
            </w:r>
            <w:r w:rsidR="009B621B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Obrazac PD za 2003.</w:t>
            </w:r>
            <w:r w:rsidR="009B621B">
              <w:rPr>
                <w:rFonts w:hAnsi="Times New Roman" w:ascii="Times New Roman"/>
                <w:sz w:val="18"/>
                <w:szCs w:val="18"/>
              </w:rPr>
              <w:t>g.</w:t>
            </w:r>
          </w:p>
          <w:p w:rsidRDefault="00F5164D" w:rsidP="00F5164D" w:rsidR="00CF1E7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članarine TZ za 2001.- 2005.g. i 2008.-2009.g.</w:t>
            </w:r>
            <w:r w:rsidR="009B621B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="009B621B"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 w:rsidR="009B621B">
              <w:rPr>
                <w:rFonts w:hAnsi="Times New Roman" w:ascii="Times New Roman"/>
                <w:sz w:val="18"/>
                <w:szCs w:val="18"/>
              </w:rPr>
              <w:t xml:space="preserve"> članarine HGK za 01.01.2003.-30.09.2018.g. </w:t>
            </w:r>
            <w:proofErr w:type="spellStart"/>
            <w:r w:rsidR="009B621B"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 w:rsidR="009B621B">
              <w:rPr>
                <w:rFonts w:hAnsi="Times New Roman" w:ascii="Times New Roman"/>
                <w:sz w:val="18"/>
                <w:szCs w:val="18"/>
              </w:rPr>
              <w:t xml:space="preserve"> poreza na promet nekretnina za 2003.-2004.g. i za 2009.g. </w:t>
            </w:r>
            <w:proofErr w:type="spellStart"/>
            <w:r w:rsidR="009B621B"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 w:rsidR="009B621B">
              <w:rPr>
                <w:rFonts w:hAnsi="Times New Roman" w:ascii="Times New Roman"/>
                <w:sz w:val="18"/>
                <w:szCs w:val="18"/>
              </w:rPr>
              <w:t xml:space="preserve"> prisilne naplate </w:t>
            </w:r>
            <w:proofErr w:type="spellStart"/>
            <w:r w:rsidR="009B621B">
              <w:rPr>
                <w:rFonts w:hAnsi="Times New Roman" w:ascii="Times New Roman"/>
                <w:sz w:val="18"/>
                <w:szCs w:val="18"/>
              </w:rPr>
              <w:t>državnij</w:t>
            </w:r>
            <w:proofErr w:type="spellEnd"/>
            <w:r w:rsidR="009B621B">
              <w:rPr>
                <w:rFonts w:hAnsi="Times New Roman" w:ascii="Times New Roman"/>
                <w:sz w:val="18"/>
                <w:szCs w:val="18"/>
              </w:rPr>
              <w:t xml:space="preserve"> sudskih pristojbi za 2006.-2007.g. i za 2012.g. Rješenja o ovrsi od 12.01.2005. i 21.10.2016.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</w:p>
          <w:p w:rsidRDefault="009B621B" w:rsidP="00F5164D" w:rsidR="00F5164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2007. g. o novčanim kaznama</w:t>
            </w:r>
            <w:r w:rsidR="00CF1E74">
              <w:rPr>
                <w:rFonts w:hAnsi="Times New Roman" w:ascii="Times New Roman"/>
                <w:sz w:val="18"/>
                <w:szCs w:val="18"/>
              </w:rPr>
              <w:t>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 </w:t>
            </w:r>
          </w:p>
          <w:p w:rsidRDefault="00F5164D" w:rsidP="00F5164D" w:rsidR="00F5164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</w:t>
            </w:r>
          </w:p>
        </w:tc>
        <w:tc>
          <w:tcPr>
            <w:tcW w:type="pct" w:w="325"/>
          </w:tcPr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9B212E" w:rsidR="00D93C1E" w:rsidRPr="009D0FCD">
        <w:trPr>
          <w:trHeight w:val="1700"/>
          <w:jc w:val="center"/>
        </w:trPr>
        <w:tc>
          <w:tcPr>
            <w:tcW w:type="pct" w:w="323"/>
          </w:tcPr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93C1E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pct" w:w="926"/>
          </w:tcPr>
          <w:p w:rsidRDefault="00E13B0B" w:rsidP="00D93C1E" w:rsidR="00E13B0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5F3837" w:rsidP="00D93C1E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GRADSKA PLINARA</w:t>
            </w:r>
            <w:r w:rsidR="00422B49">
              <w:rPr>
                <w:rFonts w:hAnsi="Times New Roman" w:ascii="Times New Roman"/>
                <w:sz w:val="18"/>
                <w:szCs w:val="18"/>
              </w:rPr>
              <w:t xml:space="preserve"> ZAGREB-OPSKRBA d.o.o.</w:t>
            </w:r>
          </w:p>
          <w:p w:rsidRDefault="00422B49" w:rsidP="00D93C1E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OIB: 74364571096</w:t>
            </w:r>
          </w:p>
          <w:p w:rsidRDefault="00422B49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Radnička cesta 1</w:t>
            </w:r>
            <w:r w:rsidR="005F3837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602"/>
          </w:tcPr>
          <w:p w:rsidRDefault="00D93C1E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22B49" w:rsidP="00D93C1E" w:rsidR="00422B49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422B49" w:rsidP="00D93C1E" w:rsidR="00422B49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125.113,82</w:t>
            </w:r>
          </w:p>
        </w:tc>
        <w:tc>
          <w:tcPr>
            <w:tcW w:type="pct" w:w="787"/>
          </w:tcPr>
          <w:p w:rsidRDefault="00422B49" w:rsidP="00D93C1E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Opskrba prirodnim plinom</w:t>
            </w:r>
          </w:p>
          <w:p w:rsidRDefault="00422B49" w:rsidP="00D93C1E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 obračuni zateznih kamata</w:t>
            </w:r>
          </w:p>
        </w:tc>
        <w:tc>
          <w:tcPr>
            <w:tcW w:type="pct" w:w="509"/>
          </w:tcPr>
          <w:p w:rsidRDefault="00422B49" w:rsidP="00D93C1E" w:rsidR="00422B49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22B49" w:rsidP="00D93C1E" w:rsidR="00422B49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22B49" w:rsidP="00D93C1E" w:rsidR="00D93C1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125.113,82</w:t>
            </w:r>
          </w:p>
        </w:tc>
        <w:tc>
          <w:tcPr>
            <w:tcW w:type="pct" w:w="510"/>
          </w:tcPr>
          <w:p w:rsidRDefault="00D93C1E" w:rsidP="00D93C1E" w:rsidR="00D93C1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422B49" w:rsidP="005302A6" w:rsidR="00D93C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Opskrba prirodnim plinom</w:t>
            </w:r>
          </w:p>
          <w:p w:rsidRDefault="00422B49" w:rsidP="00422B49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 obračuni zateznih kamata</w:t>
            </w:r>
          </w:p>
          <w:p w:rsidRDefault="00422B49" w:rsidP="00422B49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77.060,52 kn)</w:t>
            </w:r>
          </w:p>
          <w:p w:rsidRDefault="00422B49" w:rsidP="00422B49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-909/14, 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-1101/11,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-125/12,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-989/14,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-3112/15,</w:t>
            </w:r>
          </w:p>
          <w:p w:rsidRDefault="00422B49" w:rsidP="00422B49" w:rsidR="00422B4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-102/15 kod.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Zorke Despot iz Zagreba</w:t>
            </w:r>
          </w:p>
          <w:p w:rsidRDefault="00C30452" w:rsidP="00422B49" w:rsidR="00C3045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965EB1" w:rsidP="00D93C1E" w:rsidR="00965EB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965EB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65EB1" w:rsidP="00D93C1E" w:rsidR="00D93C1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9B212E" w:rsidR="00815C63" w:rsidRPr="009D0FCD">
        <w:trPr>
          <w:trHeight w:val="983"/>
          <w:jc w:val="center"/>
        </w:trPr>
        <w:tc>
          <w:tcPr>
            <w:tcW w:type="pct" w:w="323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815C63" w:rsidP="00815C63" w:rsidR="00815C6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9B212E" w:rsidR="00815C63" w:rsidRPr="009D0FCD">
        <w:trPr>
          <w:trHeight w:val="983"/>
          <w:jc w:val="center"/>
        </w:trPr>
        <w:tc>
          <w:tcPr>
            <w:tcW w:type="pct" w:w="323"/>
            <w:vAlign w:val="center"/>
          </w:tcPr>
          <w:p w:rsidRDefault="00815C63" w:rsidP="00815C63" w:rsidR="00815C6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</w:p>
          <w:p w:rsidRDefault="00E13B0B" w:rsidP="00815C63" w:rsidR="00E13B0B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26"/>
            <w:vAlign w:val="center"/>
          </w:tcPr>
          <w:p w:rsidRDefault="00815C63" w:rsidP="002A53A7" w:rsidR="00815C63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ŠTEDBANKA d.d. u likvidaciji</w:t>
            </w:r>
          </w:p>
          <w:p w:rsidRDefault="00815C63" w:rsidP="002A53A7" w:rsidR="00815C63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OIB: 58063088591</w:t>
            </w:r>
          </w:p>
          <w:p w:rsidRDefault="00815C63" w:rsidP="002A53A7" w:rsidR="00815C63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avenija 3</w:t>
            </w:r>
          </w:p>
          <w:p w:rsidRDefault="002A53A7" w:rsidP="002A53A7" w:rsidR="002A53A7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A53A7" w:rsidP="002A53A7" w:rsidR="002A53A7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A53A7" w:rsidP="002A53A7" w:rsidR="002A53A7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A53A7" w:rsidP="002A53A7" w:rsidR="002A53A7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A53A7" w:rsidP="002A53A7" w:rsidR="002A53A7" w:rsidRPr="009D0FCD">
            <w:pPr>
              <w:pStyle w:val="Bezproreda"/>
              <w:spacing w:lineRule="auto" w:line="276"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2"/>
            <w:vAlign w:val="center"/>
          </w:tcPr>
          <w:p w:rsidRDefault="00815C63" w:rsidP="00815C63" w:rsidR="00815C63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2.073.240,25</w:t>
            </w:r>
          </w:p>
          <w:p w:rsidRDefault="00EB016B" w:rsidP="00815C63" w:rsidR="00EB016B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EB016B" w:rsidP="00815C63" w:rsidR="00EB016B" w:rsidRPr="009D0FCD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  <w:vAlign w:val="center"/>
          </w:tcPr>
          <w:p w:rsidRDefault="00815C63" w:rsidP="00815C63" w:rsidR="00815C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br. 05/2002. o založnom pravu na nekr</w:t>
            </w:r>
            <w:r w:rsidR="00CF1E74">
              <w:rPr>
                <w:rFonts w:hAnsi="Times New Roman" w:ascii="Times New Roman"/>
                <w:sz w:val="18"/>
                <w:szCs w:val="18"/>
              </w:rPr>
              <w:t>etninama radi osiguranja tražbin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e - OU-61/02 od 29.01.2002.s klauzulom ovršnosti,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Anex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 br. I s klauzulom ovršnosti – OU-149/02 od 14.02.2002.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g.,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te Ugovor o kreditu br. 42150 od 29.01.2002. g. </w:t>
            </w:r>
          </w:p>
          <w:p w:rsidRDefault="00815C63" w:rsidP="00815C63" w:rsidR="00815C63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  <w:vAlign w:val="center"/>
          </w:tcPr>
          <w:p w:rsidRDefault="00815C63" w:rsidP="00815C63" w:rsidR="00815C63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2.073.240,25</w:t>
            </w:r>
          </w:p>
          <w:p w:rsidRDefault="00EB016B" w:rsidP="00815C63" w:rsidR="00EB016B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EB016B" w:rsidP="00815C63" w:rsidR="00EB016B" w:rsidRPr="009D0FCD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  <w:vAlign w:val="center"/>
          </w:tcPr>
          <w:p w:rsidRDefault="00815C63" w:rsidP="00815C63" w:rsidR="00815C63" w:rsidRPr="009D0FCD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  <w:vAlign w:val="center"/>
          </w:tcPr>
          <w:p w:rsidRDefault="00815C63" w:rsidP="00815C63" w:rsidR="00815C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br. 05/2002. o založnom pravu na nekr</w:t>
            </w:r>
            <w:r w:rsidR="00CF1E74">
              <w:rPr>
                <w:rFonts w:hAnsi="Times New Roman" w:ascii="Times New Roman"/>
                <w:sz w:val="18"/>
                <w:szCs w:val="18"/>
              </w:rPr>
              <w:t>etninama radi osiguranja tražbin</w:t>
            </w:r>
            <w:r>
              <w:rPr>
                <w:rFonts w:hAnsi="Times New Roman" w:ascii="Times New Roman"/>
                <w:sz w:val="18"/>
                <w:szCs w:val="18"/>
              </w:rPr>
              <w:t>e - OU-61/02 od 29.01.2002.</w:t>
            </w:r>
            <w:r w:rsidR="00CF1E74">
              <w:rPr>
                <w:rFonts w:hAnsi="Times New Roman" w:ascii="Times New Roman"/>
                <w:sz w:val="18"/>
                <w:szCs w:val="18"/>
              </w:rPr>
              <w:t xml:space="preserve">g.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s klauzulom ovršnosti,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Anex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 br. I s klauzulom ovršnosti – OU-149/02 od 14.02.2002.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>, te Ugovor o kreditu br. 42150 od 29.01.2002.g</w:t>
            </w:r>
            <w:r w:rsidR="00CF1E74">
              <w:rPr>
                <w:rFonts w:hAnsi="Times New Roman" w:ascii="Times New Roman"/>
                <w:sz w:val="18"/>
                <w:szCs w:val="18"/>
              </w:rPr>
              <w:t>.</w:t>
            </w:r>
          </w:p>
          <w:p w:rsidRDefault="00815C63" w:rsidP="00815C63" w:rsidR="00815C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2.073.240,25 kn) na temelju gore navedenog.</w:t>
            </w:r>
          </w:p>
          <w:p w:rsidRDefault="00815C63" w:rsidP="00815C63" w:rsidR="00815C63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815C63" w:rsidP="00815C63" w:rsidR="00815C6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  <w:p w:rsidRDefault="00EB016B" w:rsidP="00815C63" w:rsidR="00EB016B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B016B" w:rsidP="00815C63" w:rsidR="00EB016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8B5CA4" w:rsidR="00815C63" w:rsidRPr="009D0FCD">
        <w:trPr>
          <w:trHeight w:val="2249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E13B0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</w:t>
            </w:r>
            <w:r w:rsidR="00E13B0B">
              <w:rPr>
                <w:rFonts w:hAnsi="Times New Roman" w:ascii="Times New Roman"/>
                <w:sz w:val="18"/>
                <w:szCs w:val="18"/>
              </w:rPr>
              <w:t>.</w:t>
            </w: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A53A7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HRVATSKE VODE</w:t>
            </w:r>
            <w:r w:rsidR="00815C63">
              <w:rPr>
                <w:rFonts w:hAnsi="Times New Roman" w:ascii="Times New Roman"/>
                <w:sz w:val="18"/>
                <w:szCs w:val="18"/>
              </w:rPr>
              <w:t>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osoba za upravljanje vodama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28921383001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Ulica grada Vukovara 220</w:t>
            </w: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11.576,50</w:t>
            </w:r>
          </w:p>
        </w:tc>
        <w:tc>
          <w:tcPr>
            <w:tcW w:type="pct" w:w="787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Zakon o financiranju vodnog gospodarstva (NN 153/09) i prateći propisi. </w:t>
            </w:r>
          </w:p>
          <w:p w:rsidRDefault="00CF1E74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Rješenja o ovrsi od 05.03.2008.g.</w:t>
            </w:r>
          </w:p>
          <w:p w:rsidRDefault="00815C63" w:rsidP="00815C63" w:rsidR="00CF1E7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10.11.2008.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,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21.01.2010.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>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24.11.2010.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11.576,50</w:t>
            </w:r>
          </w:p>
        </w:tc>
        <w:tc>
          <w:tcPr>
            <w:tcW w:type="pct" w:w="510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Zakon o financiranju vodnog gospodarstva (NN 153/09) i prateći propisi</w:t>
            </w:r>
          </w:p>
          <w:p w:rsidRDefault="00BB3576" w:rsidP="00815C63" w:rsidR="00BB357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11.576,50 kn):</w:t>
            </w:r>
          </w:p>
          <w:p w:rsidRDefault="00CF1E74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Rješenja o ovrsi od 05.03.2008.g.,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10.11.2008.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>, 21.01.2010.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  <w:r>
              <w:rPr>
                <w:rFonts w:hAnsi="Times New Roman" w:ascii="Times New Roman"/>
                <w:sz w:val="18"/>
                <w:szCs w:val="18"/>
              </w:rPr>
              <w:t>,</w:t>
            </w: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24.11.2010</w:t>
            </w:r>
            <w:r w:rsidR="00CF1E74">
              <w:rPr>
                <w:rFonts w:hAnsi="Times New Roman" w:ascii="Times New Roman"/>
                <w:sz w:val="18"/>
                <w:szCs w:val="18"/>
              </w:rPr>
              <w:t>.g.</w:t>
            </w: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8B5CA4" w:rsidR="00815C63" w:rsidRPr="009D0FCD">
        <w:trPr>
          <w:trHeight w:val="2249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E13B0B" w:rsidP="00815C63" w:rsidR="00E13B0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HEP ELEKTRA d.o.o.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43965974818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Ul. grada Vukovara 37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815C63" w:rsidR="00013DE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2.932,48</w:t>
            </w:r>
          </w:p>
        </w:tc>
        <w:tc>
          <w:tcPr>
            <w:tcW w:type="pct" w:w="787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 kartice analitičkog knjigovodstva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815C63" w:rsidR="00013DE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2.932,48</w:t>
            </w:r>
          </w:p>
        </w:tc>
        <w:tc>
          <w:tcPr>
            <w:tcW w:type="pct" w:w="510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 kartice analitičkog knjigovodstva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2.932,48  kn, glavnica i kamata):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-2848/17 od 08.08.2017.g.,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Lada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Draškić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Zagreba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815C63" w:rsidR="00815C63" w:rsidRPr="009D0FCD">
        <w:trPr>
          <w:trHeight w:val="1125"/>
          <w:jc w:val="center"/>
        </w:trPr>
        <w:tc>
          <w:tcPr>
            <w:tcW w:type="pct" w:w="323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815C63" w:rsidP="00815C63" w:rsidR="00815C6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8B5CA4" w:rsidR="00815C63" w:rsidRPr="009D0FCD">
        <w:trPr>
          <w:trHeight w:val="1407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ZAGREBAČKI HOLDING d.o.o.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Čistoća: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85584865987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Ulica grada Vukovara 41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                 </w:t>
            </w: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3.229,39</w:t>
            </w:r>
          </w:p>
        </w:tc>
        <w:tc>
          <w:tcPr>
            <w:tcW w:type="pct" w:w="787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Izvod  otvorenih stavaka na dan 27.12.2007., kamatni list za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-2285/2008.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3.229,39</w:t>
            </w:r>
          </w:p>
        </w:tc>
        <w:tc>
          <w:tcPr>
            <w:tcW w:type="pct" w:w="510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Izvod  otvorenih stavaka na dan 27.12.2007., kamatni list za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-2285/2008.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Ovršna isprava (na 3.229,39 kn): 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Čistoća: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-2285/2008 od 18.01.2018.g.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Ilinka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Lisonek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Zagreba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3D2627" w:rsidR="00815C63" w:rsidRPr="009D0FCD">
        <w:trPr>
          <w:trHeight w:val="1694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ADDIKO BANK d.d.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14036333877</w:t>
            </w:r>
          </w:p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6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9.598,46</w:t>
            </w:r>
          </w:p>
        </w:tc>
        <w:tc>
          <w:tcPr>
            <w:tcW w:type="pct" w:w="787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Izvod iz poslovnih knjiga na dan 10.09.2018.g.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9.598,46</w:t>
            </w:r>
          </w:p>
        </w:tc>
        <w:tc>
          <w:tcPr>
            <w:tcW w:type="pct" w:w="510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Izvod iz poslovnih knjiga na dan 10.09.2018.g.</w:t>
            </w: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</w:t>
            </w:r>
          </w:p>
        </w:tc>
      </w:tr>
      <w:tr w:rsidTr="00706197" w:rsidR="00815C63" w:rsidRPr="009D0FCD">
        <w:trPr>
          <w:trHeight w:val="983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HEP – Operater distribucijskog sustava d.o.o., Elektra Zagreb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46830600751</w:t>
            </w:r>
          </w:p>
          <w:p w:rsidRDefault="002A65E1" w:rsidP="00815C63" w:rsidR="002A65E1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Ul. grada Vukovara 37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4.462,44</w:t>
            </w:r>
          </w:p>
        </w:tc>
        <w:tc>
          <w:tcPr>
            <w:tcW w:type="pct" w:w="787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Kartica analitičkog knjigovodstva s navedenim  brojevima ispostavljenih računa 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4.462,44</w:t>
            </w:r>
          </w:p>
        </w:tc>
        <w:tc>
          <w:tcPr>
            <w:tcW w:type="pct" w:w="510"/>
          </w:tcPr>
          <w:p w:rsidRDefault="00815C63" w:rsidP="00815C63" w:rsidR="00815C6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Kartica analitičkog knjigovodstva s navedenim  brojevima ispostavljenih računa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3.384,90 kn):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-3123/2015 i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-3011/14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Lada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Draškić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Zagreba</w:t>
            </w:r>
          </w:p>
          <w:p w:rsidRDefault="00E13B0B" w:rsidP="00815C63" w:rsidR="00E13B0B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706197" w:rsidR="00815C63" w:rsidRPr="009D0FCD">
        <w:trPr>
          <w:trHeight w:val="983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FINANCIJSKA AGENCIJA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 85821130368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Ul. grada Vukovara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1..516,47</w:t>
            </w:r>
          </w:p>
        </w:tc>
        <w:tc>
          <w:tcPr>
            <w:tcW w:type="pct" w:w="787"/>
          </w:tcPr>
          <w:p w:rsidRDefault="00E13B0B" w:rsidP="00815C63" w:rsidR="00E13B0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obavljanju usluga certificiranja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1..516,47</w:t>
            </w:r>
          </w:p>
        </w:tc>
        <w:tc>
          <w:tcPr>
            <w:tcW w:type="pct" w:w="510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E13B0B" w:rsidP="00815C63" w:rsidR="00E13B0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obavljanju usluga certificiranja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1.516,47 kn):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-595/12 od 13.04.2012. g.,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 Nevenka Jukić</w:t>
            </w:r>
          </w:p>
          <w:p w:rsidRDefault="00E13B0B" w:rsidP="00815C63" w:rsidR="00E13B0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9C5086" w:rsidR="00815C63" w:rsidRPr="009D0FCD">
        <w:trPr>
          <w:trHeight w:val="983"/>
          <w:jc w:val="center"/>
        </w:trPr>
        <w:tc>
          <w:tcPr>
            <w:tcW w:type="pct" w:w="323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815C63" w:rsidP="00815C63" w:rsidR="00815C6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815C63" w:rsidP="00815C63" w:rsidR="00815C63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706197" w:rsidR="00815C63" w:rsidRPr="009D0FCD">
        <w:trPr>
          <w:trHeight w:val="983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READYMIX CROATIA d.o.o.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98290981639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Kaštel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Sućurac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, Fr. Tuđmana 45 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262.437,06</w:t>
            </w: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ovrsi, obračun kamata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262.437,06</w:t>
            </w: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ovrsi, obračun kamata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104.856,70 kn s kamatama):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-5036/2010 od 13.10.2010</w:t>
            </w:r>
            <w:r w:rsidR="00CF1E74">
              <w:rPr>
                <w:rFonts w:hAnsi="Times New Roman" w:ascii="Times New Roman"/>
                <w:sz w:val="18"/>
                <w:szCs w:val="18"/>
              </w:rPr>
              <w:t>.g.,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Trgovački sud u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Zagrebui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-209/08 od 09.09.2008.g.,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Zoran Vrsalović iz Rijeke</w:t>
            </w:r>
          </w:p>
          <w:p w:rsidRDefault="008A1008" w:rsidP="00815C63" w:rsidR="008A100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706197" w:rsidR="00815C63" w:rsidRPr="009D0FCD">
        <w:trPr>
          <w:trHeight w:val="983"/>
          <w:jc w:val="center"/>
        </w:trPr>
        <w:tc>
          <w:tcPr>
            <w:tcW w:type="pct" w:w="323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11.</w:t>
            </w:r>
          </w:p>
        </w:tc>
        <w:tc>
          <w:tcPr>
            <w:tcW w:type="pct" w:w="926"/>
          </w:tcPr>
          <w:p w:rsidRDefault="002A53A7" w:rsidP="00815C63" w:rsidR="002A53A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HRVATSKI TELEKOM d.d.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81793146560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R. F. Mihanovića 9</w:t>
            </w:r>
          </w:p>
        </w:tc>
        <w:tc>
          <w:tcPr>
            <w:tcW w:type="pct" w:w="602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815C63" w:rsidR="00013DE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12.325,17</w:t>
            </w:r>
          </w:p>
        </w:tc>
        <w:tc>
          <w:tcPr>
            <w:tcW w:type="pct" w:w="787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Izvod iz poslovnih knjiga sa specifikacijom potraživanja, obračun kamata</w:t>
            </w:r>
          </w:p>
        </w:tc>
        <w:tc>
          <w:tcPr>
            <w:tcW w:type="pct" w:w="509"/>
          </w:tcPr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815C63" w:rsidR="00013DE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12.325,17</w:t>
            </w:r>
          </w:p>
        </w:tc>
        <w:tc>
          <w:tcPr>
            <w:tcW w:type="pct" w:w="510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Izvod iz poslovnih knjiga sa specifikacijom potraživanja, obračun kamata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(na 4.277,09 kn):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-290/06 od 17.02.2006.</w:t>
            </w:r>
            <w:r w:rsidR="00CF1E74">
              <w:rPr>
                <w:rFonts w:hAnsi="Times New Roman" w:ascii="Times New Roman"/>
                <w:sz w:val="18"/>
                <w:szCs w:val="18"/>
              </w:rPr>
              <w:t>g.</w:t>
            </w:r>
          </w:p>
          <w:p w:rsidRDefault="00CF1E74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</w:t>
            </w:r>
            <w:r w:rsidR="00815C63">
              <w:rPr>
                <w:rFonts w:hAnsi="Times New Roman" w:ascii="Times New Roman"/>
                <w:sz w:val="18"/>
                <w:szCs w:val="18"/>
              </w:rPr>
              <w:t>rv</w:t>
            </w:r>
            <w:proofErr w:type="spellEnd"/>
            <w:r w:rsidR="00815C63">
              <w:rPr>
                <w:rFonts w:hAnsi="Times New Roman" w:ascii="Times New Roman"/>
                <w:sz w:val="18"/>
                <w:szCs w:val="18"/>
              </w:rPr>
              <w:t>-299/06 od 17.02.2006.</w:t>
            </w:r>
            <w:r>
              <w:rPr>
                <w:rFonts w:hAnsi="Times New Roman" w:ascii="Times New Roman"/>
                <w:sz w:val="18"/>
                <w:szCs w:val="18"/>
              </w:rPr>
              <w:t>g.,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Vladimir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Marčenko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iz Zagreba </w:t>
            </w: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815C63" w:rsidR="00013DE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15C63" w:rsidP="00815C63" w:rsidR="00815C6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</w:tbl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1B7736" w:rsidP="003D1B32" w:rsidR="001B773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8A1008" w:rsidP="003D1B32" w:rsidR="008A1008">
      <w:pPr>
        <w:rPr>
          <w:rFonts w:hAnsi="Times New Roman" w:ascii="Times New Roman"/>
          <w:b/>
          <w:sz w:val="18"/>
          <w:szCs w:val="18"/>
        </w:rPr>
      </w:pPr>
    </w:p>
    <w:p w:rsidRDefault="004E3FE8" w:rsidP="004E3FE8" w:rsidR="004E3FE8">
      <w:pPr>
        <w:pStyle w:val="Odlomakpopisa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u w:val="single"/>
        </w:rPr>
      </w:pPr>
      <w:r w:rsidRPr="002E0AE9">
        <w:rPr>
          <w:rFonts w:hAnsi="Times New Roman" w:ascii="Times New Roman"/>
          <w:sz w:val="24"/>
          <w:szCs w:val="24"/>
        </w:rPr>
        <w:t>TABLICA RAZLUČNIH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7"/>
        <w:gridCol w:w="2160"/>
        <w:gridCol w:w="1441"/>
        <w:gridCol w:w="1871"/>
        <w:gridCol w:w="1730"/>
        <w:gridCol w:w="1582"/>
        <w:gridCol w:w="3893"/>
        <w:gridCol w:w="2305"/>
      </w:tblGrid>
      <w:tr w:rsidTr="00A22299" w:rsidR="00FE64E2" w:rsidRPr="009D0FCD">
        <w:trPr>
          <w:jc w:val="center"/>
        </w:trPr>
        <w:tc>
          <w:tcPr>
            <w:tcW w:type="pct" w:w="228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</w:tc>
        <w:tc>
          <w:tcPr>
            <w:tcW w:type="pct" w:w="688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59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</w:t>
            </w:r>
            <w:r w:rsidR="005D2D73">
              <w:rPr>
                <w:rFonts w:hAnsi="Times New Roman" w:ascii="Times New Roman"/>
                <w:sz w:val="18"/>
                <w:szCs w:val="18"/>
              </w:rPr>
              <w:t>I</w:t>
            </w:r>
            <w:r>
              <w:rPr>
                <w:rFonts w:hAnsi="Times New Roman" w:ascii="Times New Roman"/>
                <w:sz w:val="18"/>
                <w:szCs w:val="18"/>
              </w:rPr>
              <w:t>B</w:t>
            </w:r>
          </w:p>
        </w:tc>
        <w:tc>
          <w:tcPr>
            <w:tcW w:type="pct" w:w="596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Adresa / sjedište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51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Javna knjiga u koju je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504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Iznos tražbine osigurane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razlučnim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pravom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(kn)</w:t>
            </w:r>
          </w:p>
        </w:tc>
        <w:tc>
          <w:tcPr>
            <w:tcW w:type="pct" w:w="1240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Pravnu osnovu tražbine osigurane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razlučnim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pravom</w:t>
            </w:r>
          </w:p>
        </w:tc>
        <w:tc>
          <w:tcPr>
            <w:tcW w:type="pct" w:w="734"/>
            <w:vAlign w:val="center"/>
          </w:tcPr>
          <w:p w:rsidRDefault="00FE64E2" w:rsidP="00FE64E2" w:rsidR="00FE64E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Dio imovine na koji se odnosi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</w:t>
            </w:r>
          </w:p>
        </w:tc>
      </w:tr>
      <w:tr w:rsidTr="00A22299" w:rsidR="00FE64E2" w:rsidRPr="009D0FCD">
        <w:trPr>
          <w:jc w:val="center"/>
        </w:trPr>
        <w:tc>
          <w:tcPr>
            <w:tcW w:type="pct" w:w="228"/>
          </w:tcPr>
          <w:p w:rsidRDefault="00FE64E2" w:rsidP="00FE64E2" w:rsidR="00FE64E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E64E2" w:rsidP="00FE64E2" w:rsidR="00FE64E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FE64E2" w:rsidP="00FE64E2" w:rsidR="00FE64E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E64E2" w:rsidP="00FE64E2" w:rsidR="00FE64E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8"/>
          </w:tcPr>
          <w:p w:rsidRDefault="00013DEC" w:rsidP="002B4E0E" w:rsidR="00013DE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B4E0E" w:rsidP="002B4E0E" w:rsidR="002B4E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5D2D73" w:rsidP="002B4E0E" w:rsidR="005D2D7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Porezna uprava</w:t>
            </w:r>
          </w:p>
          <w:p w:rsidRDefault="002B4E0E" w:rsidP="002B4E0E" w:rsidR="002B4E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ŽDO </w:t>
            </w:r>
          </w:p>
          <w:p w:rsidRDefault="00FE64E2" w:rsidP="002B4E0E" w:rsidR="00FE64E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59"/>
            <w:vAlign w:val="center"/>
          </w:tcPr>
          <w:p w:rsidRDefault="002B4E0E" w:rsidP="002B4E0E" w:rsidR="002B4E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  <w:p w:rsidRDefault="00FE64E2" w:rsidP="002B4E0E" w:rsidR="00FE64E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2B4E0E" w:rsidP="002B4E0E" w:rsidR="002B4E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2B4E0E" w:rsidP="002B4E0E" w:rsidR="00FE64E2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Savska cesta 41</w:t>
            </w:r>
          </w:p>
        </w:tc>
        <w:tc>
          <w:tcPr>
            <w:tcW w:type="pct" w:w="551"/>
            <w:vAlign w:val="center"/>
          </w:tcPr>
          <w:p w:rsidRDefault="002266F6" w:rsidP="00FE64E2" w:rsidR="002266F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Općinski građanski sud u Zagrebu, </w:t>
            </w:r>
          </w:p>
          <w:p w:rsidRDefault="002266F6" w:rsidP="00E34CFC" w:rsidR="00FE64E2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</w:t>
            </w:r>
            <w:r w:rsidR="00010644">
              <w:rPr>
                <w:rFonts w:hAnsi="Times New Roman" w:ascii="Times New Roman"/>
                <w:sz w:val="18"/>
                <w:szCs w:val="18"/>
              </w:rPr>
              <w:t>11756/09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od </w:t>
            </w:r>
            <w:r w:rsidR="00010644">
              <w:rPr>
                <w:rFonts w:hAnsi="Times New Roman" w:ascii="Times New Roman"/>
                <w:sz w:val="18"/>
                <w:szCs w:val="18"/>
              </w:rPr>
              <w:t>03.03.2009.</w:t>
            </w:r>
            <w:r>
              <w:rPr>
                <w:rFonts w:hAnsi="Times New Roman" w:ascii="Times New Roman"/>
                <w:sz w:val="18"/>
                <w:szCs w:val="18"/>
              </w:rPr>
              <w:t>g.</w:t>
            </w:r>
          </w:p>
        </w:tc>
        <w:tc>
          <w:tcPr>
            <w:tcW w:type="pct" w:w="504"/>
            <w:vAlign w:val="center"/>
          </w:tcPr>
          <w:p w:rsidRDefault="003B73AF" w:rsidP="00FE64E2" w:rsidR="00FE64E2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1.017.367,88</w:t>
            </w:r>
          </w:p>
        </w:tc>
        <w:tc>
          <w:tcPr>
            <w:tcW w:type="pct" w:w="1240"/>
            <w:vAlign w:val="center"/>
          </w:tcPr>
          <w:p w:rsidRDefault="008D79AC" w:rsidP="00FE64E2" w:rsidR="008D79A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Općinski građanski sud u Zagrebu </w:t>
            </w:r>
          </w:p>
          <w:p w:rsidRDefault="00FE64E2" w:rsidP="00FE64E2" w:rsidR="00FE64E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</w:t>
            </w:r>
            <w:r w:rsidR="003B73AF">
              <w:rPr>
                <w:rFonts w:hAnsi="Times New Roman" w:ascii="Times New Roman"/>
                <w:sz w:val="18"/>
                <w:szCs w:val="18"/>
              </w:rPr>
              <w:t xml:space="preserve">516/09-2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od </w:t>
            </w:r>
            <w:r w:rsidR="003B73AF">
              <w:rPr>
                <w:rFonts w:hAnsi="Times New Roman" w:ascii="Times New Roman"/>
                <w:sz w:val="18"/>
                <w:szCs w:val="18"/>
              </w:rPr>
              <w:t>23</w:t>
            </w:r>
            <w:r>
              <w:rPr>
                <w:rFonts w:hAnsi="Times New Roman" w:ascii="Times New Roman"/>
                <w:sz w:val="18"/>
                <w:szCs w:val="18"/>
              </w:rPr>
              <w:t>.</w:t>
            </w:r>
            <w:r w:rsidR="003B73AF">
              <w:rPr>
                <w:rFonts w:hAnsi="Times New Roman" w:ascii="Times New Roman"/>
                <w:sz w:val="18"/>
                <w:szCs w:val="18"/>
              </w:rPr>
              <w:t>02</w:t>
            </w:r>
            <w:r>
              <w:rPr>
                <w:rFonts w:hAnsi="Times New Roman" w:ascii="Times New Roman"/>
                <w:sz w:val="18"/>
                <w:szCs w:val="18"/>
              </w:rPr>
              <w:t>.20</w:t>
            </w:r>
            <w:r w:rsidR="003B73AF">
              <w:rPr>
                <w:rFonts w:hAnsi="Times New Roman" w:ascii="Times New Roman"/>
                <w:sz w:val="18"/>
                <w:szCs w:val="18"/>
              </w:rPr>
              <w:t>09</w:t>
            </w:r>
            <w:r>
              <w:rPr>
                <w:rFonts w:hAnsi="Times New Roman" w:ascii="Times New Roman"/>
                <w:sz w:val="18"/>
                <w:szCs w:val="18"/>
              </w:rPr>
              <w:t>.g</w:t>
            </w:r>
            <w:r w:rsidR="00E34CFC">
              <w:rPr>
                <w:rFonts w:hAnsi="Times New Roman" w:ascii="Times New Roman"/>
                <w:sz w:val="18"/>
                <w:szCs w:val="18"/>
              </w:rPr>
              <w:t>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FE64E2" w:rsidP="00FE64E2" w:rsidR="00FE64E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34"/>
            <w:vAlign w:val="center"/>
          </w:tcPr>
          <w:p w:rsidRDefault="003B73AF" w:rsidP="003B73AF" w:rsidR="003B73A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</w:t>
            </w:r>
            <w:r w:rsidR="002266F6">
              <w:rPr>
                <w:rFonts w:hAnsi="Times New Roman" w:ascii="Times New Roman"/>
                <w:sz w:val="18"/>
                <w:szCs w:val="18"/>
              </w:rPr>
              <w:t xml:space="preserve">.o. </w:t>
            </w:r>
            <w:r>
              <w:rPr>
                <w:rFonts w:hAnsi="Times New Roman" w:ascii="Times New Roman"/>
                <w:sz w:val="18"/>
                <w:szCs w:val="18"/>
              </w:rPr>
              <w:t>Remete</w:t>
            </w:r>
            <w:r w:rsidR="002266F6">
              <w:rPr>
                <w:rFonts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 w:rsidR="002266F6">
              <w:rPr>
                <w:rFonts w:hAnsi="Times New Roman" w:ascii="Times New Roman"/>
                <w:sz w:val="18"/>
                <w:szCs w:val="18"/>
              </w:rPr>
              <w:t>zk</w:t>
            </w:r>
            <w:proofErr w:type="spellEnd"/>
            <w:r w:rsidR="002266F6">
              <w:rPr>
                <w:rFonts w:hAnsi="Times New Roman" w:ascii="Times New Roman"/>
                <w:sz w:val="18"/>
                <w:szCs w:val="18"/>
              </w:rPr>
              <w:t xml:space="preserve">. ul. </w:t>
            </w:r>
            <w:r>
              <w:rPr>
                <w:rFonts w:hAnsi="Times New Roman" w:ascii="Times New Roman"/>
                <w:sz w:val="18"/>
                <w:szCs w:val="18"/>
              </w:rPr>
              <w:t>6709</w:t>
            </w:r>
            <w:r w:rsidR="002266F6">
              <w:rPr>
                <w:rFonts w:hAnsi="Times New Roman" w:ascii="Times New Roman"/>
                <w:sz w:val="18"/>
                <w:szCs w:val="18"/>
              </w:rPr>
              <w:t xml:space="preserve">,  </w:t>
            </w:r>
            <w:proofErr w:type="spellStart"/>
            <w:r w:rsidR="008035DB">
              <w:rPr>
                <w:rFonts w:hAnsi="Times New Roman" w:ascii="Times New Roman"/>
                <w:sz w:val="18"/>
                <w:szCs w:val="18"/>
              </w:rPr>
              <w:t>k.č</w:t>
            </w:r>
            <w:proofErr w:type="spellEnd"/>
            <w:r w:rsidR="008035DB">
              <w:rPr>
                <w:rFonts w:hAnsi="Times New Roman" w:ascii="Times New Roman"/>
                <w:sz w:val="18"/>
                <w:szCs w:val="18"/>
              </w:rPr>
              <w:t xml:space="preserve">. 3507/10, </w:t>
            </w:r>
            <w:r w:rsidR="002266F6">
              <w:rPr>
                <w:rFonts w:hAnsi="Times New Roman" w:ascii="Times New Roman"/>
                <w:sz w:val="18"/>
                <w:szCs w:val="18"/>
              </w:rPr>
              <w:t>suvlasnički dio:</w:t>
            </w:r>
          </w:p>
          <w:p w:rsidRDefault="003B73AF" w:rsidP="002C1BAA" w:rsidR="00FE64E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½ E</w:t>
            </w:r>
            <w:r w:rsidR="004F3674">
              <w:rPr>
                <w:rFonts w:hAnsi="Times New Roman" w:ascii="Times New Roman"/>
                <w:sz w:val="18"/>
                <w:szCs w:val="18"/>
              </w:rPr>
              <w:t>-1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5,75/</w:t>
            </w:r>
            <w:r w:rsidR="002266F6">
              <w:rPr>
                <w:rFonts w:hAnsi="Times New Roman" w:ascii="Times New Roman"/>
                <w:sz w:val="18"/>
                <w:szCs w:val="18"/>
              </w:rPr>
              <w:t>100, E-</w:t>
            </w:r>
            <w:r w:rsidR="004F3674">
              <w:rPr>
                <w:rFonts w:hAnsi="Times New Roman" w:ascii="Times New Roman"/>
                <w:sz w:val="18"/>
                <w:szCs w:val="18"/>
              </w:rPr>
              <w:t>2 4,87/100 i</w:t>
            </w:r>
            <w:r w:rsidR="002266F6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4F3674">
              <w:rPr>
                <w:rFonts w:hAnsi="Times New Roman" w:ascii="Times New Roman"/>
                <w:sz w:val="18"/>
                <w:szCs w:val="18"/>
              </w:rPr>
              <w:t>E-4</w:t>
            </w:r>
            <w:r>
              <w:rPr>
                <w:rFonts w:hAnsi="Times New Roman" w:ascii="Times New Roman"/>
                <w:sz w:val="18"/>
                <w:szCs w:val="18"/>
              </w:rPr>
              <w:t>,</w:t>
            </w:r>
            <w:r w:rsidR="004F3674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sz w:val="18"/>
                <w:szCs w:val="18"/>
              </w:rPr>
              <w:t>54/100</w:t>
            </w:r>
            <w:r w:rsidR="002C1BAA">
              <w:rPr>
                <w:rFonts w:hAnsi="Times New Roman" w:ascii="Times New Roman"/>
                <w:sz w:val="18"/>
                <w:szCs w:val="18"/>
              </w:rPr>
              <w:t>, u naravi ½ garaže A, g</w:t>
            </w:r>
            <w:r w:rsidR="004F3674">
              <w:rPr>
                <w:rFonts w:hAnsi="Times New Roman" w:ascii="Times New Roman"/>
                <w:sz w:val="18"/>
                <w:szCs w:val="18"/>
              </w:rPr>
              <w:t>araža B i garaža D u suterenu</w:t>
            </w:r>
            <w:r w:rsidR="002C1BAA">
              <w:rPr>
                <w:rFonts w:hAnsi="Times New Roman" w:ascii="Times New Roman"/>
                <w:sz w:val="18"/>
                <w:szCs w:val="18"/>
              </w:rPr>
              <w:t xml:space="preserve"> zgrade u Zagrebu, </w:t>
            </w:r>
            <w:proofErr w:type="spellStart"/>
            <w:r w:rsidR="002C1BAA">
              <w:rPr>
                <w:rFonts w:hAnsi="Times New Roman" w:ascii="Times New Roman"/>
                <w:sz w:val="18"/>
                <w:szCs w:val="18"/>
              </w:rPr>
              <w:t>Kvintička</w:t>
            </w:r>
            <w:proofErr w:type="spellEnd"/>
            <w:r w:rsidR="002C1BAA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B6762D">
              <w:rPr>
                <w:rFonts w:hAnsi="Times New Roman" w:ascii="Times New Roman"/>
                <w:sz w:val="18"/>
                <w:szCs w:val="18"/>
              </w:rPr>
              <w:t>53</w:t>
            </w:r>
            <w:r w:rsidR="004F3674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</w:tr>
      <w:tr w:rsidTr="00494E6E" w:rsidR="00010644" w:rsidRPr="009D0FCD">
        <w:trPr>
          <w:jc w:val="center"/>
        </w:trPr>
        <w:tc>
          <w:tcPr>
            <w:tcW w:type="pct" w:w="228"/>
          </w:tcPr>
          <w:p w:rsidRDefault="00010644" w:rsidP="00010644" w:rsidR="00010644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10644" w:rsidP="00010644" w:rsidR="00010644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</w:p>
          <w:p w:rsidRDefault="00010644" w:rsidP="00010644" w:rsidR="00010644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8"/>
            <w:vAlign w:val="center"/>
          </w:tcPr>
          <w:p w:rsidRDefault="00010644" w:rsidP="00013DEC" w:rsidR="00010644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ŠTEDBANKA d.d.</w:t>
            </w:r>
          </w:p>
          <w:p w:rsidRDefault="00010644" w:rsidP="00013DEC" w:rsidR="00010644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 likvidaciji</w:t>
            </w:r>
          </w:p>
          <w:p w:rsidRDefault="00013DEC" w:rsidP="00013DEC" w:rsidR="00013DEC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010644" w:rsidP="00010644" w:rsidR="00010644" w:rsidRPr="009D0FCD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59"/>
            <w:vAlign w:val="center"/>
          </w:tcPr>
          <w:p w:rsidRDefault="00010644" w:rsidP="00010644" w:rsidR="00010644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58063088591</w:t>
            </w:r>
          </w:p>
          <w:p w:rsidRDefault="00013DEC" w:rsidP="00010644" w:rsidR="00013DEC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 w:rsidRPr="009D0FCD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010644" w:rsidP="00010644" w:rsidR="0001064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avenija 3</w:t>
            </w:r>
          </w:p>
          <w:p w:rsidRDefault="00013DEC" w:rsidP="00010644" w:rsidR="00013DE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13DEC" w:rsidP="00010644" w:rsidR="00013DE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51"/>
            <w:vAlign w:val="center"/>
          </w:tcPr>
          <w:p w:rsidRDefault="00376AEF" w:rsidP="00010644" w:rsidR="0001064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Općinski</w:t>
            </w:r>
            <w:r w:rsidRPr="00581A81">
              <w:rPr>
                <w:rFonts w:hAnsi="Times New Roman" w:ascii="Times New Roman"/>
                <w:sz w:val="18"/>
                <w:szCs w:val="18"/>
              </w:rPr>
              <w:t xml:space="preserve"> suda u </w:t>
            </w:r>
            <w:r>
              <w:rPr>
                <w:rFonts w:hAnsi="Times New Roman" w:ascii="Times New Roman"/>
                <w:sz w:val="18"/>
                <w:szCs w:val="18"/>
              </w:rPr>
              <w:t>Zadru</w:t>
            </w:r>
          </w:p>
          <w:p w:rsidRDefault="00376AEF" w:rsidP="00010644" w:rsidR="00376AE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Z-125/02</w:t>
            </w:r>
          </w:p>
          <w:p w:rsidRDefault="00376AEF" w:rsidP="00010644" w:rsidR="00376AE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od 04.02.2002.g,</w:t>
            </w:r>
          </w:p>
          <w:p w:rsidRDefault="00013DEC" w:rsidP="00010644" w:rsidR="00013DE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376AEF" w:rsidP="00010644" w:rsidR="00376AE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4"/>
            <w:vAlign w:val="center"/>
          </w:tcPr>
          <w:p w:rsidRDefault="00010644" w:rsidP="00010644" w:rsidR="00010644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2.073.240,25</w:t>
            </w:r>
          </w:p>
        </w:tc>
        <w:tc>
          <w:tcPr>
            <w:tcW w:type="pct" w:w="1240"/>
            <w:vAlign w:val="center"/>
          </w:tcPr>
          <w:p w:rsidRDefault="00010644" w:rsidP="00010644" w:rsidR="0001064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Sporazum br. 05/2002. o založnom pravu na nekretninama radi osiguranja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tražbibe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- OU-61/02 od 29.01.2002.s klauzulom ovršnosti,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Anex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 br. I s klauzulom ovršnosti – OU-149/02 od 14.02.2002., te Ugovor o kreditu br. 4215</w:t>
            </w:r>
            <w:r w:rsidR="00376AEF">
              <w:rPr>
                <w:rFonts w:hAnsi="Times New Roman" w:ascii="Times New Roman"/>
                <w:sz w:val="18"/>
                <w:szCs w:val="18"/>
              </w:rPr>
              <w:t>-0</w:t>
            </w:r>
            <w:r>
              <w:rPr>
                <w:rFonts w:hAnsi="Times New Roman" w:ascii="Times New Roman"/>
                <w:sz w:val="18"/>
                <w:szCs w:val="18"/>
              </w:rPr>
              <w:t>0</w:t>
            </w:r>
            <w:r w:rsidR="00376AEF">
              <w:rPr>
                <w:rFonts w:hAnsi="Times New Roman" w:ascii="Times New Roman"/>
                <w:sz w:val="18"/>
                <w:szCs w:val="18"/>
              </w:rPr>
              <w:t>/02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od 29.01.2002. g. </w:t>
            </w:r>
          </w:p>
          <w:p w:rsidRDefault="00010644" w:rsidP="00010644" w:rsidR="0001064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34"/>
            <w:vAlign w:val="center"/>
          </w:tcPr>
          <w:p w:rsidRDefault="00581A81" w:rsidP="00010644" w:rsidR="00581A81" w:rsidRPr="00581A8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581A81">
              <w:rPr>
                <w:rFonts w:hAnsi="Times New Roman" w:ascii="Times New Roman"/>
                <w:sz w:val="18"/>
                <w:szCs w:val="18"/>
              </w:rPr>
              <w:t xml:space="preserve">Zemljišno knjižni odjel Pag, k.o. Kolan, </w:t>
            </w:r>
            <w:proofErr w:type="spellStart"/>
            <w:r w:rsidRPr="00581A81">
              <w:rPr>
                <w:rFonts w:hAnsi="Times New Roman" w:ascii="Times New Roman"/>
                <w:sz w:val="18"/>
                <w:szCs w:val="18"/>
              </w:rPr>
              <w:t>zk</w:t>
            </w:r>
            <w:proofErr w:type="spellEnd"/>
            <w:r w:rsidRPr="00581A81">
              <w:rPr>
                <w:rFonts w:hAnsi="Times New Roman" w:ascii="Times New Roman"/>
                <w:sz w:val="18"/>
                <w:szCs w:val="18"/>
              </w:rPr>
              <w:t>. ul. 2394, k.č.br. 2906/517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., te </w:t>
            </w:r>
            <w:r w:rsidRPr="00581A81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581A81" w:rsidP="00581A81" w:rsidR="0001064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581A81">
              <w:rPr>
                <w:rFonts w:hAnsi="Times New Roman" w:ascii="Times New Roman"/>
                <w:sz w:val="18"/>
                <w:szCs w:val="18"/>
              </w:rPr>
              <w:t xml:space="preserve">Zemljišno knjižni odjel Pag, k.o. Novalja, </w:t>
            </w:r>
            <w:proofErr w:type="spellStart"/>
            <w:r w:rsidRPr="00581A81">
              <w:rPr>
                <w:rFonts w:hAnsi="Times New Roman" w:ascii="Times New Roman"/>
                <w:sz w:val="18"/>
                <w:szCs w:val="18"/>
              </w:rPr>
              <w:t>zk</w:t>
            </w:r>
            <w:proofErr w:type="spellEnd"/>
            <w:r w:rsidRPr="00581A81">
              <w:rPr>
                <w:rFonts w:hAnsi="Times New Roman" w:ascii="Times New Roman"/>
                <w:sz w:val="18"/>
                <w:szCs w:val="18"/>
              </w:rPr>
              <w:t xml:space="preserve">. ul. 4359, k.č.br.1816/166 (u naravi Vila 24, </w:t>
            </w:r>
            <w:proofErr w:type="spellStart"/>
            <w:r w:rsidRPr="00581A81">
              <w:rPr>
                <w:rFonts w:hAnsi="Times New Roman" w:ascii="Times New Roman"/>
                <w:sz w:val="18"/>
                <w:szCs w:val="18"/>
              </w:rPr>
              <w:t>Gajac</w:t>
            </w:r>
            <w:proofErr w:type="spellEnd"/>
            <w:r w:rsidRPr="00581A81">
              <w:rPr>
                <w:rFonts w:hAnsi="Times New Roman" w:ascii="Times New Roman"/>
                <w:sz w:val="18"/>
                <w:szCs w:val="18"/>
              </w:rPr>
              <w:t xml:space="preserve"> „B“ 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od </w:t>
            </w:r>
            <w:r w:rsidRPr="00581A81">
              <w:rPr>
                <w:rFonts w:hAnsi="Times New Roman" w:ascii="Times New Roman"/>
                <w:sz w:val="18"/>
                <w:szCs w:val="18"/>
              </w:rPr>
              <w:t xml:space="preserve">77 m2  i  Dvor </w:t>
            </w:r>
            <w:proofErr w:type="spellStart"/>
            <w:r w:rsidRPr="00581A81">
              <w:rPr>
                <w:rFonts w:hAnsi="Times New Roman" w:ascii="Times New Roman"/>
                <w:sz w:val="18"/>
                <w:szCs w:val="18"/>
              </w:rPr>
              <w:t>Gajac</w:t>
            </w:r>
            <w:proofErr w:type="spellEnd"/>
            <w:r w:rsidRPr="00581A81">
              <w:rPr>
                <w:rFonts w:hAnsi="Times New Roman" w:ascii="Times New Roman"/>
                <w:sz w:val="18"/>
                <w:szCs w:val="18"/>
              </w:rPr>
              <w:t xml:space="preserve"> „B“ </w:t>
            </w:r>
            <w:r>
              <w:rPr>
                <w:rFonts w:hAnsi="Times New Roman" w:ascii="Times New Roman"/>
                <w:sz w:val="18"/>
                <w:szCs w:val="18"/>
              </w:rPr>
              <w:t>od 55 m2, te</w:t>
            </w:r>
            <w:r w:rsidRPr="00581A81">
              <w:rPr>
                <w:rFonts w:hAnsi="Times New Roman" w:ascii="Times New Roman"/>
                <w:sz w:val="18"/>
                <w:szCs w:val="18"/>
              </w:rPr>
              <w:t xml:space="preserve"> pašnjak u zoni </w:t>
            </w:r>
            <w:proofErr w:type="spellStart"/>
            <w:r w:rsidRPr="00581A81">
              <w:rPr>
                <w:rFonts w:hAnsi="Times New Roman" w:ascii="Times New Roman"/>
                <w:sz w:val="18"/>
                <w:szCs w:val="18"/>
              </w:rPr>
              <w:t>Gajac</w:t>
            </w:r>
            <w:proofErr w:type="spellEnd"/>
            <w:r w:rsidRPr="00581A81">
              <w:rPr>
                <w:rFonts w:hAnsi="Times New Roman" w:ascii="Times New Roman"/>
                <w:sz w:val="18"/>
                <w:szCs w:val="18"/>
              </w:rPr>
              <w:t xml:space="preserve"> A od 1898 m2</w:t>
            </w:r>
            <w:r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</w:tr>
    </w:tbl>
    <w:p w:rsidRDefault="004A5EC3" w:rsidP="00702487" w:rsidR="004A5EC3">
      <w:pPr>
        <w:jc w:val="center"/>
        <w:rPr>
          <w:rFonts w:hAnsi="Times New Roman" w:ascii="Times New Roman"/>
          <w:sz w:val="18"/>
          <w:szCs w:val="18"/>
        </w:rPr>
      </w:pPr>
    </w:p>
    <w:p w:rsidRDefault="00701F05" w:rsidP="00702487" w:rsidR="00701F05">
      <w:pPr>
        <w:jc w:val="center"/>
        <w:rPr>
          <w:rFonts w:hAnsi="Times New Roman" w:ascii="Times New Roman"/>
          <w:sz w:val="18"/>
          <w:szCs w:val="18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IZLUČNIH PRAVA</w:t>
      </w:r>
    </w:p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15"/>
        <w:gridCol w:w="2791"/>
        <w:gridCol w:w="2074"/>
        <w:gridCol w:w="2073"/>
        <w:gridCol w:w="2207"/>
        <w:gridCol w:w="1630"/>
        <w:gridCol w:w="1630"/>
      </w:tblGrid>
      <w:tr w:rsidTr="00A22299" w:rsidR="00A22299" w:rsidRPr="009D0FCD">
        <w:trPr>
          <w:jc w:val="center"/>
        </w:trPr>
        <w:tc>
          <w:tcPr>
            <w:tcW w:type="pct" w:w="638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81"/>
            <w:vAlign w:val="center"/>
          </w:tcPr>
          <w:p w:rsidRDefault="00A22299" w:rsidP="000F189F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Ime i prezime / tvrtka ili naziv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776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Adresa / sjedište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izlučnog prava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Predmet izlučnog prava</w:t>
            </w:r>
          </w:p>
        </w:tc>
      </w:tr>
      <w:tr w:rsidTr="00A22299" w:rsidR="00A22299" w:rsidRPr="009D0FCD">
        <w:trPr>
          <w:jc w:val="center"/>
        </w:trPr>
        <w:tc>
          <w:tcPr>
            <w:tcW w:type="pct" w:w="638"/>
          </w:tcPr>
          <w:p w:rsidRDefault="00A22299" w:rsidP="00096FEA" w:rsidR="00A22299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22299" w:rsidP="00096FEA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pct" w:w="981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76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p w:rsidRDefault="00B25138" w:rsidR="00B25138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</w:p>
    <w:p w:rsidRDefault="00E72F63" w:rsidP="00E34CFC" w:rsidR="00E34CF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096FEA" w:rsidRPr="00096FEA">
        <w:rPr>
          <w:rFonts w:hAnsi="Times New Roman" w:ascii="Times New Roman"/>
          <w:sz w:val="24"/>
          <w:szCs w:val="24"/>
        </w:rPr>
        <w:t>Rije</w:t>
      </w:r>
      <w:r>
        <w:rPr>
          <w:rFonts w:hAnsi="Times New Roman" w:ascii="Times New Roman"/>
          <w:sz w:val="24"/>
          <w:szCs w:val="24"/>
        </w:rPr>
        <w:t>ci</w:t>
      </w:r>
      <w:r w:rsidR="002A53A7">
        <w:rPr>
          <w:rFonts w:hAnsi="Times New Roman" w:ascii="Times New Roman"/>
          <w:sz w:val="24"/>
          <w:szCs w:val="24"/>
        </w:rPr>
        <w:t>, 17</w:t>
      </w:r>
      <w:r w:rsidR="00C907D8">
        <w:rPr>
          <w:rFonts w:hAnsi="Times New Roman" w:ascii="Times New Roman"/>
          <w:sz w:val="24"/>
          <w:szCs w:val="24"/>
        </w:rPr>
        <w:t xml:space="preserve">. </w:t>
      </w:r>
      <w:r w:rsidR="002A53A7">
        <w:rPr>
          <w:rFonts w:hAnsi="Times New Roman" w:ascii="Times New Roman"/>
          <w:sz w:val="24"/>
          <w:szCs w:val="24"/>
        </w:rPr>
        <w:t xml:space="preserve">prosinca </w:t>
      </w:r>
      <w:r w:rsidR="00491544">
        <w:rPr>
          <w:rFonts w:hAnsi="Times New Roman" w:ascii="Times New Roman"/>
          <w:sz w:val="24"/>
          <w:szCs w:val="24"/>
        </w:rPr>
        <w:t>2018</w:t>
      </w:r>
      <w:r w:rsidR="005B2759">
        <w:rPr>
          <w:rFonts w:hAnsi="Times New Roman" w:ascii="Times New Roman"/>
          <w:sz w:val="24"/>
          <w:szCs w:val="24"/>
        </w:rPr>
        <w:t>. godine.</w:t>
      </w:r>
      <w:r w:rsidR="00B25138" w:rsidRPr="00096FEA">
        <w:rPr>
          <w:rFonts w:hAnsi="Times New Roman" w:ascii="Times New Roman"/>
          <w:sz w:val="24"/>
          <w:szCs w:val="24"/>
        </w:rPr>
        <w:tab/>
      </w:r>
      <w:r w:rsidR="008D5207">
        <w:rPr>
          <w:rFonts w:hAnsi="Times New Roman" w:ascii="Times New Roman"/>
          <w:sz w:val="24"/>
          <w:szCs w:val="24"/>
        </w:rPr>
        <w:t xml:space="preserve">  </w:t>
      </w:r>
      <w:r w:rsidR="00096FEA">
        <w:rPr>
          <w:rFonts w:hAnsi="Times New Roman" w:ascii="Times New Roman"/>
          <w:sz w:val="24"/>
          <w:szCs w:val="24"/>
        </w:rPr>
        <w:t xml:space="preserve">  </w:t>
      </w:r>
      <w:r w:rsidR="002A53A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="00E34CFC">
        <w:rPr>
          <w:rFonts w:hAnsi="Times New Roman" w:ascii="Times New Roman"/>
          <w:sz w:val="24"/>
          <w:szCs w:val="24"/>
        </w:rPr>
        <w:t xml:space="preserve">                   </w:t>
      </w:r>
      <w:r w:rsidR="00096FEA" w:rsidRPr="00096FEA">
        <w:rPr>
          <w:rFonts w:hAnsi="Times New Roman" w:ascii="Times New Roman"/>
          <w:sz w:val="24"/>
          <w:szCs w:val="24"/>
        </w:rPr>
        <w:t>Stečajni</w:t>
      </w:r>
      <w:r w:rsidR="00F243FA" w:rsidRPr="00096FEA">
        <w:rPr>
          <w:rFonts w:hAnsi="Times New Roman" w:ascii="Times New Roman"/>
          <w:sz w:val="24"/>
          <w:szCs w:val="24"/>
        </w:rPr>
        <w:t xml:space="preserve"> upravitelj</w:t>
      </w:r>
    </w:p>
    <w:p w:rsidRDefault="008D5207" w:rsidP="00E34CFC" w:rsidR="00C61F72" w:rsidRPr="00096FEA">
      <w:pPr>
        <w:spacing w:after="0"/>
        <w:ind w:firstLine="708" w:left="9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096FEA" w:rsidRPr="00096FEA">
        <w:rPr>
          <w:rFonts w:hAnsi="Times New Roman" w:ascii="Times New Roman"/>
          <w:sz w:val="24"/>
          <w:szCs w:val="24"/>
        </w:rPr>
        <w:t>Jure Matković</w:t>
      </w:r>
    </w:p>
    <w:sectPr w:rsidSect="00AA2FD5" w:rsidR="00C61F72" w:rsidRPr="00096FE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BF" w:rsidP="00702487" w:rsidR="002D53BF">
      <w:pPr>
        <w:spacing w:after="0"/>
      </w:pPr>
      <w:r>
        <w:separator/>
      </w:r>
    </w:p>
  </w:endnote>
  <w:endnote w:id="0" w:type="continuationSeparator">
    <w:p w:rsidRDefault="002D53BF" w:rsidP="00702487" w:rsidR="002D53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BF" w:rsidP="00702487" w:rsidR="002D53BF">
      <w:pPr>
        <w:spacing w:after="0"/>
      </w:pPr>
      <w:r>
        <w:separator/>
      </w:r>
    </w:p>
  </w:footnote>
  <w:footnote w:id="0" w:type="continuationSeparator">
    <w:p w:rsidRDefault="002D53BF" w:rsidP="00702487" w:rsidR="002D53B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66EAB"/>
    <w:multiLevelType w:val="hybridMultilevel"/>
    <w:tmpl w:val="E8021650"/>
    <w:lvl w:tplc="E6A29168" w:ilvl="0">
      <w:start w:val="2"/>
      <w:numFmt w:val="bullet"/>
      <w:lvlText w:val="-"/>
      <w:lvlJc w:val="left"/>
      <w:pPr>
        <w:ind w:hanging="360" w:left="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55"/>
      </w:pPr>
      <w:rPr>
        <w:rFonts w:hAnsi="Wingdings" w:ascii="Wingdings" w:hint="default"/>
      </w:rPr>
    </w:lvl>
  </w:abstractNum>
  <w:abstractNum w:abstractNumId="2">
    <w:nsid w:val="0DB16DE7"/>
    <w:multiLevelType w:val="hybridMultilevel"/>
    <w:tmpl w:val="A7C2567C"/>
    <w:lvl w:tplc="411E8EB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73C20D3"/>
    <w:multiLevelType w:val="hybridMultilevel"/>
    <w:tmpl w:val="BA74AB74"/>
    <w:lvl w:tplc="C3FC19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A5290A"/>
    <w:multiLevelType w:val="hybridMultilevel"/>
    <w:tmpl w:val="637A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220D1F"/>
    <w:multiLevelType w:val="hybridMultilevel"/>
    <w:tmpl w:val="BAA616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077C68"/>
    <w:multiLevelType w:val="hybridMultilevel"/>
    <w:tmpl w:val="A7AC0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977"/>
    <w:rsid w:val="00010644"/>
    <w:rsid w:val="00013DEC"/>
    <w:rsid w:val="000160AD"/>
    <w:rsid w:val="00037252"/>
    <w:rsid w:val="000533F6"/>
    <w:rsid w:val="000544CD"/>
    <w:rsid w:val="0005579F"/>
    <w:rsid w:val="00057077"/>
    <w:rsid w:val="0005726A"/>
    <w:rsid w:val="0006047C"/>
    <w:rsid w:val="00080B82"/>
    <w:rsid w:val="00091596"/>
    <w:rsid w:val="000957D0"/>
    <w:rsid w:val="00096FEA"/>
    <w:rsid w:val="000A2C6E"/>
    <w:rsid w:val="000A45FD"/>
    <w:rsid w:val="000B6935"/>
    <w:rsid w:val="000C2358"/>
    <w:rsid w:val="000D413F"/>
    <w:rsid w:val="000D63C2"/>
    <w:rsid w:val="000D7FBB"/>
    <w:rsid w:val="000E0DAC"/>
    <w:rsid w:val="000E464B"/>
    <w:rsid w:val="000F189F"/>
    <w:rsid w:val="000F424A"/>
    <w:rsid w:val="000F7136"/>
    <w:rsid w:val="001063AE"/>
    <w:rsid w:val="00110B75"/>
    <w:rsid w:val="00110F1E"/>
    <w:rsid w:val="0011334D"/>
    <w:rsid w:val="00117BF1"/>
    <w:rsid w:val="00121DFE"/>
    <w:rsid w:val="00121FF6"/>
    <w:rsid w:val="00130B5A"/>
    <w:rsid w:val="00140F36"/>
    <w:rsid w:val="0014207E"/>
    <w:rsid w:val="001450EE"/>
    <w:rsid w:val="001501B1"/>
    <w:rsid w:val="00151905"/>
    <w:rsid w:val="001523F7"/>
    <w:rsid w:val="001566AD"/>
    <w:rsid w:val="0016138A"/>
    <w:rsid w:val="0016393D"/>
    <w:rsid w:val="001663BC"/>
    <w:rsid w:val="001728FC"/>
    <w:rsid w:val="00175F52"/>
    <w:rsid w:val="00186E94"/>
    <w:rsid w:val="001A14A4"/>
    <w:rsid w:val="001A5000"/>
    <w:rsid w:val="001B2606"/>
    <w:rsid w:val="001B3C0E"/>
    <w:rsid w:val="001B4B97"/>
    <w:rsid w:val="001B7736"/>
    <w:rsid w:val="001C29DE"/>
    <w:rsid w:val="001D15D2"/>
    <w:rsid w:val="001E0E0A"/>
    <w:rsid w:val="001E3294"/>
    <w:rsid w:val="001F7374"/>
    <w:rsid w:val="00201F96"/>
    <w:rsid w:val="00204394"/>
    <w:rsid w:val="00222001"/>
    <w:rsid w:val="002266F6"/>
    <w:rsid w:val="00236313"/>
    <w:rsid w:val="00236AD8"/>
    <w:rsid w:val="00240320"/>
    <w:rsid w:val="00241630"/>
    <w:rsid w:val="002448B5"/>
    <w:rsid w:val="0025222E"/>
    <w:rsid w:val="00252C25"/>
    <w:rsid w:val="0026008D"/>
    <w:rsid w:val="002635A7"/>
    <w:rsid w:val="00270DD8"/>
    <w:rsid w:val="00281A0D"/>
    <w:rsid w:val="0029027D"/>
    <w:rsid w:val="00292703"/>
    <w:rsid w:val="002945D9"/>
    <w:rsid w:val="002A0B93"/>
    <w:rsid w:val="002A53A7"/>
    <w:rsid w:val="002A65E1"/>
    <w:rsid w:val="002B4E0E"/>
    <w:rsid w:val="002C1BAA"/>
    <w:rsid w:val="002C2B1C"/>
    <w:rsid w:val="002D1236"/>
    <w:rsid w:val="002D1C55"/>
    <w:rsid w:val="002D53BF"/>
    <w:rsid w:val="002E0AE9"/>
    <w:rsid w:val="002F0F80"/>
    <w:rsid w:val="002F1C9A"/>
    <w:rsid w:val="002F4B8F"/>
    <w:rsid w:val="002F683E"/>
    <w:rsid w:val="00300659"/>
    <w:rsid w:val="00303449"/>
    <w:rsid w:val="00304F8B"/>
    <w:rsid w:val="00305500"/>
    <w:rsid w:val="0033233E"/>
    <w:rsid w:val="003477AF"/>
    <w:rsid w:val="00350500"/>
    <w:rsid w:val="00362FAD"/>
    <w:rsid w:val="00373518"/>
    <w:rsid w:val="00374697"/>
    <w:rsid w:val="00374D14"/>
    <w:rsid w:val="00376AEF"/>
    <w:rsid w:val="00383275"/>
    <w:rsid w:val="003900B7"/>
    <w:rsid w:val="003A3889"/>
    <w:rsid w:val="003A5F85"/>
    <w:rsid w:val="003B2553"/>
    <w:rsid w:val="003B292B"/>
    <w:rsid w:val="003B73AF"/>
    <w:rsid w:val="003C20FC"/>
    <w:rsid w:val="003D1B32"/>
    <w:rsid w:val="003D2627"/>
    <w:rsid w:val="003E182A"/>
    <w:rsid w:val="003E36A1"/>
    <w:rsid w:val="003E3AD8"/>
    <w:rsid w:val="003F011A"/>
    <w:rsid w:val="003F6091"/>
    <w:rsid w:val="003F6C97"/>
    <w:rsid w:val="00403E8F"/>
    <w:rsid w:val="004052D1"/>
    <w:rsid w:val="00416BEA"/>
    <w:rsid w:val="00417BCE"/>
    <w:rsid w:val="00422B20"/>
    <w:rsid w:val="00422B49"/>
    <w:rsid w:val="00424711"/>
    <w:rsid w:val="00441F7C"/>
    <w:rsid w:val="004443BD"/>
    <w:rsid w:val="00452E1B"/>
    <w:rsid w:val="00453FCF"/>
    <w:rsid w:val="004548F1"/>
    <w:rsid w:val="004562FC"/>
    <w:rsid w:val="004605CE"/>
    <w:rsid w:val="004666A2"/>
    <w:rsid w:val="00470FCF"/>
    <w:rsid w:val="00477D53"/>
    <w:rsid w:val="00485487"/>
    <w:rsid w:val="00487EBE"/>
    <w:rsid w:val="00491544"/>
    <w:rsid w:val="004935CC"/>
    <w:rsid w:val="00494E6E"/>
    <w:rsid w:val="0049605F"/>
    <w:rsid w:val="004A5EC3"/>
    <w:rsid w:val="004B0956"/>
    <w:rsid w:val="004B55FD"/>
    <w:rsid w:val="004C0FB0"/>
    <w:rsid w:val="004C5BF9"/>
    <w:rsid w:val="004C7EA0"/>
    <w:rsid w:val="004D1DCF"/>
    <w:rsid w:val="004D2013"/>
    <w:rsid w:val="004D58A5"/>
    <w:rsid w:val="004E1991"/>
    <w:rsid w:val="004E3FE8"/>
    <w:rsid w:val="004F3674"/>
    <w:rsid w:val="00502B0D"/>
    <w:rsid w:val="00506DD4"/>
    <w:rsid w:val="00513CB0"/>
    <w:rsid w:val="005302A6"/>
    <w:rsid w:val="00537416"/>
    <w:rsid w:val="0053788A"/>
    <w:rsid w:val="0054175E"/>
    <w:rsid w:val="00546E5D"/>
    <w:rsid w:val="005621DF"/>
    <w:rsid w:val="00581A81"/>
    <w:rsid w:val="00582FB0"/>
    <w:rsid w:val="005A4344"/>
    <w:rsid w:val="005A4DA0"/>
    <w:rsid w:val="005B2759"/>
    <w:rsid w:val="005B2F6C"/>
    <w:rsid w:val="005B6135"/>
    <w:rsid w:val="005B62B8"/>
    <w:rsid w:val="005C052A"/>
    <w:rsid w:val="005C3205"/>
    <w:rsid w:val="005C4366"/>
    <w:rsid w:val="005D0EFB"/>
    <w:rsid w:val="005D2D73"/>
    <w:rsid w:val="005D2D88"/>
    <w:rsid w:val="005D36E0"/>
    <w:rsid w:val="005E4FFE"/>
    <w:rsid w:val="005F35CE"/>
    <w:rsid w:val="005F3837"/>
    <w:rsid w:val="00602722"/>
    <w:rsid w:val="00617E33"/>
    <w:rsid w:val="00643D0E"/>
    <w:rsid w:val="00653321"/>
    <w:rsid w:val="006717DB"/>
    <w:rsid w:val="006755D3"/>
    <w:rsid w:val="006758E3"/>
    <w:rsid w:val="00686633"/>
    <w:rsid w:val="006A1F0F"/>
    <w:rsid w:val="006B2F99"/>
    <w:rsid w:val="006B64B2"/>
    <w:rsid w:val="006B6B7B"/>
    <w:rsid w:val="006B7361"/>
    <w:rsid w:val="006C0CBF"/>
    <w:rsid w:val="006C2149"/>
    <w:rsid w:val="006D5DB8"/>
    <w:rsid w:val="006E0DBC"/>
    <w:rsid w:val="006E7524"/>
    <w:rsid w:val="006F30D6"/>
    <w:rsid w:val="006F6CFB"/>
    <w:rsid w:val="00700D6A"/>
    <w:rsid w:val="00701F05"/>
    <w:rsid w:val="00702487"/>
    <w:rsid w:val="00706197"/>
    <w:rsid w:val="00714772"/>
    <w:rsid w:val="0073013B"/>
    <w:rsid w:val="00735B9B"/>
    <w:rsid w:val="007374D9"/>
    <w:rsid w:val="00741B67"/>
    <w:rsid w:val="00744C4B"/>
    <w:rsid w:val="00744FD2"/>
    <w:rsid w:val="00754E88"/>
    <w:rsid w:val="007600F5"/>
    <w:rsid w:val="00775117"/>
    <w:rsid w:val="00787A86"/>
    <w:rsid w:val="007A1DBB"/>
    <w:rsid w:val="007A5285"/>
    <w:rsid w:val="007B12EC"/>
    <w:rsid w:val="007B3B51"/>
    <w:rsid w:val="007C1B64"/>
    <w:rsid w:val="007C5A8D"/>
    <w:rsid w:val="007E3981"/>
    <w:rsid w:val="007E61C5"/>
    <w:rsid w:val="007F0A55"/>
    <w:rsid w:val="007F2BE8"/>
    <w:rsid w:val="007F3584"/>
    <w:rsid w:val="008035DB"/>
    <w:rsid w:val="0081092A"/>
    <w:rsid w:val="00812124"/>
    <w:rsid w:val="00815C63"/>
    <w:rsid w:val="008170E6"/>
    <w:rsid w:val="008360E9"/>
    <w:rsid w:val="008469D7"/>
    <w:rsid w:val="008512FB"/>
    <w:rsid w:val="00851463"/>
    <w:rsid w:val="008518D2"/>
    <w:rsid w:val="00851EF2"/>
    <w:rsid w:val="00852A9E"/>
    <w:rsid w:val="008616FD"/>
    <w:rsid w:val="00862018"/>
    <w:rsid w:val="008737AF"/>
    <w:rsid w:val="00873A2B"/>
    <w:rsid w:val="00877B39"/>
    <w:rsid w:val="00886816"/>
    <w:rsid w:val="0089057F"/>
    <w:rsid w:val="00895404"/>
    <w:rsid w:val="00896E21"/>
    <w:rsid w:val="00897F2A"/>
    <w:rsid w:val="008A1008"/>
    <w:rsid w:val="008B5CA4"/>
    <w:rsid w:val="008C3C94"/>
    <w:rsid w:val="008D5207"/>
    <w:rsid w:val="008D5C06"/>
    <w:rsid w:val="008D69F0"/>
    <w:rsid w:val="008D79AC"/>
    <w:rsid w:val="008E6986"/>
    <w:rsid w:val="008F6991"/>
    <w:rsid w:val="008F6A70"/>
    <w:rsid w:val="00904A27"/>
    <w:rsid w:val="00906E79"/>
    <w:rsid w:val="009116E3"/>
    <w:rsid w:val="00921EC1"/>
    <w:rsid w:val="0092503D"/>
    <w:rsid w:val="0095505B"/>
    <w:rsid w:val="00961048"/>
    <w:rsid w:val="00965EB1"/>
    <w:rsid w:val="009725E0"/>
    <w:rsid w:val="00972B81"/>
    <w:rsid w:val="00981C9F"/>
    <w:rsid w:val="009846FC"/>
    <w:rsid w:val="0099764E"/>
    <w:rsid w:val="009A1963"/>
    <w:rsid w:val="009B212E"/>
    <w:rsid w:val="009B47AC"/>
    <w:rsid w:val="009B621B"/>
    <w:rsid w:val="009C0D96"/>
    <w:rsid w:val="009D0FCD"/>
    <w:rsid w:val="009E0B9B"/>
    <w:rsid w:val="009E14C1"/>
    <w:rsid w:val="009E4D25"/>
    <w:rsid w:val="00A057EA"/>
    <w:rsid w:val="00A22299"/>
    <w:rsid w:val="00A347DB"/>
    <w:rsid w:val="00A407BA"/>
    <w:rsid w:val="00A529D8"/>
    <w:rsid w:val="00A52C83"/>
    <w:rsid w:val="00A54C46"/>
    <w:rsid w:val="00A556B6"/>
    <w:rsid w:val="00A675A7"/>
    <w:rsid w:val="00A733D0"/>
    <w:rsid w:val="00A736A2"/>
    <w:rsid w:val="00A81103"/>
    <w:rsid w:val="00A95A89"/>
    <w:rsid w:val="00A97FBB"/>
    <w:rsid w:val="00AA0940"/>
    <w:rsid w:val="00AA275D"/>
    <w:rsid w:val="00AA2FD5"/>
    <w:rsid w:val="00AA4AA4"/>
    <w:rsid w:val="00AA5765"/>
    <w:rsid w:val="00AA6A6C"/>
    <w:rsid w:val="00AB72CB"/>
    <w:rsid w:val="00AC3BED"/>
    <w:rsid w:val="00AC3F73"/>
    <w:rsid w:val="00AE4247"/>
    <w:rsid w:val="00AF04B6"/>
    <w:rsid w:val="00B10450"/>
    <w:rsid w:val="00B10906"/>
    <w:rsid w:val="00B130BE"/>
    <w:rsid w:val="00B24EDC"/>
    <w:rsid w:val="00B25138"/>
    <w:rsid w:val="00B36A9C"/>
    <w:rsid w:val="00B56BEE"/>
    <w:rsid w:val="00B6762D"/>
    <w:rsid w:val="00B74B12"/>
    <w:rsid w:val="00B75D95"/>
    <w:rsid w:val="00B87997"/>
    <w:rsid w:val="00B96FAE"/>
    <w:rsid w:val="00BA0F3B"/>
    <w:rsid w:val="00BB3576"/>
    <w:rsid w:val="00BC1AC7"/>
    <w:rsid w:val="00BC6BF8"/>
    <w:rsid w:val="00BC77EB"/>
    <w:rsid w:val="00BD1DDD"/>
    <w:rsid w:val="00BE5C0A"/>
    <w:rsid w:val="00BE669D"/>
    <w:rsid w:val="00BE78DB"/>
    <w:rsid w:val="00BF5CE0"/>
    <w:rsid w:val="00C04BC7"/>
    <w:rsid w:val="00C07FB6"/>
    <w:rsid w:val="00C1562E"/>
    <w:rsid w:val="00C20292"/>
    <w:rsid w:val="00C30452"/>
    <w:rsid w:val="00C3679F"/>
    <w:rsid w:val="00C37166"/>
    <w:rsid w:val="00C50A6E"/>
    <w:rsid w:val="00C52E61"/>
    <w:rsid w:val="00C5487A"/>
    <w:rsid w:val="00C61F72"/>
    <w:rsid w:val="00C63F9A"/>
    <w:rsid w:val="00C73158"/>
    <w:rsid w:val="00C816CE"/>
    <w:rsid w:val="00C907D8"/>
    <w:rsid w:val="00C93BC4"/>
    <w:rsid w:val="00C96986"/>
    <w:rsid w:val="00CB3FBB"/>
    <w:rsid w:val="00CC175F"/>
    <w:rsid w:val="00CC3720"/>
    <w:rsid w:val="00CC5262"/>
    <w:rsid w:val="00CD416B"/>
    <w:rsid w:val="00CE6A2F"/>
    <w:rsid w:val="00CF1E74"/>
    <w:rsid w:val="00D13B6A"/>
    <w:rsid w:val="00D17345"/>
    <w:rsid w:val="00D269CF"/>
    <w:rsid w:val="00D26C2D"/>
    <w:rsid w:val="00D4487C"/>
    <w:rsid w:val="00D46259"/>
    <w:rsid w:val="00D50DF5"/>
    <w:rsid w:val="00D5371A"/>
    <w:rsid w:val="00D605C9"/>
    <w:rsid w:val="00D61A09"/>
    <w:rsid w:val="00D6522C"/>
    <w:rsid w:val="00D93A1B"/>
    <w:rsid w:val="00D93C1E"/>
    <w:rsid w:val="00D95BD8"/>
    <w:rsid w:val="00DA7417"/>
    <w:rsid w:val="00DB2F66"/>
    <w:rsid w:val="00DD3A30"/>
    <w:rsid w:val="00DD71E1"/>
    <w:rsid w:val="00DE2DE4"/>
    <w:rsid w:val="00DE7A62"/>
    <w:rsid w:val="00DF03DF"/>
    <w:rsid w:val="00E01B74"/>
    <w:rsid w:val="00E11AEF"/>
    <w:rsid w:val="00E13B0B"/>
    <w:rsid w:val="00E145EB"/>
    <w:rsid w:val="00E23DC0"/>
    <w:rsid w:val="00E30305"/>
    <w:rsid w:val="00E34CFC"/>
    <w:rsid w:val="00E45496"/>
    <w:rsid w:val="00E62F38"/>
    <w:rsid w:val="00E72F63"/>
    <w:rsid w:val="00E87082"/>
    <w:rsid w:val="00E91B7D"/>
    <w:rsid w:val="00EA7898"/>
    <w:rsid w:val="00EA7ECC"/>
    <w:rsid w:val="00EB016B"/>
    <w:rsid w:val="00EB235C"/>
    <w:rsid w:val="00EB5CD1"/>
    <w:rsid w:val="00EB721D"/>
    <w:rsid w:val="00EC0A50"/>
    <w:rsid w:val="00EE0160"/>
    <w:rsid w:val="00EE0E3D"/>
    <w:rsid w:val="00F03B5E"/>
    <w:rsid w:val="00F04061"/>
    <w:rsid w:val="00F127CD"/>
    <w:rsid w:val="00F243FA"/>
    <w:rsid w:val="00F252E3"/>
    <w:rsid w:val="00F261FF"/>
    <w:rsid w:val="00F268FE"/>
    <w:rsid w:val="00F26C64"/>
    <w:rsid w:val="00F26D75"/>
    <w:rsid w:val="00F276F9"/>
    <w:rsid w:val="00F5164D"/>
    <w:rsid w:val="00F63F3A"/>
    <w:rsid w:val="00F67242"/>
    <w:rsid w:val="00F831D7"/>
    <w:rsid w:val="00F83B14"/>
    <w:rsid w:val="00F87F5C"/>
    <w:rsid w:val="00F90C9B"/>
    <w:rsid w:val="00F97BD8"/>
    <w:rsid w:val="00FA7F1B"/>
    <w:rsid w:val="00FD75B1"/>
    <w:rsid w:val="00FE3E91"/>
    <w:rsid w:val="00FE64E2"/>
    <w:rsid w:val="00FE7268"/>
    <w:rsid w:val="00FF421E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344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44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B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344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44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B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D8187-2710-4E85-BF28-9B1DBA60B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1167</properties:Words>
  <properties:Characters>7252</properties:Characters>
  <properties:Lines>665</properties:Lines>
  <properties:Paragraphs>266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2018-12-31T07:29:00Z</dcterms:created>
  <dc:creator>ADMINIBM</dc:creator>
  <cp:lastModifiedBy>Monika Grbac</cp:lastModifiedBy>
  <cp:lastPrinted>2018-12-15T21:32:00Z</cp:lastPrinted>
  <dcterms:modified xmlns:xsi="http://www.w3.org/2001/XMLSchema-instance" xsi:type="dcterms:W3CDTF">2018-12-31T07:34:00Z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St-5559/2016-32 / Podnesak - Podnesak (TABLICE- CIKLAMA (ispravljeno).docx)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