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3c60" w14:paraId="7583c6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1316DA" w:rsidP="001316DA" w:rsidR="001316DA">
      <w:r>
        <w:rPr>
          <w:rStyle w:val="Naglaeno"/>
        </w:rP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16DA" w:rsidP="001316DA" w:rsidR="001316DA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1316DA" w:rsidP="001316DA" w:rsidR="001316DA">
      <w:r>
        <w:t>Trgovački</w:t>
      </w:r>
      <w:r w:rsidRPr="009077C2">
        <w:t xml:space="preserve"> sud u </w:t>
      </w:r>
      <w:r>
        <w:t>Osijeku</w:t>
      </w:r>
    </w:p>
    <w:p w:rsidRDefault="001316DA" w:rsidP="001316DA" w:rsidR="001316DA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1316DA">
        <w:t>14 St-2132/18-2</w:t>
      </w:r>
    </w:p>
    <w:p w:rsidRDefault="001316DA" w:rsidP="001316DA" w:rsidR="001316DA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1316DA" w:rsidP="001316DA" w:rsidR="001316DA">
      <w:pPr>
        <w:ind w:hanging="720" w:left="360"/>
        <w:rPr>
          <w:sz w:val="22"/>
          <w:szCs w:val="22"/>
        </w:rPr>
      </w:pPr>
    </w:p>
    <w:p w:rsidRDefault="001316DA" w:rsidP="001316DA" w:rsidR="001316DA">
      <w:pPr>
        <w:ind w:hanging="720" w:left="360"/>
        <w:rPr>
          <w:sz w:val="22"/>
          <w:szCs w:val="22"/>
        </w:rPr>
      </w:pPr>
    </w:p>
    <w:p w:rsidRDefault="001316DA" w:rsidP="001316DA" w:rsidR="001316DA">
      <w:pPr>
        <w:ind w:hanging="720" w:left="360"/>
        <w:jc w:val="center"/>
      </w:pPr>
      <w:r>
        <w:t xml:space="preserve">R E P U B L I K A  H R V A T S K A </w:t>
      </w:r>
    </w:p>
    <w:p w:rsidRDefault="001316DA" w:rsidP="00BC203B" w:rsidR="001316DA">
      <w:pPr>
        <w:jc w:val="center"/>
      </w:pP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300200" w:rsidRPr="00611430">
        <w:t xml:space="preserve">Trgovački sud u Osijeku, po sucu mr. sc. Tihomiru Kovačeviću, kao stečajnom sucu, povodom prijedloga </w:t>
      </w:r>
      <w:r w:rsidR="00300200">
        <w:t xml:space="preserve">RH, MF, PU, Područni ured </w:t>
      </w:r>
      <w:r w:rsidR="0065385B">
        <w:t>Vukovar, Porezno mjesto Vukovar</w:t>
      </w:r>
      <w:r w:rsidR="00300200">
        <w:t xml:space="preserve"> zastupana po ŽDO u </w:t>
      </w:r>
      <w:r w:rsidR="0065385B">
        <w:t>Vukovaru</w:t>
      </w:r>
      <w:r w:rsidR="00300200" w:rsidRPr="00611430">
        <w:t xml:space="preserve">, </w:t>
      </w:r>
      <w:r w:rsidR="00300200">
        <w:t xml:space="preserve">OIB 18683136487 za </w:t>
      </w:r>
      <w:r w:rsidR="00300200" w:rsidRPr="0041082E">
        <w:t xml:space="preserve">otvaranje stečajnog postupka nad dužnikom </w:t>
      </w:r>
      <w:r w:rsidR="0065385B">
        <w:t xml:space="preserve">NOVI ORION PUB </w:t>
      </w:r>
      <w:r w:rsidR="004D0A2A">
        <w:t xml:space="preserve">d.o.o. za </w:t>
      </w:r>
      <w:r w:rsidR="0065385B">
        <w:t>proizvodnju,</w:t>
      </w:r>
      <w:r w:rsidR="004D0A2A">
        <w:t xml:space="preserve"> trgovinu</w:t>
      </w:r>
      <w:r w:rsidR="0065385B">
        <w:t xml:space="preserve"> i usluge</w:t>
      </w:r>
      <w:r w:rsidR="00843DEF">
        <w:t xml:space="preserve">, </w:t>
      </w:r>
      <w:r w:rsidR="0065385B">
        <w:t>Vinkovci, Kralja Zvonimira 6</w:t>
      </w:r>
      <w:r w:rsidR="00DC018E" w:rsidRPr="00DC018E">
        <w:t>, MBS 0</w:t>
      </w:r>
      <w:r w:rsidR="00843DEF">
        <w:t>301</w:t>
      </w:r>
      <w:r w:rsidR="0065385B">
        <w:t>7</w:t>
      </w:r>
      <w:r w:rsidR="004D0A2A">
        <w:t>60</w:t>
      </w:r>
      <w:r w:rsidR="000A11A8">
        <w:t>44</w:t>
      </w:r>
      <w:r w:rsidR="00DC018E" w:rsidRPr="00DC018E">
        <w:t xml:space="preserve">, OIB </w:t>
      </w:r>
      <w:r w:rsidR="000A11A8">
        <w:t>11153534221</w:t>
      </w:r>
      <w:r w:rsidR="00206760" w:rsidRPr="0041082E">
        <w:t xml:space="preserve">, dana </w:t>
      </w:r>
      <w:r w:rsidR="00544707">
        <w:t>2</w:t>
      </w:r>
      <w:r w:rsidR="000A11A8">
        <w:t>7</w:t>
      </w:r>
      <w:r w:rsidR="00206760" w:rsidRPr="0041082E">
        <w:t xml:space="preserve">. </w:t>
      </w:r>
      <w:r w:rsidR="000A11A8">
        <w:t>prosinc</w:t>
      </w:r>
      <w:r w:rsidR="00206760" w:rsidRPr="0041082E">
        <w:t>a 201</w:t>
      </w:r>
      <w:r w:rsidR="00206760">
        <w:t>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92456E" w:rsidP="0092456E" w:rsidR="0092456E">
      <w:pPr>
        <w:ind w:left="720"/>
        <w:jc w:val="both"/>
      </w:pPr>
    </w:p>
    <w:p w:rsidRDefault="00A65C8C" w:rsidP="00E80273" w:rsidR="00A65C8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E80273" w:rsidRPr="00E80273">
        <w:t>NOVI ORION PUB d.o.o. za proizvodnju, trgovinu i usluge, Vinkovci, Kralja Zvonimira 6, MBS 030176044, OIB 11153534221</w:t>
      </w:r>
      <w:r>
        <w:t>.</w:t>
      </w:r>
    </w:p>
    <w:p w:rsidRDefault="00A65C8C" w:rsidP="00A65C8C" w:rsidR="00A65C8C">
      <w:pPr>
        <w:jc w:val="both"/>
      </w:pPr>
    </w:p>
    <w:p w:rsidRDefault="00A65C8C" w:rsidP="00A65C8C" w:rsidR="00A65C8C">
      <w:pPr>
        <w:numPr>
          <w:ilvl w:val="0"/>
          <w:numId w:val="2"/>
        </w:numPr>
        <w:jc w:val="both"/>
      </w:pPr>
      <w:r>
        <w:t>Za privremenog stečajnog upravitelja dužnika imenuje se Sanela Kučar, Osijek, J.J. Strossmayera 37</w:t>
      </w:r>
      <w:r w:rsidRPr="0066407D">
        <w:t xml:space="preserve">, OIB </w:t>
      </w:r>
      <w:r>
        <w:t>97473612486, izabrana</w:t>
      </w:r>
      <w:r w:rsidR="00403F1D">
        <w:t xml:space="preserve"> metodom slučajnog odabira</w:t>
      </w:r>
      <w:r>
        <w:t>.</w:t>
      </w:r>
    </w:p>
    <w:p w:rsidRDefault="00A65C8C" w:rsidP="00A65C8C" w:rsidR="00A65C8C">
      <w:pPr>
        <w:jc w:val="both"/>
      </w:pPr>
    </w:p>
    <w:p w:rsidRDefault="00A65C8C" w:rsidP="00A65C8C" w:rsidR="00A65C8C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E80273">
        <w:t>28</w:t>
      </w:r>
      <w:r>
        <w:t>.0</w:t>
      </w:r>
      <w:r w:rsidR="00E80273">
        <w:t>1</w:t>
      </w:r>
      <w:r>
        <w:t>.201</w:t>
      </w:r>
      <w:r w:rsidR="00E80273">
        <w:t>9</w:t>
      </w:r>
      <w:r>
        <w:t>.</w:t>
      </w:r>
    </w:p>
    <w:p w:rsidRDefault="00A65C8C" w:rsidP="00A65C8C" w:rsidR="00A65C8C">
      <w:pPr>
        <w:jc w:val="both"/>
      </w:pPr>
    </w:p>
    <w:p w:rsidRDefault="00A65C8C" w:rsidP="00A65C8C" w:rsidR="00A65C8C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A65C8C" w:rsidP="00A65C8C" w:rsidR="00A65C8C">
      <w:pPr>
        <w:jc w:val="both"/>
      </w:pPr>
    </w:p>
    <w:p w:rsidRDefault="00A65C8C" w:rsidP="00A65C8C" w:rsidR="00A65C8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A65C8C" w:rsidP="00A65C8C" w:rsidR="00A65C8C">
      <w:pPr>
        <w:jc w:val="both"/>
      </w:pPr>
    </w:p>
    <w:p w:rsidRDefault="00A65C8C" w:rsidP="00A65C8C" w:rsidR="00A65C8C">
      <w:pPr>
        <w:jc w:val="both"/>
      </w:pPr>
    </w:p>
    <w:p w:rsidRDefault="00A65C8C" w:rsidP="00A65C8C" w:rsidR="00A65C8C">
      <w:pPr>
        <w:jc w:val="both"/>
      </w:pPr>
    </w:p>
    <w:p w:rsidRDefault="00A65C8C" w:rsidP="00A65C8C" w:rsidR="00A65C8C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A65C8C" w:rsidP="00A65C8C" w:rsidR="00A65C8C">
      <w:pPr>
        <w:jc w:val="both"/>
      </w:pPr>
    </w:p>
    <w:p w:rsidRDefault="00A65C8C" w:rsidP="00A65C8C" w:rsidR="00A65C8C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Pr="00A65C8C">
        <w:t>NOVI ORION PUB d.o.o. za proizvodnju, trgovinu i usluge, Vinkovci, Kralja Zvonimira 6, MBS 030176044, OIB 11153534221</w:t>
      </w:r>
    </w:p>
    <w:p w:rsidRDefault="00A65C8C" w:rsidP="00A65C8C" w:rsidR="00A65C8C">
      <w:pPr>
        <w:jc w:val="both"/>
      </w:pPr>
    </w:p>
    <w:p w:rsidRDefault="00850ADD" w:rsidP="009365DD" w:rsidR="00850ADD">
      <w:pPr>
        <w:jc w:val="both"/>
      </w:pPr>
    </w:p>
    <w:p w:rsidRDefault="00E80273" w:rsidP="00A320F5" w:rsidR="00F12013">
      <w:pPr>
        <w:ind w:firstLine="720" w:left="2160"/>
      </w:pPr>
      <w:r>
        <w:t>31</w:t>
      </w:r>
      <w:r w:rsidR="00F12013">
        <w:t xml:space="preserve">. </w:t>
      </w:r>
      <w:r>
        <w:t>siječnja</w:t>
      </w:r>
      <w:r w:rsidR="00F12013">
        <w:t xml:space="preserve"> 201</w:t>
      </w:r>
      <w:r>
        <w:t>9</w:t>
      </w:r>
      <w:r w:rsidR="00F12013">
        <w:t xml:space="preserve">. u </w:t>
      </w:r>
      <w:r w:rsidR="009C1E6F">
        <w:t>9</w:t>
      </w:r>
      <w:r w:rsidR="00650092">
        <w:t>,</w:t>
      </w:r>
      <w:r w:rsidR="00A66EC9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064A37" w:rsidP="004E475E" w:rsidR="00064A37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403F1D" w:rsidP="00403F1D" w:rsidR="00403F1D">
      <w:pPr>
        <w:ind w:firstLine="720"/>
        <w:jc w:val="both"/>
      </w:pPr>
      <w:r>
        <w:t xml:space="preserve">Dana 5.11.2018. zaprimljen je na ovome sudu zahtjev FINE Regionalni centar Osijek, Podružnica Osijek, Klasa: 110-07/18-01/04, Ur.broj: 04-06-18-4963 od 2.11.2018. za provedbu skraćenog stečajnog postupka nad dužnikom </w:t>
      </w:r>
      <w:r w:rsidR="00C236A0" w:rsidRPr="00C236A0">
        <w:t>NOVI ORION PUB d.o.o. za proizvodnju, trgovinu i usluge, Vinkovci, Kralja Zvonimira 6, MBS 030176044, OIB 11153534221</w:t>
      </w:r>
      <w:r>
        <w:t>, temeljem odredbe čl. 429</w:t>
      </w:r>
      <w:r w:rsidR="00C236A0">
        <w:t>.</w:t>
      </w:r>
      <w:r>
        <w:t xml:space="preserve"> st. 1. Stečajnog zakona (NN 71/15 i 104/17, dalje: SZ).</w:t>
      </w:r>
    </w:p>
    <w:p w:rsidRDefault="00403F1D" w:rsidP="00403F1D" w:rsidR="00403F1D">
      <w:pPr>
        <w:ind w:firstLine="720"/>
        <w:jc w:val="both"/>
      </w:pPr>
    </w:p>
    <w:p w:rsidRDefault="00403F1D" w:rsidP="00403F1D" w:rsidR="00403F1D">
      <w:pPr>
        <w:ind w:firstLine="720"/>
        <w:jc w:val="both"/>
      </w:pPr>
      <w:r>
        <w:t xml:space="preserve">U prijedlogu je navela da na dan </w:t>
      </w:r>
      <w:r w:rsidR="00C236A0">
        <w:t>1</w:t>
      </w:r>
      <w:r>
        <w:t>.11.201</w:t>
      </w:r>
      <w:r w:rsidR="00C236A0">
        <w:t>8</w:t>
      </w:r>
      <w:r>
        <w:t>. dužnik u Očevidniku redoslijeda osnova za plaćanje ima evidentirane neizvršene osnove za plaćanje u neprekinutom razdoblju od 1</w:t>
      </w:r>
      <w:r w:rsidR="005B5ECF">
        <w:t>20</w:t>
      </w:r>
      <w:r>
        <w:t xml:space="preserve"> dana, u ukupnom iznosu od </w:t>
      </w:r>
      <w:r w:rsidR="005B5ECF">
        <w:t>26.821,60</w:t>
      </w:r>
      <w:r>
        <w:t xml:space="preserve"> kn, u koji iznos je uračunata kamata i naknada FINE za provedbe ovrhe na novčanim sredstvima dužnika. Navodi da dužnik nema zaposlenih radnika.</w:t>
      </w:r>
    </w:p>
    <w:p w:rsidRDefault="00403F1D" w:rsidP="00403F1D" w:rsidR="00403F1D">
      <w:pPr>
        <w:ind w:firstLine="720"/>
        <w:jc w:val="both"/>
      </w:pPr>
    </w:p>
    <w:p w:rsidRDefault="00403F1D" w:rsidP="00403F1D" w:rsidR="00403F1D">
      <w:pPr>
        <w:ind w:firstLine="720"/>
        <w:jc w:val="both"/>
      </w:pPr>
      <w:r>
        <w:t xml:space="preserve">Dostavlja popis računa i oročenih novčanih sredstava dužnika na dan </w:t>
      </w:r>
      <w:r w:rsidR="005B5ECF" w:rsidRPr="005B5ECF">
        <w:t>1.11.2018</w:t>
      </w:r>
      <w:r>
        <w:t xml:space="preserve">., te navodi da na temelju čl. 112. st. 5. SZ dužnik na ime predujma za namirenje troškova stečajnog postupka </w:t>
      </w:r>
      <w:r w:rsidR="005B5ECF">
        <w:t>i</w:t>
      </w:r>
      <w:r>
        <w:t xml:space="preserve">ma zaplijenjena novčana sredstva na dan </w:t>
      </w:r>
      <w:r w:rsidR="005B5ECF" w:rsidRPr="005B5ECF">
        <w:t>1.11.2018</w:t>
      </w:r>
      <w:r>
        <w:t xml:space="preserve">. </w:t>
      </w:r>
      <w:r w:rsidR="005B5ECF">
        <w:t>u iznosu od 5.000,00 kn.</w:t>
      </w:r>
    </w:p>
    <w:p w:rsidRDefault="00403F1D" w:rsidP="00403F1D" w:rsidR="00403F1D">
      <w:pPr>
        <w:ind w:firstLine="720"/>
        <w:jc w:val="both"/>
      </w:pPr>
    </w:p>
    <w:p w:rsidRDefault="00403F1D" w:rsidP="00403F1D" w:rsidR="00403F1D">
      <w:pPr>
        <w:ind w:firstLine="720"/>
        <w:jc w:val="both"/>
      </w:pPr>
      <w:r>
        <w:t xml:space="preserve">Dana </w:t>
      </w:r>
      <w:r w:rsidR="001A0FBB">
        <w:t>20</w:t>
      </w:r>
      <w:r>
        <w:t>.1</w:t>
      </w:r>
      <w:r w:rsidR="001A0FBB">
        <w:t>1</w:t>
      </w:r>
      <w:r>
        <w:t>.201</w:t>
      </w:r>
      <w:r w:rsidR="001A0FBB">
        <w:t>8</w:t>
      </w:r>
      <w:r>
        <w:t xml:space="preserve">. sud je zaprimio Prijedlog vjerovnika RH, MF, PU, Područni ured </w:t>
      </w:r>
      <w:r w:rsidR="001A0FBB">
        <w:t xml:space="preserve">Vukovar za otvaranje </w:t>
      </w:r>
      <w:r>
        <w:t>stečajnog postupka nad dužnikom u kojem navodi da vjerovnik ima tražbinu prema dužniku, a kod dužnika postoji stečajni razlog, te je sud obustavio skraćeni stečajni postupak te postupak nastavio prema općim odredbama Stečajnog zakona.</w:t>
      </w:r>
    </w:p>
    <w:p w:rsidRDefault="00403F1D" w:rsidP="00403F1D" w:rsidR="00403F1D">
      <w:pPr>
        <w:jc w:val="both"/>
      </w:pPr>
    </w:p>
    <w:p w:rsidRDefault="001A0FBB" w:rsidP="00403F1D" w:rsidR="001A0FBB">
      <w:pPr>
        <w:ind w:firstLine="720"/>
        <w:jc w:val="both"/>
      </w:pPr>
    </w:p>
    <w:p w:rsidRDefault="001A0FBB" w:rsidP="00403F1D" w:rsidR="001A0FBB">
      <w:pPr>
        <w:ind w:firstLine="720"/>
        <w:jc w:val="both"/>
      </w:pPr>
    </w:p>
    <w:p w:rsidRDefault="001A0FBB" w:rsidP="00403F1D" w:rsidR="001A0FBB">
      <w:pPr>
        <w:ind w:firstLine="720"/>
        <w:jc w:val="both"/>
      </w:pPr>
    </w:p>
    <w:p w:rsidRDefault="001A0FBB" w:rsidP="00403F1D" w:rsidR="001A0FBB">
      <w:pPr>
        <w:ind w:firstLine="720"/>
        <w:jc w:val="both"/>
      </w:pPr>
    </w:p>
    <w:p w:rsidRDefault="00403F1D" w:rsidP="00403F1D" w:rsidR="00403F1D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5B41BB" w:rsidR="005B41BB" w:rsidRPr="000625B3">
      <w:pPr>
        <w:ind w:firstLine="720"/>
        <w:jc w:val="both"/>
      </w:pP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0A11A8" w:rsidRPr="000A11A8">
        <w:t xml:space="preserve">27. prosinca </w:t>
      </w:r>
      <w:r w:rsidR="00204670" w:rsidRPr="00204670">
        <w:t>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11A8">
        <w:t xml:space="preserve">         S u d a c </w:t>
      </w:r>
      <w:r>
        <w:t>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9D3BAB" w:rsidP="00B246D8" w:rsidR="00B246D8">
      <w:pPr>
        <w:jc w:val="both"/>
      </w:pPr>
      <w:r>
        <w:t>Uputa o pravnom lijeku</w:t>
      </w:r>
      <w:r w:rsidR="00B246D8">
        <w:t>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 xml:space="preserve">po ŽDO GUO </w:t>
      </w:r>
      <w:r w:rsidR="00064A37">
        <w:t>Vukovar</w:t>
      </w:r>
    </w:p>
    <w:p w:rsidRDefault="00064A37" w:rsidP="007158FC" w:rsidR="00064A37">
      <w:pPr>
        <w:numPr>
          <w:ilvl w:val="0"/>
          <w:numId w:val="7"/>
        </w:numPr>
        <w:jc w:val="both"/>
      </w:pPr>
      <w:r>
        <w:t>FINI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78249C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7948A9">
        <w:t>Ivan Kalenić, Vinkovci, Jurja Dalmatinca 21</w:t>
      </w:r>
    </w:p>
    <w:p w:rsidRDefault="007158FC" w:rsidP="000A0254" w:rsidR="007158FC">
      <w:pPr>
        <w:numPr>
          <w:ilvl w:val="0"/>
          <w:numId w:val="7"/>
        </w:numPr>
        <w:jc w:val="both"/>
      </w:pPr>
      <w:r>
        <w:t>Privremen</w:t>
      </w:r>
      <w:r w:rsidR="00064A37">
        <w:t>a</w:t>
      </w:r>
      <w:r>
        <w:t xml:space="preserve"> stečajn</w:t>
      </w:r>
      <w:r w:rsidR="00064A37">
        <w:t>a</w:t>
      </w:r>
      <w:r>
        <w:t xml:space="preserve"> upravitelj</w:t>
      </w:r>
      <w:r w:rsidR="00064A37">
        <w:t>ica</w:t>
      </w:r>
      <w:r>
        <w:t xml:space="preserve"> </w:t>
      </w:r>
      <w:r w:rsidR="00064A37">
        <w:t>Sanela Kučar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6E59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1316DA" w:rsidRPr="001316DA">
      <w:t>Poslovni broj: 14 St-2132/18-2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64A37"/>
    <w:rsid w:val="000817DB"/>
    <w:rsid w:val="00084DCC"/>
    <w:rsid w:val="000A0254"/>
    <w:rsid w:val="000A11A8"/>
    <w:rsid w:val="000A2890"/>
    <w:rsid w:val="000A5797"/>
    <w:rsid w:val="000B1DB2"/>
    <w:rsid w:val="000B2D15"/>
    <w:rsid w:val="000C1636"/>
    <w:rsid w:val="000E0280"/>
    <w:rsid w:val="000E0D09"/>
    <w:rsid w:val="000E599D"/>
    <w:rsid w:val="000F6394"/>
    <w:rsid w:val="000F75F6"/>
    <w:rsid w:val="001127C1"/>
    <w:rsid w:val="001146C6"/>
    <w:rsid w:val="00125D50"/>
    <w:rsid w:val="00127A7F"/>
    <w:rsid w:val="001316DA"/>
    <w:rsid w:val="00143E24"/>
    <w:rsid w:val="00146C51"/>
    <w:rsid w:val="00172056"/>
    <w:rsid w:val="001757B4"/>
    <w:rsid w:val="00193952"/>
    <w:rsid w:val="001976B4"/>
    <w:rsid w:val="001A0FBB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0D93"/>
    <w:rsid w:val="003927F2"/>
    <w:rsid w:val="00394CAB"/>
    <w:rsid w:val="00394D49"/>
    <w:rsid w:val="003A6151"/>
    <w:rsid w:val="003C7EC1"/>
    <w:rsid w:val="003D468C"/>
    <w:rsid w:val="003E3BDF"/>
    <w:rsid w:val="003F637C"/>
    <w:rsid w:val="00403F1D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C583D"/>
    <w:rsid w:val="004D098B"/>
    <w:rsid w:val="004D0A2A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44707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B5ECF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85B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00A2D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948A9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3DEF"/>
    <w:rsid w:val="008508C3"/>
    <w:rsid w:val="00850ADD"/>
    <w:rsid w:val="00863B41"/>
    <w:rsid w:val="0086404A"/>
    <w:rsid w:val="0086731F"/>
    <w:rsid w:val="00872D61"/>
    <w:rsid w:val="008847F8"/>
    <w:rsid w:val="00884C61"/>
    <w:rsid w:val="00886270"/>
    <w:rsid w:val="00891A16"/>
    <w:rsid w:val="008A6E59"/>
    <w:rsid w:val="008B7B03"/>
    <w:rsid w:val="008C4CE0"/>
    <w:rsid w:val="00906BC3"/>
    <w:rsid w:val="00907C67"/>
    <w:rsid w:val="00913729"/>
    <w:rsid w:val="00915CE2"/>
    <w:rsid w:val="0092456E"/>
    <w:rsid w:val="00925019"/>
    <w:rsid w:val="00925A27"/>
    <w:rsid w:val="00934165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3BAB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5C8C"/>
    <w:rsid w:val="00A66EC9"/>
    <w:rsid w:val="00A74041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236A0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75365"/>
    <w:rsid w:val="00E80273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991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19DD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6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6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2018.</izvorni_sadrzaj>
    <derivirana_varijabla naziv="DomainObject.Predmet.DatumOsnivanja_1">24.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St-2132/2018</izvorni_sadrzaj>
    <derivirana_varijabla naziv="DomainObject.Predmet.OznakaBroj_1">St-2132/2018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ORION PUB d.o.o. za proizvodnju, trgovinu i usluge</izvorni_sadrzaj>
    <derivirana_varijabla naziv="DomainObject.Predmet.ProtustrankaFormated_1">  NOVI ORION PUB d.o.o. za proizvodnju, trgovinu i usluge</derivirana_varijabla>
  </DomainObject.Predmet.ProtustrankaFormated>
  <DomainObject.Predmet.ProtustrankaFormatedOIB>
    <izvorni_sadrzaj>  NOVI ORION PUB d.o.o. za proizvodnju, trgovinu i usluge, OIB 11153534221</izvorni_sadrzaj>
    <derivirana_varijabla naziv="DomainObject.Predmet.ProtustrankaFormatedOIB_1">  NOVI ORION PUB d.o.o. za proizvodnju, trgovinu i usluge, OIB 11153534221</derivirana_varijabla>
  </DomainObject.Predmet.ProtustrankaFormatedOIB>
  <DomainObject.Predmet.ProtustrankaFormatedWithAdress>
    <izvorni_sadrzaj> NOVI ORION PUB d.o.o. za proizvodnju, trgovinu i usluge, Kralja Zvonimira 6, 32100 Vinkovci</izvorni_sadrzaj>
    <derivirana_varijabla naziv="DomainObject.Predmet.ProtustrankaFormatedWithAdress_1"> NOVI ORION PUB d.o.o. za proizvodnju, trgovinu i usluge, Kralja Zvonimira 6, 32100 Vinkovci</derivirana_varijabla>
  </DomainObject.Predmet.ProtustrankaFormatedWithAdress>
  <DomainObject.Predmet.ProtustrankaFormatedWithAdressOIB>
    <izvorni_sadrzaj> NOVI ORION PUB d.o.o. za proizvodnju, trgovinu i usluge, OIB 11153534221, Kralja Zvonimira 6, 32100 Vinkovci</izvorni_sadrzaj>
    <derivirana_varijabla naziv="DomainObject.Predmet.ProtustrankaFormatedWithAdressOIB_1"> NOVI ORION PUB d.o.o. za proizvodnju, trgovinu i usluge, OIB 11153534221, Kralja Zvonimira 6, 32100 Vinkovci</derivirana_varijabla>
  </DomainObject.Predmet.ProtustrankaFormatedWithAdressOIB>
  <DomainObject.Predmet.ProtustrankaWithAdress>
    <izvorni_sadrzaj>NOVI ORION PUB d.o.o. za proizvodnju, trgovinu i usluge Kralja Zvonimira 6, 32100 Vinkovci</izvorni_sadrzaj>
    <derivirana_varijabla naziv="DomainObject.Predmet.ProtustrankaWithAdress_1">NOVI ORION PUB d.o.o. za proizvodnju, trgovinu i usluge Kralja Zvonimira 6, 32100 Vinkovci</derivirana_varijabla>
  </DomainObject.Predmet.ProtustrankaWithAdress>
  <DomainObject.Predmet.ProtustrankaWithAdressOIB>
    <izvorni_sadrzaj>NOVI ORION PUB d.o.o. za proizvodnju, trgovinu i usluge, OIB 11153534221, Kralja Zvonimira 6, 32100 Vinkovci</izvorni_sadrzaj>
    <derivirana_varijabla naziv="DomainObject.Predmet.ProtustrankaWithAdressOIB_1">NOVI ORION PUB d.o.o. za proizvodnju, trgovinu i usluge, OIB 11153534221, Kralja Zvonimira 6, 32100 Vinkovci</derivirana_varijabla>
  </DomainObject.Predmet.ProtustrankaWithAdressOIB>
  <DomainObject.Predmet.ProtustrankaNazivFormated>
    <izvorni_sadrzaj>NOVI ORION PUB d.o.o. za proizvodnju, trgovinu i usluge</izvorni_sadrzaj>
    <derivirana_varijabla naziv="DomainObject.Predmet.ProtustrankaNazivFormated_1">NOVI ORION PUB d.o.o. za proizvodnju, trgovinu i usluge</derivirana_varijabla>
  </DomainObject.Predmet.ProtustrankaNazivFormated>
  <DomainObject.Predmet.ProtustrankaNazivFormatedOIB>
    <izvorni_sadrzaj>NOVI ORION PUB d.o.o. za proizvodnju, trgovinu i usluge, OIB 11153534221</izvorni_sadrzaj>
    <derivirana_varijabla naziv="DomainObject.Predmet.ProtustrankaNazivFormatedOIB_1">NOVI ORION PUB d.o.o. za proizvodnju, trgovinu i usluge, OIB 11153534221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NOVI ORION PUB d.o.o. za proizvodnju, trgovinu i usluge</item>
    </izvorni_sadrzaj>
    <derivirana_varijabla naziv="DomainObject.Predmet.ProtuStrankaListFormated_1">
      <item>NOVI ORION PUB d.o.o. za proizvodnju, trgovinu i usluge</item>
    </derivirana_varijabla>
  </DomainObject.Predmet.ProtuStrankaListFormated>
  <DomainObject.Predmet.ProtuStrankaListFormatedOIB>
    <izvorni_sadrzaj>
      <item>NOVI ORION PUB d.o.o. za proizvodnju, trgovinu i usluge, OIB 11153534221</item>
    </izvorni_sadrzaj>
    <derivirana_varijabla naziv="DomainObject.Predmet.ProtuStrankaListFormatedOIB_1">
      <item>NOVI ORION PUB d.o.o. za proizvodnju, trgovinu i usluge, OIB 11153534221</item>
    </derivirana_varijabla>
  </DomainObject.Predmet.ProtuStrankaListFormatedOIB>
  <DomainObject.Predmet.ProtuStrankaListFormatedWithAdress>
    <izvorni_sadrzaj>
      <item>NOVI ORION PUB d.o.o. za proizvodnju, trgovinu i usluge, Kralja Zvonimira 6, 32100 Vinkovci</item>
    </izvorni_sadrzaj>
    <derivirana_varijabla naziv="DomainObject.Predmet.ProtuStrankaListFormatedWithAdress_1">
      <item>NOVI ORION PUB d.o.o. za proizvodnju, trgovinu i usluge, Kralja Zvonimira 6, 32100 Vinkovci</item>
    </derivirana_varijabla>
  </DomainObject.Predmet.ProtuStrankaListFormatedWithAdress>
  <DomainObject.Predmet.ProtuStrankaListFormatedWithAdressOIB>
    <izvorni_sadrzaj>
      <item>NOVI ORION PUB d.o.o. za proizvodnju, trgovinu i usluge, OIB 11153534221, Kralja Zvonimira 6, 32100 Vinkovci</item>
    </izvorni_sadrzaj>
    <derivirana_varijabla naziv="DomainObject.Predmet.ProtuStrankaListFormatedWithAdressOIB_1">
      <item>NOVI ORION PUB d.o.o. za proizvodnju, trgovinu i usluge, OIB 11153534221, Kralja Zvonimira 6, 32100 Vinkovci</item>
    </derivirana_varijabla>
  </DomainObject.Predmet.ProtuStrankaListFormatedWithAdressOIB>
  <DomainObject.Predmet.ProtuStrankaListNazivFormated>
    <izvorni_sadrzaj>
      <item>NOVI ORION PUB d.o.o. za proizvodnju, trgovinu i usluge</item>
    </izvorni_sadrzaj>
    <derivirana_varijabla naziv="DomainObject.Predmet.ProtuStrankaListNazivFormated_1">
      <item>NOVI ORION PUB d.o.o. za proizvodnju, trgovinu i usluge</item>
    </derivirana_varijabla>
  </DomainObject.Predmet.ProtuStrankaListNazivFormated>
  <DomainObject.Predmet.ProtuStrankaListNazivFormatedOIB>
    <izvorni_sadrzaj>
      <item>NOVI ORION PUB d.o.o. za proizvodnju, trgovinu i usluge, OIB 11153534221</item>
    </izvorni_sadrzaj>
    <derivirana_varijabla naziv="DomainObject.Predmet.ProtuStrankaListNazivFormatedOIB_1">
      <item>NOVI ORION PUB d.o.o. za proizvodnju, trgovinu i usluge, OIB 11153534221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NOVI ORION PUB d.o.o. za proizvodnju, trgovinu i usluge</izvorni_sadrzaj>
    <derivirana_varijabla naziv="DomainObject.Predmet.ProtustrankaIDrugi_1">NOVI ORION PUB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NOVI ORION PUB d.o.o. za proizvodnju, trgovinu i usluge, OIB 11153534221, Kralja Zvonimira 6, 32100 Vinkovci</izvorni_sadrzaj>
    <derivirana_varijabla naziv="DomainObject.Predmet.ProtustrankaIDrugiAdressOIB_1">NOVI ORION PUB d.o.o. za proizvodnju, trgovinu i usluge, OIB 11153534221, Kralja Zvonimira 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ORION PUB d.o.o. za proizvodnju, trgovinu i usluge</item>
      <item>RH MF POREZNA UPRAVA</item>
    </izvorni_sadrzaj>
    <derivirana_varijabla naziv="DomainObject.Predmet.SudioniciListNaziv_1">
      <item>NOVI ORION PUB d.o.o. za proizvodnju, trgovinu i usluge</item>
      <item>RH MF POREZNA UPRAVA</item>
    </derivirana_varijabla>
  </DomainObject.Predmet.SudioniciListNaziv>
  <DomainObject.Predmet.SudioniciListAdressOIB>
    <izvorni_sadrzaj>
      <item>NOVI ORION PUB d.o.o. za proizvodnju, trgovinu i usluge, OIB 11153534221, Kralja Zvonimira 6,32100 Vinkovci</item>
      <item>RH MF POREZNA UPRAVA, OIB 18683136487</item>
    </izvorni_sadrzaj>
    <derivirana_varijabla naziv="DomainObject.Predmet.SudioniciListAdressOIB_1">
      <item>NOVI ORION PUB d.o.o. za proizvodnju, trgovinu i usluge, OIB 11153534221, Kralja Zvonimira 6,32100 Vinkovci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11153534221</item>
      <item>, OIB 18683136487</item>
    </izvorni_sadrzaj>
    <derivirana_varijabla naziv="DomainObject.Predmet.SudioniciListNazivOIB_1">
      <item>, OIB 11153534221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BB6EB-AF65-43B7-9DB4-5AB45F2D7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701</properties:Words>
  <properties:Characters>3825</properties:Characters>
  <properties:Lines>120</properties:Lines>
  <properties:Paragraphs>37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2018-01-19T07:30:00Z</cp:lastPrinted>
  <dcterms:modified xmlns:xsi="http://www.w3.org/2001/XMLSchema-instance" xsi:type="dcterms:W3CDTF">2018-12-27T08:36:00Z</dcterms:modified>
  <cp:revision>27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