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d33c" w14:paraId="f66d33c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A818A2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A818A2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053688">
      <w:pPr>
        <w:jc w:val="both"/>
        <w:rPr>
          <w:rFonts w:hAnsi="Times New Roman" w:ascii="Times New Roman"/>
          <w:lang w:eastAsia="hr-HR"/>
        </w:rPr>
      </w:pPr>
    </w:p>
    <w:p w:rsidRDefault="00393D5D" w:rsidP="00393D5D" w:rsidR="00393D5D" w:rsidRPr="00393D5D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393D5D">
        <w:rPr>
          <w:rFonts w:eastAsiaTheme="minorHAnsi" w:hAnsi="Times New Roman" w:ascii="Times New Roman"/>
        </w:rPr>
        <w:t>105/10000 dijelova kat.čest. 1046/1, upisano kod Općinskog suda u Dubrovniku u z.ul. 3166, poduložak 32,  k.o. Gruž, u naravi garaža oznake GARAŽA-G17 koja se nalazi na etaži 1, površine 20,10m2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7B17D2">
        <w:rPr>
          <w:rFonts w:hAnsi="Times New Roman" w:ascii="Times New Roman"/>
          <w:lang w:eastAsia="hr-HR"/>
        </w:rPr>
        <w:t>230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F680A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EF680A">
        <w:rPr>
          <w:sz w:val="22"/>
          <w:szCs w:val="22"/>
          <w:lang w:eastAsia="hr-HR"/>
        </w:rPr>
        <w:t xml:space="preserve"> 1.</w:t>
      </w:r>
      <w:r w:rsidR="00EF680A" w:rsidRPr="00F94B67">
        <w:rPr>
          <w:rFonts w:cs="Times New Roman"/>
          <w:sz w:val="22"/>
          <w:szCs w:val="22"/>
        </w:rPr>
        <w:t>RAIFFEISENBANK AUSTRIA d.d., ZAGREB, Petrinjska 59, OIB:53056966</w:t>
      </w:r>
      <w:r w:rsidR="00EF680A">
        <w:rPr>
          <w:rFonts w:cs="Times New Roman"/>
          <w:sz w:val="22"/>
          <w:szCs w:val="22"/>
        </w:rPr>
        <w:t>535</w:t>
      </w:r>
      <w:r w:rsidR="00EF680A">
        <w:rPr>
          <w:sz w:val="22"/>
          <w:szCs w:val="22"/>
          <w:lang w:eastAsia="hr-HR"/>
        </w:rPr>
        <w:t xml:space="preserve"> i 2.</w:t>
      </w:r>
      <w:r w:rsidR="009A60F3" w:rsidRPr="00F94B67">
        <w:rPr>
          <w:rFonts w:cs="Times New Roman"/>
          <w:sz w:val="22"/>
          <w:szCs w:val="22"/>
        </w:rPr>
        <w:t>REPUBLIKA HRVATSKA, OIB:18683136487</w:t>
      </w:r>
      <w:r w:rsidR="00EF680A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EF680A" w:rsidRPr="00EF680A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EF680A">
        <w:rPr>
          <w:rFonts w:hAnsi="Times New Roman" w:ascii="Times New Roman"/>
        </w:rPr>
        <w:t xml:space="preserve">.1. točka j) Zakona o PDV-u. </w:t>
      </w:r>
      <w:r w:rsidR="00EF680A" w:rsidRPr="00EF680A">
        <w:rPr>
          <w:rFonts w:hAnsi="Times New Roman" w:ascii="Times New Roman"/>
        </w:rPr>
        <w:t>Ukoliko kupac bude porezni obveznik, primijeniti će se prijenos porezne obveze sukladno Čl. 75. stavak 3, točka c) Zakona o PDV-u</w:t>
      </w:r>
      <w:r w:rsidR="00EF680A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9A60F3">
      <w:pPr>
        <w:ind w:firstLine="708"/>
        <w:jc w:val="both"/>
        <w:rPr>
          <w:rFonts w:hAnsi="Times New Roman" w:ascii="Times New Roman"/>
        </w:rPr>
      </w:pPr>
      <w:r w:rsidRPr="009A60F3">
        <w:rPr>
          <w:rFonts w:hAnsi="Times New Roman" w:ascii="Times New Roman"/>
          <w:lang w:eastAsia="hr-HR"/>
        </w:rPr>
        <w:t xml:space="preserve">Na </w:t>
      </w:r>
      <w:r w:rsidRPr="00EF680A">
        <w:rPr>
          <w:rFonts w:hAnsi="Times New Roman" w:ascii="Times New Roman"/>
          <w:lang w:eastAsia="hr-HR"/>
        </w:rPr>
        <w:t>imovini iz točke I. ovog zaključka koja je ušla u stečajnu masu stečajnog dužnika postoji upisao razlučno pravo u korist</w:t>
      </w:r>
      <w:r w:rsidR="006F186C" w:rsidRPr="00EF680A">
        <w:rPr>
          <w:rFonts w:hAnsi="Times New Roman" w:ascii="Times New Roman"/>
          <w:lang w:eastAsia="hr-HR"/>
        </w:rPr>
        <w:t xml:space="preserve"> </w:t>
      </w:r>
      <w:r w:rsidR="00EF680A" w:rsidRPr="00EF680A">
        <w:rPr>
          <w:rFonts w:hAnsi="Times New Roman" w:ascii="Times New Roman"/>
          <w:lang w:eastAsia="hr-HR"/>
        </w:rPr>
        <w:t>1.</w:t>
      </w:r>
      <w:r w:rsidR="00EF680A" w:rsidRPr="00EF680A">
        <w:rPr>
          <w:rFonts w:hAnsi="Times New Roman" w:ascii="Times New Roman"/>
        </w:rPr>
        <w:t>RAIFFEISENBANK AUSTRIA d.d., ZAGREB, Petrinjska 59, OIB:53056966535</w:t>
      </w:r>
      <w:r w:rsidR="00EF680A" w:rsidRPr="00EF680A">
        <w:rPr>
          <w:rFonts w:hAnsi="Times New Roman" w:ascii="Times New Roman"/>
          <w:lang w:eastAsia="hr-HR"/>
        </w:rPr>
        <w:t xml:space="preserve"> i 2.</w:t>
      </w:r>
      <w:r w:rsidR="00EF680A" w:rsidRPr="00EF680A">
        <w:rPr>
          <w:rFonts w:hAnsi="Times New Roman" w:ascii="Times New Roman"/>
        </w:rPr>
        <w:t>REPUBLIKA HRVATSKA, OIB:18683136487.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053688">
        <w:rPr>
          <w:rFonts w:hAnsi="Times New Roman" w:ascii="Times New Roman"/>
          <w:lang w:eastAsia="hr-HR"/>
        </w:rPr>
        <w:lastRenderedPageBreak/>
        <w:t xml:space="preserve">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7B17D2">
        <w:rPr>
          <w:rFonts w:hAnsi="Times New Roman" w:ascii="Times New Roman"/>
          <w:lang w:eastAsia="hr-HR"/>
        </w:rPr>
        <w:t>230</w:t>
      </w:r>
      <w:r w:rsidR="009A60F3">
        <w:rPr>
          <w:rFonts w:hAnsi="Times New Roman" w:ascii="Times New Roman"/>
          <w:lang w:eastAsia="hr-HR"/>
        </w:rPr>
        <w:t>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1F44F4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A818A2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A818A2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A818A2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5322F3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F93" w:rsidP="00E37C14" w:rsidR="00745F93">
      <w:r>
        <w:separator/>
      </w:r>
    </w:p>
  </w:endnote>
  <w:endnote w:id="0" w:type="continuationSeparator">
    <w:p w:rsidRDefault="00745F93" w:rsidP="00E37C14" w:rsidR="00745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F93" w:rsidP="00E37C14" w:rsidR="00745F93">
      <w:r>
        <w:separator/>
      </w:r>
    </w:p>
  </w:footnote>
  <w:footnote w:id="0" w:type="continuationSeparator">
    <w:p w:rsidRDefault="00745F93" w:rsidP="00E37C14" w:rsidR="00745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917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A53917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87671"/>
    <w:rsid w:val="000909C0"/>
    <w:rsid w:val="000C0268"/>
    <w:rsid w:val="000C7786"/>
    <w:rsid w:val="000F2238"/>
    <w:rsid w:val="0015248D"/>
    <w:rsid w:val="00185DC6"/>
    <w:rsid w:val="001925D0"/>
    <w:rsid w:val="001A3521"/>
    <w:rsid w:val="001D5F5A"/>
    <w:rsid w:val="001F44F4"/>
    <w:rsid w:val="002370C2"/>
    <w:rsid w:val="002F306F"/>
    <w:rsid w:val="00301B3E"/>
    <w:rsid w:val="00393D5D"/>
    <w:rsid w:val="003F4F1D"/>
    <w:rsid w:val="003F7207"/>
    <w:rsid w:val="004212AE"/>
    <w:rsid w:val="00436C74"/>
    <w:rsid w:val="005322F3"/>
    <w:rsid w:val="005E2C6B"/>
    <w:rsid w:val="006279CD"/>
    <w:rsid w:val="00667D57"/>
    <w:rsid w:val="00684029"/>
    <w:rsid w:val="006F186C"/>
    <w:rsid w:val="00713538"/>
    <w:rsid w:val="007308E4"/>
    <w:rsid w:val="00745F93"/>
    <w:rsid w:val="007B17D2"/>
    <w:rsid w:val="007B6033"/>
    <w:rsid w:val="007E245D"/>
    <w:rsid w:val="00813A22"/>
    <w:rsid w:val="00884E3A"/>
    <w:rsid w:val="008C0611"/>
    <w:rsid w:val="008E79DD"/>
    <w:rsid w:val="00971213"/>
    <w:rsid w:val="009A141F"/>
    <w:rsid w:val="009A60F3"/>
    <w:rsid w:val="009B1E52"/>
    <w:rsid w:val="009E1EDE"/>
    <w:rsid w:val="00A53917"/>
    <w:rsid w:val="00A818A2"/>
    <w:rsid w:val="00B642A1"/>
    <w:rsid w:val="00B71456"/>
    <w:rsid w:val="00B80421"/>
    <w:rsid w:val="00C63D92"/>
    <w:rsid w:val="00C94672"/>
    <w:rsid w:val="00D845F7"/>
    <w:rsid w:val="00E31F42"/>
    <w:rsid w:val="00E37C14"/>
    <w:rsid w:val="00E4415C"/>
    <w:rsid w:val="00E96B19"/>
    <w:rsid w:val="00EC2774"/>
    <w:rsid w:val="00ED3FAD"/>
    <w:rsid w:val="00EF680A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CCBCF4-CBA3-468D-8E9A-615ED2F2A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1180</properties:Words>
  <properties:Characters>6346</properties:Characters>
  <properties:Lines>150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2016-04-01T07:17:00Z</dcterms:created>
  <dc:creator>Diana Butigan Granić</dc:creator>
  <cp:lastModifiedBy>Mara Marčinko</cp:lastModifiedBy>
  <cp:lastPrinted>2017-05-31T12:21:00Z</cp:lastPrinted>
  <dcterms:modified xmlns:xsi="http://www.w3.org/2001/XMLSchema-instance" xsi:type="dcterms:W3CDTF">2017-05-31T12:22:00Z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