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73723" w14:paraId="ec73723" w:rsidRDefault="00F73DF0" w:rsidP="00F73DF0" w:rsidR="00F73DF0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F73DF0" w:rsidP="00F73DF0" w:rsidR="00F73DF0" w:rsidRPr="00572798">
      <w:pPr>
        <w:tabs>
          <w:tab w:pos="6150" w:val="left"/>
        </w:tabs>
        <w:rPr>
          <w:b/>
        </w:rPr>
      </w:pPr>
    </w:p>
    <w:p w:rsidRDefault="00F73DF0" w:rsidP="00F73DF0" w:rsidR="00F73DF0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F73DF0" w:rsidP="00F73DF0" w:rsidR="00F73DF0">
      <w:pPr>
        <w:tabs>
          <w:tab w:pos="7020" w:val="left"/>
        </w:tabs>
      </w:pPr>
      <w:r>
        <w:t xml:space="preserve">REPUBLIKA HRVATSKA </w:t>
      </w:r>
    </w:p>
    <w:p w:rsidRDefault="00F73DF0" w:rsidP="00F73DF0" w:rsidR="00F73DF0">
      <w:r>
        <w:t xml:space="preserve">  Trgovački sud u Zagrebu</w:t>
      </w:r>
    </w:p>
    <w:p w:rsidRDefault="00F73DF0" w:rsidP="00F73DF0" w:rsidR="00F73DF0">
      <w:r>
        <w:t xml:space="preserve">   Zagreb, Amruševa 2/II</w:t>
      </w:r>
    </w:p>
    <w:p w:rsidRDefault="00F73DF0" w:rsidP="00F73DF0" w:rsidR="00F73DF0"/>
    <w:p w:rsidRDefault="00F73DF0" w:rsidP="00F73DF0" w:rsidR="00F73DF0"/>
    <w:p w:rsidRDefault="00F73DF0" w:rsidP="00F73DF0" w:rsidR="00F73DF0"/>
    <w:p w:rsidRDefault="00F73DF0" w:rsidP="00F73DF0" w:rsidR="00F73DF0">
      <w:pPr>
        <w:jc w:val="both"/>
      </w:pPr>
      <w:r>
        <w:t xml:space="preserve"> </w:t>
      </w:r>
      <w:r>
        <w:tab/>
        <w:t>TRGOVAČKI SUD U ZAGREBU, u skraćenom stečajnom postupku pod poslovnim brojem St-313</w:t>
      </w:r>
      <w:r w:rsidR="00652EC7">
        <w:t>7</w:t>
      </w:r>
      <w:r>
        <w:t>/15, temeljem odredbe članka 430. Stečajnog zakona (Narodne novine br. 71/15.), dana 2. prosinca 2015., objavljuje:</w:t>
      </w:r>
    </w:p>
    <w:p w:rsidRDefault="00F73DF0" w:rsidP="00F73DF0" w:rsidR="00F73DF0" w:rsidRPr="008155EE">
      <w:pPr>
        <w:rPr>
          <w:sz w:val="40"/>
          <w:szCs w:val="40"/>
        </w:rPr>
      </w:pPr>
    </w:p>
    <w:p w:rsidRDefault="00F73DF0" w:rsidP="00F73DF0" w:rsidR="00F73DF0" w:rsidRPr="009E0378">
      <w:pPr>
        <w:jc w:val="center"/>
      </w:pPr>
      <w:r w:rsidRPr="009E0378">
        <w:t>O G L A S</w:t>
      </w:r>
    </w:p>
    <w:p w:rsidRDefault="00F73DF0" w:rsidP="00F73DF0" w:rsidR="00F73DF0" w:rsidRPr="001F6933">
      <w:pPr>
        <w:rPr>
          <w:b/>
        </w:rPr>
      </w:pPr>
    </w:p>
    <w:p w:rsidRDefault="00F73DF0" w:rsidP="00F73DF0" w:rsidR="00F73DF0">
      <w:pPr>
        <w:pStyle w:val="Odlomakpopisa"/>
        <w:numPr>
          <w:ilvl w:val="0"/>
          <w:numId w:val="1"/>
        </w:numPr>
        <w:jc w:val="both"/>
      </w:pPr>
      <w:r>
        <w:t xml:space="preserve">Za dužnika  </w:t>
      </w:r>
      <w:r w:rsidR="00652EC7">
        <w:t>YE HONGPING d.o.o., Zagreb, XII Podbrežje 6, OIB:  35552662301</w:t>
      </w:r>
      <w:r>
        <w:t>.</w:t>
      </w:r>
    </w:p>
    <w:p w:rsidRDefault="00F73DF0" w:rsidP="00F73DF0" w:rsidR="00F73DF0">
      <w:pPr>
        <w:pStyle w:val="Odlomakpopisa"/>
        <w:ind w:left="1428"/>
      </w:pPr>
    </w:p>
    <w:p w:rsidRDefault="00F73DF0" w:rsidP="00F73DF0" w:rsidR="00F73DF0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652EC7">
        <w:t>144.160,92</w:t>
      </w:r>
      <w:r>
        <w:t xml:space="preserve">  kn.</w:t>
      </w:r>
    </w:p>
    <w:p w:rsidRDefault="00F73DF0" w:rsidP="00F73DF0" w:rsidR="00F73DF0">
      <w:pPr>
        <w:ind w:left="360"/>
      </w:pPr>
      <w:r>
        <w:t xml:space="preserve"> </w:t>
      </w:r>
    </w:p>
    <w:p w:rsidRDefault="00F73DF0" w:rsidP="00F73DF0" w:rsidR="00F73DF0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F73DF0" w:rsidP="00F73DF0" w:rsidR="00F73DF0">
      <w:pPr>
        <w:ind w:firstLine="720"/>
        <w:jc w:val="both"/>
      </w:pPr>
    </w:p>
    <w:p w:rsidRDefault="00F73DF0" w:rsidP="00F73DF0" w:rsidR="00F73DF0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73DF0" w:rsidP="00F73DF0" w:rsidR="00F73DF0">
      <w:pPr>
        <w:pStyle w:val="Odlomakpopisa"/>
      </w:pPr>
    </w:p>
    <w:p w:rsidRDefault="00F73DF0" w:rsidP="00F73DF0" w:rsidR="00F73DF0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F73DF0" w:rsidP="00F73DF0" w:rsidR="00F73DF0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F73DF0" w:rsidP="00F73DF0" w:rsidR="00F73DF0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F73DF0" w:rsidP="00F73DF0" w:rsidR="00F73DF0">
      <w:pPr>
        <w:jc w:val="center"/>
      </w:pPr>
    </w:p>
    <w:p w:rsidRDefault="00F73DF0" w:rsidP="00F73DF0" w:rsidR="00F73DF0">
      <w:pPr>
        <w:jc w:val="center"/>
      </w:pPr>
      <w:r>
        <w:t>U Zagrebu, 2. prosinca 2015.</w:t>
      </w:r>
    </w:p>
    <w:p w:rsidRDefault="00F73DF0" w:rsidP="00F73DF0" w:rsidR="00F73DF0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F73DF0" w:rsidP="00F73DF0" w:rsidR="00F73DF0">
      <w:pPr>
        <w:jc w:val="right"/>
      </w:pPr>
      <w:r>
        <w:t xml:space="preserve">          Jelena Vučemilo Manojlovski </w:t>
      </w:r>
    </w:p>
    <w:p w:rsidRDefault="00F73DF0" w:rsidP="00F73DF0" w:rsidR="00F73DF0">
      <w:pPr>
        <w:jc w:val="right"/>
      </w:pPr>
    </w:p>
    <w:p w:rsidRDefault="00F73DF0" w:rsidP="00F73DF0" w:rsidR="00F73DF0">
      <w:pPr>
        <w:jc w:val="right"/>
      </w:pPr>
    </w:p>
    <w:p w:rsidRDefault="00F73DF0" w:rsidP="00F73DF0" w:rsidR="00F73DF0">
      <w:pPr>
        <w:jc w:val="right"/>
      </w:pPr>
    </w:p>
    <w:p w:rsidRDefault="00F73DF0" w:rsidP="00F73DF0" w:rsidR="00F73DF0">
      <w:pPr>
        <w:jc w:val="right"/>
      </w:pPr>
    </w:p>
    <w:p w:rsidRDefault="00F73DF0" w:rsidP="00F73DF0" w:rsidR="00F73DF0"/>
    <w:p w:rsidRDefault="006A5A19" w:rsidP="006A5A19" w:rsidR="006A5A19">
      <w:r>
        <w:t>DNA:</w:t>
      </w:r>
    </w:p>
    <w:p w:rsidRDefault="006A5A19" w:rsidP="006A5A19" w:rsidR="006A5A19">
      <w:pPr>
        <w:pStyle w:val="Odlomakpopisa"/>
        <w:numPr>
          <w:ilvl w:val="0"/>
          <w:numId w:val="3"/>
        </w:numPr>
      </w:pPr>
      <w:r>
        <w:t>E-oglasna ploča 48 dana</w:t>
      </w:r>
    </w:p>
    <w:p w:rsidRDefault="006A5A19" w:rsidP="006A5A19" w:rsidR="006A5A19">
      <w:pPr>
        <w:pStyle w:val="Odlomakpopisa"/>
        <w:numPr>
          <w:ilvl w:val="0"/>
          <w:numId w:val="3"/>
        </w:numPr>
      </w:pPr>
      <w:r>
        <w:t>spis</w:t>
      </w:r>
    </w:p>
    <w:p w:rsidRDefault="006A5A19" w:rsidP="006A5A19" w:rsidR="006A5A19"/>
    <w:p w:rsidRDefault="006A5A19" w:rsidP="006A5A19" w:rsidR="006A5A19"/>
    <w:p w:rsidRDefault="00F73DF0" w:rsidP="00F73DF0" w:rsidR="00F73DF0"/>
    <w:p w:rsidRDefault="00F73DF0" w:rsidP="00F73DF0" w:rsidR="00F73DF0"/>
    <w:p w:rsidRDefault="00F73DF0" w:rsidP="00F73DF0" w:rsidR="00F73DF0"/>
    <w:p w:rsidRDefault="00F73DF0" w:rsidP="00F73DF0" w:rsidR="00F73DF0"/>
    <w:p w:rsidRDefault="00F73DF0" w:rsidP="00F73DF0" w:rsidR="00F73DF0"/>
    <w:p w:rsidRDefault="00F73DF0" w:rsidP="00F73DF0" w:rsidR="00F73DF0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4B5" w:rsidR="00737706">
      <w:r>
        <w:separator/>
      </w:r>
    </w:p>
  </w:endnote>
  <w:endnote w:id="0" w:type="continuationSeparator">
    <w:p w:rsidRDefault="001614B5" w:rsidR="007377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4B5" w:rsidR="00737706">
      <w:r>
        <w:separator/>
      </w:r>
    </w:p>
  </w:footnote>
  <w:footnote w:id="0" w:type="continuationSeparator">
    <w:p w:rsidRDefault="001614B5" w:rsidR="007377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EC7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5A1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EC7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5A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5A1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3DF0"/>
    <w:rsid w:val="001614B5"/>
    <w:rsid w:val="002367C7"/>
    <w:rsid w:val="00652EC7"/>
    <w:rsid w:val="006A5A19"/>
    <w:rsid w:val="00737706"/>
    <w:rsid w:val="00F45B98"/>
    <w:rsid w:val="00F73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3DF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73D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73DF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F73DF0"/>
  </w:style>
  <w:style w:styleId="Odlomakpopisa" w:type="paragraph">
    <w:name w:val="List Paragraph"/>
    <w:basedOn w:val="Normal"/>
    <w:uiPriority w:val="34"/>
    <w:qFormat/>
    <w:rsid w:val="00F73DF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73D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3DF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14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14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14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14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14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3DF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73D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73DF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F73DF0"/>
  </w:style>
  <w:style w:styleId="Odlomakpopisa" w:type="paragraph">
    <w:name w:val="List Paragraph"/>
    <w:basedOn w:val="Normal"/>
    <w:uiPriority w:val="34"/>
    <w:qFormat/>
    <w:rsid w:val="00F73DF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73D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3DF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14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4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14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14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14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935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St-3137/2015-5</izvorni_sadrzaj>
    <derivirana_varijabla naziv="DomainObject.Oznaka_1">St-3137/2015-5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3137</izvorni_sadrzaj>
    <derivirana_varijabla naziv="DomainObject.Predmet.Broj_1">3137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St-3137/2015</izvorni_sadrzaj>
    <derivirana_varijabla naziv="DomainObject.Predmet.OznakaBroj_1">St-3137/2015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YE HONGPING d.o.o.</izvorni_sadrzaj>
    <derivirana_varijabla naziv="DomainObject.Predmet.ProtustrankaFormated_1">  YE HONGPING d.o.o.</derivirana_varijabla>
  </DomainObject.Predmet.ProtustrankaFormated>
  <DomainObject.Predmet.ProtustrankaFormatedOIB>
    <izvorni_sadrzaj>  YE HONGPING d.o.o., OIB 35552662301</izvorni_sadrzaj>
    <derivirana_varijabla naziv="DomainObject.Predmet.ProtustrankaFormatedOIB_1">  YE HONGPING d.o.o., OIB 35552662301</derivirana_varijabla>
  </DomainObject.Predmet.ProtustrankaFormatedOIB>
  <DomainObject.Predmet.ProtustrankaFormatedWithAdress>
    <izvorni_sadrzaj> YE HONGPING d.o.o., XII Podbrežje 6, 10000 Zagreb</izvorni_sadrzaj>
    <derivirana_varijabla naziv="DomainObject.Predmet.ProtustrankaFormatedWithAdress_1"> YE HONGPING d.o.o., XII Podbrežje 6, 10000 Zagreb</derivirana_varijabla>
  </DomainObject.Predmet.ProtustrankaFormatedWithAdress>
  <DomainObject.Predmet.ProtustrankaFormatedWithAdressOIB>
    <izvorni_sadrzaj> YE HONGPING d.o.o., OIB 35552662301, XII Podbrežje 6, 10000 Zagreb</izvorni_sadrzaj>
    <derivirana_varijabla naziv="DomainObject.Predmet.ProtustrankaFormatedWithAdressOIB_1"> YE HONGPING d.o.o., OIB 35552662301, XII Podbrežje 6, 10000 Zagreb</derivirana_varijabla>
  </DomainObject.Predmet.ProtustrankaFormatedWithAdressOIB>
  <DomainObject.Predmet.ProtustrankaWithAdress>
    <izvorni_sadrzaj>YE HONGPING d.o.o. XII Podbrežje 6, 10000 Zagreb</izvorni_sadrzaj>
    <derivirana_varijabla naziv="DomainObject.Predmet.ProtustrankaWithAdress_1">YE HONGPING d.o.o. XII Podbrežje 6, 10000 Zagreb</derivirana_varijabla>
  </DomainObject.Predmet.ProtustrankaWithAdress>
  <DomainObject.Predmet.ProtustrankaWithAdressOIB>
    <izvorni_sadrzaj>YE HONGPING d.o.o., OIB 35552662301, XII Podbrežje 6, 10000 Zagreb</izvorni_sadrzaj>
    <derivirana_varijabla naziv="DomainObject.Predmet.ProtustrankaWithAdressOIB_1">YE HONGPING d.o.o., OIB 35552662301, XII Podbrežje 6, 10000 Zagreb</derivirana_varijabla>
  </DomainObject.Predmet.ProtustrankaWithAdressOIB>
  <DomainObject.Predmet.ProtustrankaNazivFormated>
    <izvorni_sadrzaj>YE HONGPING d.o.o.</izvorni_sadrzaj>
    <derivirana_varijabla naziv="DomainObject.Predmet.ProtustrankaNazivFormated_1">YE HONGPING d.o.o.</derivirana_varijabla>
  </DomainObject.Predmet.ProtustrankaNazivFormated>
  <DomainObject.Predmet.ProtustrankaNazivFormatedOIB>
    <izvorni_sadrzaj>YE HONGPING d.o.o., OIB 35552662301</izvorni_sadrzaj>
    <derivirana_varijabla naziv="DomainObject.Predmet.ProtustrankaNazivFormatedOIB_1">YE HONGPING d.o.o., OIB 35552662301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YE HONGPING d.o.o.</item>
    </izvorni_sadrzaj>
    <derivirana_varijabla naziv="DomainObject.Predmet.ProtuStrankaListFormated_1">
      <item>YE HONGPING d.o.o.</item>
    </derivirana_varijabla>
  </DomainObject.Predmet.ProtuStrankaListFormated>
  <DomainObject.Predmet.ProtuStrankaListFormatedOIB>
    <izvorni_sadrzaj>
      <item>YE HONGPING d.o.o., OIB 35552662301</item>
    </izvorni_sadrzaj>
    <derivirana_varijabla naziv="DomainObject.Predmet.ProtuStrankaListFormatedOIB_1">
      <item>YE HONGPING d.o.o., OIB 35552662301</item>
    </derivirana_varijabla>
  </DomainObject.Predmet.ProtuStrankaListFormatedOIB>
  <DomainObject.Predmet.ProtuStrankaListFormatedWithAdress>
    <izvorni_sadrzaj>
      <item>YE HONGPING d.o.o., XII Podbrežje 6, 10000 Zagreb</item>
    </izvorni_sadrzaj>
    <derivirana_varijabla naziv="DomainObject.Predmet.ProtuStrankaListFormatedWithAdress_1">
      <item>YE HONGPING d.o.o., XII Podbrežje 6, 10000 Zagreb</item>
    </derivirana_varijabla>
  </DomainObject.Predmet.ProtuStrankaListFormatedWithAdress>
  <DomainObject.Predmet.ProtuStrankaListFormatedWithAdressOIB>
    <izvorni_sadrzaj>
      <item>YE HONGPING d.o.o., OIB 35552662301, XII Podbrežje 6, 10000 Zagreb</item>
    </izvorni_sadrzaj>
    <derivirana_varijabla naziv="DomainObject.Predmet.ProtuStrankaListFormatedWithAdressOIB_1">
      <item>YE HONGPING d.o.o., OIB 35552662301, XII Podbrežje 6, 10000 Zagreb</item>
    </derivirana_varijabla>
  </DomainObject.Predmet.ProtuStrankaListFormatedWithAdressOIB>
  <DomainObject.Predmet.ProtuStrankaListNazivFormated>
    <izvorni_sadrzaj>
      <item>YE HONGPING d.o.o.</item>
    </izvorni_sadrzaj>
    <derivirana_varijabla naziv="DomainObject.Predmet.ProtuStrankaListNazivFormated_1">
      <item>YE HONGPING d.o.o.</item>
    </derivirana_varijabla>
  </DomainObject.Predmet.ProtuStrankaListNazivFormated>
  <DomainObject.Predmet.ProtuStrankaListNazivFormatedOIB>
    <izvorni_sadrzaj>
      <item>YE HONGPING d.o.o., OIB 35552662301</item>
    </izvorni_sadrzaj>
    <derivirana_varijabla naziv="DomainObject.Predmet.ProtuStrankaListNazivFormatedOIB_1">
      <item>YE HONGPING d.o.o., OIB 35552662301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>St-3137/2015-5</izvorni_sadrzaj>
    <derivirana_varijabla naziv="DomainObject.PoslovniBrojDokumenta_1">St-3137/2015-5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YE HONGPING d.o.o.</izvorni_sadrzaj>
    <derivirana_varijabla naziv="DomainObject.Predmet.ProtustrankaIDrugi_1">YE HONGPING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YE HONGPING d.o.o., OIB 35552662301, XII Podbrežje 6, 10000 Zagreb</izvorni_sadrzaj>
    <derivirana_varijabla naziv="DomainObject.Predmet.ProtustrankaIDrugiAdressOIB_1">YE HONGPING d.o.o., OIB 35552662301, XII Podbrežje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YE HONGPING d.o.o.</item>
    </izvorni_sadrzaj>
    <derivirana_varijabla naziv="DomainObject.Predmet.SudioniciListNaziv_1">
      <item>FINA Regionalni centar Zagreb</item>
      <item>YE HONGPING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YE HONGPING d.o.o., OIB 35552662301, XII Podbrežje 6,10000 Zagreb</item>
    </izvorni_sadrzaj>
    <derivirana_varijabla naziv="DomainObject.Predmet.SudioniciListAdressOIB_1">
      <item>FINA Regionalni centar Zagreb, OIB 85821130368, Trg svibanjskih žrtava 1995. 1,10000 Zagreb</item>
      <item>YE HONGPING d.o.o., OIB 35552662301, XII Podbrežje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35552662301</item>
    </izvorni_sadrzaj>
    <derivirana_varijabla naziv="DomainObject.Predmet.SudioniciListNazivOIB_1">
      <item>, OIB 85821130368</item>
      <item>, OIB 35552662301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1335</properties:Characters>
  <properties:Lines>59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2015-12-02T12:34:00Z</dcterms:created>
  <dc:creator>Jelena Vučemilo Manojlovski</dc:creator>
  <cp:lastModifiedBy>Maja Kovač</cp:lastModifiedBy>
  <dcterms:modified xmlns:xsi="http://www.w3.org/2001/XMLSchema-instance" xsi:type="dcterms:W3CDTF">2015-12-03T09:18:00Z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St-3137/2015-5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