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10fc" w14:paraId="62710fc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805F12">
        <w:rPr>
          <w:lang w:val="hr-HR"/>
        </w:rPr>
        <w:t>462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05F12">
        <w:rPr>
          <w:lang w:val="hr-HR"/>
        </w:rPr>
        <w:t>BRZI SERVIS SAŠA jednostavno društvo s ograničenom odgovornošću</w:t>
      </w:r>
      <w:r w:rsidR="00AC2658">
        <w:rPr>
          <w:lang w:val="hr-HR"/>
        </w:rPr>
        <w:t xml:space="preserve"> za </w:t>
      </w:r>
      <w:r w:rsidR="00805F12">
        <w:rPr>
          <w:lang w:val="hr-HR"/>
        </w:rPr>
        <w:t xml:space="preserve">usluge i </w:t>
      </w:r>
      <w:r w:rsidR="0025015D">
        <w:rPr>
          <w:lang w:val="hr-HR"/>
        </w:rPr>
        <w:t>trgovinu</w:t>
      </w:r>
      <w:r w:rsidR="00805F12">
        <w:rPr>
          <w:lang w:val="hr-HR"/>
        </w:rPr>
        <w:t>, Bjelovar, Miroslava Krleže 47</w:t>
      </w:r>
      <w:r w:rsidR="00143482">
        <w:rPr>
          <w:lang w:val="hr-HR"/>
        </w:rPr>
        <w:t>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805F12">
        <w:rPr>
          <w:lang w:val="hr-HR"/>
        </w:rPr>
        <w:t>010085840</w:t>
      </w:r>
      <w:r w:rsidR="003734FC">
        <w:rPr>
          <w:lang w:val="hr-HR"/>
        </w:rPr>
        <w:t xml:space="preserve">, OIB: </w:t>
      </w:r>
      <w:r w:rsidR="00805F12">
        <w:rPr>
          <w:lang w:val="hr-HR"/>
        </w:rPr>
        <w:t>62473048625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143482">
        <w:rPr>
          <w:lang w:val="hr-HR"/>
        </w:rPr>
        <w:t>38</w:t>
      </w:r>
      <w:r w:rsidR="00AC2658">
        <w:rPr>
          <w:lang w:val="hr-HR"/>
        </w:rPr>
        <w:t>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05F12">
        <w:rPr>
          <w:lang w:val="hr-HR"/>
        </w:rPr>
        <w:t>13.838,62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05F12">
        <w:rPr>
          <w:lang w:val="hr-HR"/>
        </w:rPr>
        <w:t>Aleksandar Mančić iz Bjelovara, Miroslava Krleže 47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05F12">
        <w:rPr>
          <w:lang w:val="hr-HR"/>
        </w:rPr>
        <w:t>60539672692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05F12">
        <w:rPr>
          <w:lang w:val="hr-HR"/>
        </w:rPr>
        <w:t>20</w:t>
      </w:r>
      <w:r w:rsidR="00143482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05F12">
        <w:rPr>
          <w:lang w:val="hr-HR"/>
        </w:rPr>
        <w:t>20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F07" w:rsidR="00CE1F07">
      <w:r>
        <w:separator/>
      </w:r>
    </w:p>
  </w:endnote>
  <w:endnote w:id="0" w:type="continuationSeparator">
    <w:p w:rsidRDefault="00CE1F07" w:rsidR="00CE1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F07" w:rsidR="00CE1F07">
      <w:r>
        <w:separator/>
      </w:r>
    </w:p>
  </w:footnote>
  <w:footnote w:id="0" w:type="continuationSeparator">
    <w:p w:rsidRDefault="00CE1F07" w:rsidR="00CE1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F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276E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05F12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32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32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BRZI SERVIS SAŠA jednostavno društvo s ograničenom odgovornošću za usluge i trgovinu, Bjelovar</izvorni_sadrzaj>
    <derivirana_varijabla naziv="DomainObject.Predmet.ProtustrankaFormated_1">  BRZI SERVIS SAŠA jednostavno društvo s ograničenom odgovornošću za usluge i trgovinu, Bjelovar</derivirana_varijabla>
  </DomainObject.Predmet.ProtustrankaFormated>
  <DomainObject.Predmet.ProtustrankaFormatedOIB>
    <izvorni_sadrzaj>  BRZI SERVIS SAŠA jednostavno društvo s ograničenom odgovornošću za usluge i trgovinu, Bjelovar, OIB 62473048625</izvorni_sadrzaj>
    <derivirana_varijabla naziv="DomainObject.Predmet.ProtustrankaFormatedOIB_1">  BRZI SERVIS SAŠA jednostavno društvo s ograničenom odgovornošću za usluge i trgovinu, Bjelovar, OIB 62473048625</derivirana_varijabla>
  </DomainObject.Predmet.ProtustrankaFormatedOIB>
  <DomainObject.Predmet.ProtustrankaFormatedWithAdress>
    <izvorni_sadrzaj> BRZI SERVIS SAŠA jednostavno društvo s ograničenom odgovornošću za usluge i trgovinu, Bjelovar, Miroslava Krleže 47, 43000 Bjelovar</izvorni_sadrzaj>
    <derivirana_varijabla naziv="DomainObject.Predmet.ProtustrankaFormatedWithAdress_1"> BRZI SERVIS SAŠA jednostavno društvo s ograničenom odgovornošću za usluge i trgovinu, Bjelovar, Miroslava Krleže 47, 43000 Bjelovar</derivirana_varijabla>
  </DomainObject.Predmet.ProtustrankaFormatedWithAdress>
  <DomainObject.Predmet.ProtustrankaFormatedWithAdressOIB>
    <izvorni_sadrzaj> BRZI SERVIS SAŠA jednostavno društvo s ograničenom odgovornošću za usluge i trgovinu, Bjelovar, OIB 62473048625, Miroslava Krleže 47, 43000 Bjelovar</izvorni_sadrzaj>
    <derivirana_varijabla naziv="DomainObject.Predmet.ProtustrankaFormatedWithAdressOIB_1"> BRZI SERVIS SAŠA jednostavno društvo s ograničenom odgovornošću za usluge i trgovinu, Bjelovar, OIB 62473048625, Miroslava Krleže 47, 43000 Bjelovar</derivirana_varijabla>
  </DomainObject.Predmet.ProtustrankaFormatedWithAdressOIB>
  <DomainObject.Predmet.ProtustrankaWithAdress>
    <izvorni_sadrzaj>BRZI SERVIS SAŠA jednostavno društvo s ograničenom odgovornošću za usluge i trgovinu, Bjelovar Miroslava Krleže 47, 43000 Bjelovar</izvorni_sadrzaj>
    <derivirana_varijabla naziv="DomainObject.Predmet.ProtustrankaWithAdress_1">BRZI SERVIS SAŠA jednostavno društvo s ograničenom odgovornošću za usluge i trgovinu, Bjelovar Miroslava Krleže 47, 43000 Bjelovar</derivirana_varijabla>
  </DomainObject.Predmet.ProtustrankaWithAdress>
  <DomainObject.Predmet.ProtustrankaWithAdressOIB>
    <izvorni_sadrzaj>BRZI SERVIS SAŠA jednostavno društvo s ograničenom odgovornošću za usluge i trgovinu, Bjelovar, OIB 62473048625, Miroslava Krleže 47, 43000 Bjelovar</izvorni_sadrzaj>
    <derivirana_varijabla naziv="DomainObject.Predmet.ProtustrankaWithAdressOIB_1">BRZI SERVIS SAŠA jednostavno društvo s ograničenom odgovornošću za usluge i trgovinu, Bjelovar, OIB 62473048625, Miroslava Krleže 47, 43000 Bjelovar</derivirana_varijabla>
  </DomainObject.Predmet.ProtustrankaWithAdressOIB>
  <DomainObject.Predmet.ProtustrankaNazivFormated>
    <izvorni_sadrzaj>BRZI SERVIS SAŠA jednostavno društvo s ograničenom odgovornošću za usluge i trgovinu, Bjelovar</izvorni_sadrzaj>
    <derivirana_varijabla naziv="DomainObject.Predmet.ProtustrankaNazivFormated_1">BRZI SERVIS SAŠA jednostavno društvo s ograničenom odgovornošću za usluge i trgovinu, Bjelovar</derivirana_varijabla>
  </DomainObject.Predmet.ProtustrankaNazivFormated>
  <DomainObject.Predmet.ProtustrankaNazivFormatedOIB>
    <izvorni_sadrzaj>BRZI SERVIS SAŠA jednostavno društvo s ograničenom odgovornošću za usluge i trgovinu, Bjelovar, OIB 62473048625</izvorni_sadrzaj>
    <derivirana_varijabla naziv="DomainObject.Predmet.ProtustrankaNazivFormatedOIB_1">BRZI SERVIS SAŠA jednostavno društvo s ograničenom odgovornošću za usluge i trgovinu, Bjelovar, OIB 62473048625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BRZI SERVIS SAŠA jednostavno društvo s ograničenom odgovornošću za usluge i trgovinu, Bjelovar</item>
    </izvorni_sadrzaj>
    <derivirana_varijabla naziv="DomainObject.Predmet.ProtuStrankaListFormated_1">
      <item>BRZI SERVIS SAŠA jednostavno društvo s ograničenom odgovornošću za usluge i trgovinu, Bjelovar</item>
    </derivirana_varijabla>
  </DomainObject.Predmet.ProtuStrankaListFormated>
  <DomainObject.Predmet.ProtuStrankaListFormatedOIB>
    <izvorni_sadrzaj>
      <item>BRZI SERVIS SAŠA jednostavno društvo s ograničenom odgovornošću za usluge i trgovinu, Bjelovar, OIB 62473048625</item>
    </izvorni_sadrzaj>
    <derivirana_varijabla naziv="DomainObject.Predmet.ProtuStrankaListFormatedOIB_1">
      <item>BRZI SERVIS SAŠA jednostavno društvo s ograničenom odgovornošću za usluge i trgovinu, Bjelovar, OIB 62473048625</item>
    </derivirana_varijabla>
  </DomainObject.Predmet.ProtuStrankaListFormatedOIB>
  <DomainObject.Predmet.ProtuStrankaListFormatedWithAdress>
    <izvorni_sadrzaj>
      <item>BRZI SERVIS SAŠA jednostavno društvo s ograničenom odgovornošću za usluge i trgovinu, Bjelovar, Miroslava Krleže 47, 43000 Bjelovar</item>
    </izvorni_sadrzaj>
    <derivirana_varijabla naziv="DomainObject.Predmet.ProtuStrankaListFormatedWithAdress_1">
      <item>BRZI SERVIS SAŠA jednostavno društvo s ograničenom odgovornošću za usluge i trgovinu, Bjelovar, Miroslava Krleže 47, 43000 Bjelovar</item>
    </derivirana_varijabla>
  </DomainObject.Predmet.ProtuStrankaListFormatedWithAdress>
  <DomainObject.Predmet.ProtuStrankaListFormatedWithAdressOIB>
    <izvorni_sadrzaj>
      <item>BRZI SERVIS SAŠA jednostavno društvo s ograničenom odgovornošću za usluge i trgovinu, Bjelovar, OIB 62473048625, Miroslava Krleže 47, 43000 Bjelovar</item>
    </izvorni_sadrzaj>
    <derivirana_varijabla naziv="DomainObject.Predmet.ProtuStrankaListFormatedWithAdressOIB_1">
      <item>BRZI SERVIS SAŠA jednostavno društvo s ograničenom odgovornošću za usluge i trgovinu, Bjelovar, OIB 62473048625, Miroslava Krleže 47, 43000 Bjelovar</item>
    </derivirana_varijabla>
  </DomainObject.Predmet.ProtuStrankaListFormatedWithAdressOIB>
  <DomainObject.Predmet.ProtuStrankaListNazivFormated>
    <izvorni_sadrzaj>
      <item>BRZI SERVIS SAŠA jednostavno društvo s ograničenom odgovornošću za usluge i trgovinu, Bjelovar</item>
    </izvorni_sadrzaj>
    <derivirana_varijabla naziv="DomainObject.Predmet.ProtuStrankaListNazivFormated_1">
      <item>BRZI SERVIS SAŠA jednostavno društvo s ograničenom odgovornošću za usluge i trgovinu, Bjelovar</item>
    </derivirana_varijabla>
  </DomainObject.Predmet.ProtuStrankaListNazivFormated>
  <DomainObject.Predmet.ProtuStrankaListNazivFormatedOIB>
    <izvorni_sadrzaj>
      <item>BRZI SERVIS SAŠA jednostavno društvo s ograničenom odgovornošću za usluge i trgovinu, Bjelovar, OIB 62473048625</item>
    </izvorni_sadrzaj>
    <derivirana_varijabla naziv="DomainObject.Predmet.ProtuStrankaListNazivFormatedOIB_1">
      <item>BRZI SERVIS SAŠA jednostavno društvo s ograničenom odgovornošću za usluge i trgovinu, Bjelovar, OIB 62473048625</item>
    </derivirana_varijabla>
  </DomainObject.Predmet.ProtuStrankaListNazivFormatedOIB>
  <DomainObject.Predmet.OstaliListFormated>
    <izvorni_sadrzaj>
      <item>Aleksandar Mančić</item>
    </izvorni_sadrzaj>
    <derivirana_varijabla naziv="DomainObject.Predmet.OstaliListFormated_1">
      <item>Aleksandar Mančić</item>
    </derivirana_varijabla>
  </DomainObject.Predmet.OstaliListFormated>
  <DomainObject.Predmet.OstaliListFormatedOIB>
    <izvorni_sadrzaj>
      <item>Aleksandar Mančić, OIB 60539672692</item>
    </izvorni_sadrzaj>
    <derivirana_varijabla naziv="DomainObject.Predmet.OstaliListFormatedOIB_1">
      <item>Aleksandar Mančić, OIB 60539672692</item>
    </derivirana_varijabla>
  </DomainObject.Predmet.OstaliListFormatedOIB>
  <DomainObject.Predmet.OstaliListFormatedWithAdress>
    <izvorni_sadrzaj>
      <item>Aleksandar Mančić, Miroslava Krleže 47, 43000 Bjelovar</item>
    </izvorni_sadrzaj>
    <derivirana_varijabla naziv="DomainObject.Predmet.OstaliListFormatedWithAdress_1">
      <item>Aleksandar Mančić, Miroslava Krleže 47, 43000 Bjelovar</item>
    </derivirana_varijabla>
  </DomainObject.Predmet.OstaliListFormatedWithAdress>
  <DomainObject.Predmet.OstaliListFormatedWithAdressOIB>
    <izvorni_sadrzaj>
      <item>Aleksandar Mančić, OIB 60539672692, Miroslava Krleže 47, 43000 Bjelovar</item>
    </izvorni_sadrzaj>
    <derivirana_varijabla naziv="DomainObject.Predmet.OstaliListFormatedWithAdressOIB_1">
      <item>Aleksandar Mančić, OIB 60539672692, Miroslava Krleže 47, 43000 Bjelovar</item>
    </derivirana_varijabla>
  </DomainObject.Predmet.OstaliListFormatedWithAdressOIB>
  <DomainObject.Predmet.OstaliListNazivFormated>
    <izvorni_sadrzaj>
      <item>Aleksandar Mančić</item>
    </izvorni_sadrzaj>
    <derivirana_varijabla naziv="DomainObject.Predmet.OstaliListNazivFormated_1">
      <item>Aleksandar Mančić</item>
    </derivirana_varijabla>
  </DomainObject.Predmet.OstaliListNazivFormated>
  <DomainObject.Predmet.OstaliListNazivFormatedOIB>
    <izvorni_sadrzaj>
      <item>Aleksandar Mančić, OIB 60539672692</item>
    </izvorni_sadrzaj>
    <derivirana_varijabla naziv="DomainObject.Predmet.OstaliListNazivFormatedOIB_1">
      <item>Aleksandar Mančić, OIB 60539672692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BRZI SERVIS SAŠA jednostavno društvo s ograničenom odgovornošću za usluge i trgovinu, Bjelovar</izvorni_sadrzaj>
    <derivirana_varijabla naziv="DomainObject.Predmet.ProtustrankaIDrugi_1">BRZI SERVIS SAŠA jednostavno društvo s ograničenom odgovornošću za usluge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BRZI SERVIS SAŠA jednostavno društvo s ograničenom odgovornošću za usluge i trgovinu, Bjelovar, OIB 62473048625, Miroslava Krleže 47, 43000 Bjelovar</izvorni_sadrzaj>
    <derivirana_varijabla naziv="DomainObject.Predmet.ProtustrankaIDrugiAdressOIB_1">BRZI SERVIS SAŠA jednostavno društvo s ograničenom odgovornošću za usluge i trgovinu, Bjelovar, OIB 62473048625, Miroslava Krleže 47,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BRZI SERVIS SAŠA jednostavno društvo s ograničenom odgovornošću za usluge i trgovinu, Bjelovar</item>
      <item>Aleksandar Mančić</item>
    </izvorni_sadrzaj>
    <derivirana_varijabla naziv="DomainObject.Predmet.SudioniciListNaziv_1">
      <item>FINA, RC ZAGREB, Podružnica Bjelovar</item>
      <item>BRZI SERVIS SAŠA jednostavno društvo s ograničenom odgovornošću za usluge i trgovinu, Bjelovar</item>
      <item>Aleksandar Mančić</item>
    </derivirana_varijabla>
  </DomainObject.Predmet.SudioniciListNaziv>
  <DomainObject.Predmet.SudioniciListAdressOIB>
    <izvorni_sadrzaj>
      <item>FINA, RC ZAGREB, Podružnica Bjelovar, OIB 85821130368, F. Supila 4,43000 Bjelovar</item>
      <item>BRZI SERVIS SAŠA jednostavno društvo s ograničenom odgovornošću za usluge i trgovinu, Bjelovar, OIB 62473048625, Miroslava Krleže 47,43000 Bjelovar</item>
      <item>Aleksandar Mančić, OIB 60539672692, Miroslava Krleže 47,43000 Bjelovar</item>
    </izvorni_sadrzaj>
    <derivirana_varijabla naziv="DomainObject.Predmet.SudioniciListAdressOIB_1">
      <item>FINA, RC ZAGREB, Podružnica Bjelovar, OIB 85821130368, F. Supila 4,43000 Bjelovar</item>
      <item>BRZI SERVIS SAŠA jednostavno društvo s ograničenom odgovornošću za usluge i trgovinu, Bjelovar, OIB 62473048625, Miroslava Krleže 47,43000 Bjelovar</item>
      <item>Aleksandar Mančić, OIB 60539672692, Miroslava Krleže 47,43000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62473048625</item>
      <item>, OIB 60539672692</item>
    </izvorni_sadrzaj>
    <derivirana_varijabla naziv="DomainObject.Predmet.SudioniciListNazivOIB_1">
      <item>, OIB 85821130368</item>
      <item>, OIB 62473048625</item>
      <item>, OIB 60539672692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305</properties:Words>
  <properties:Characters>1728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2016-01-20T13:19:00Z</dcterms:created>
  <dc:creator>553y7k3</dc:creator>
  <cp:lastModifiedBy>Željka Vitez</cp:lastModifiedBy>
  <cp:lastPrinted>2016-01-20T13:19:00Z</cp:lastPrinted>
  <dcterms:modified xmlns:xsi="http://www.w3.org/2001/XMLSchema-instance" xsi:type="dcterms:W3CDTF">2016-01-20T13:47:00Z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