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37670" w14:paraId="2d37670" w:rsidRDefault="00922443" w:rsidP="00922443" w:rsidR="00922443">
      <w:pPr>
        <w:pStyle w:val="Bezproreda"/>
        <w15:collapsed w:val="false"/>
      </w:pPr>
      <w:bookmarkStart w:name="_GoBack" w:id="0"/>
      <w:bookmarkEnd w:id="0"/>
    </w:p>
    <w:p w:rsidRDefault="00922443" w:rsidP="00922443" w:rsidR="00922443" w:rsidRPr="00922443">
      <w:pPr>
        <w:pStyle w:val="Bezproreda"/>
        <w:rPr>
          <w:b/>
        </w:rPr>
      </w:pPr>
      <w:r>
        <w:tab/>
      </w:r>
      <w:r>
        <w:tab/>
      </w:r>
      <w:r>
        <w:tab/>
      </w:r>
      <w:r>
        <w:tab/>
      </w:r>
      <w:r>
        <w:tab/>
      </w:r>
      <w:r>
        <w:tab/>
      </w:r>
      <w:r>
        <w:tab/>
      </w:r>
      <w:r>
        <w:tab/>
      </w:r>
      <w:r>
        <w:tab/>
      </w:r>
      <w:r>
        <w:tab/>
      </w:r>
      <w:r w:rsidRPr="00922443">
        <w:rPr>
          <w:b/>
        </w:rPr>
        <w:t>1.St-382/2011</w:t>
      </w:r>
    </w:p>
    <w:p w:rsidRDefault="00922443" w:rsidP="00922443" w:rsidR="00922443">
      <w:pPr>
        <w:pStyle w:val="Bezproreda"/>
      </w:pPr>
      <w:r>
        <w:rPr>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922443" w:rsidP="00922443" w:rsidR="00922443">
      <w:pPr>
        <w:pStyle w:val="Bezproreda"/>
      </w:pPr>
    </w:p>
    <w:p w:rsidRDefault="00922443" w:rsidP="00922443" w:rsidR="00922443" w:rsidRPr="00922443">
      <w:pPr>
        <w:pStyle w:val="Bezproreda"/>
        <w:rPr>
          <w:b/>
        </w:rPr>
      </w:pPr>
      <w:r w:rsidRPr="00922443">
        <w:rPr>
          <w:b/>
        </w:rPr>
        <w:t>REPUBLIKA HRVATSKA</w:t>
      </w:r>
    </w:p>
    <w:p w:rsidRDefault="00922443" w:rsidP="00922443" w:rsidR="00922443" w:rsidRPr="00922443">
      <w:pPr>
        <w:pStyle w:val="Bezproreda"/>
        <w:rPr>
          <w:b/>
        </w:rPr>
      </w:pPr>
      <w:r w:rsidRPr="00922443">
        <w:rPr>
          <w:b/>
        </w:rPr>
        <w:t xml:space="preserve">TRGOVAČKI SUD U SPLITU </w:t>
      </w:r>
    </w:p>
    <w:p w:rsidRDefault="00922443" w:rsidP="00922443" w:rsidR="00922443" w:rsidRPr="00922443">
      <w:pPr>
        <w:pStyle w:val="Bezproreda"/>
        <w:rPr>
          <w:b/>
        </w:rPr>
      </w:pPr>
      <w:r w:rsidRPr="00922443">
        <w:rPr>
          <w:b/>
        </w:rPr>
        <w:t xml:space="preserve">Split, Sukoišanska 6    </w:t>
      </w:r>
    </w:p>
    <w:p w:rsidRDefault="00922443" w:rsidP="00922443" w:rsidR="00922443">
      <w:pPr>
        <w:pStyle w:val="Bezproreda"/>
        <w:rPr>
          <w:b/>
        </w:rPr>
      </w:pPr>
    </w:p>
    <w:p w:rsidRDefault="00922443" w:rsidP="00922443" w:rsidR="00922443" w:rsidRPr="00922443">
      <w:pPr>
        <w:pStyle w:val="Bezproreda"/>
        <w:rPr>
          <w:b/>
        </w:rPr>
      </w:pPr>
    </w:p>
    <w:p w:rsidRDefault="00922443" w:rsidP="00F85DE9" w:rsidR="00922443" w:rsidRPr="00922443">
      <w:pPr>
        <w:pStyle w:val="Bezproreda"/>
        <w:jc w:val="center"/>
        <w:rPr>
          <w:b/>
        </w:rPr>
      </w:pPr>
      <w:r w:rsidRPr="00922443">
        <w:rPr>
          <w:b/>
        </w:rPr>
        <w:t>R E P U B L I K A    H R V A T S K A</w:t>
      </w:r>
    </w:p>
    <w:p w:rsidRDefault="00922443" w:rsidP="00F85DE9" w:rsidR="00922443" w:rsidRPr="00922443">
      <w:pPr>
        <w:pStyle w:val="Bezproreda"/>
        <w:jc w:val="center"/>
        <w:rPr>
          <w:b/>
        </w:rPr>
      </w:pPr>
    </w:p>
    <w:p w:rsidRDefault="00922443" w:rsidP="00F85DE9" w:rsidR="00922443" w:rsidRPr="00922443">
      <w:pPr>
        <w:pStyle w:val="Bezproreda"/>
        <w:jc w:val="center"/>
        <w:rPr>
          <w:b/>
        </w:rPr>
      </w:pPr>
      <w:r w:rsidRPr="00922443">
        <w:rPr>
          <w:b/>
        </w:rPr>
        <w:t>R J E Š E N J E</w:t>
      </w:r>
    </w:p>
    <w:p w:rsidRDefault="00922443" w:rsidP="00922443" w:rsidR="00922443">
      <w:pPr>
        <w:pStyle w:val="Bezproreda"/>
      </w:pPr>
    </w:p>
    <w:p w:rsidRDefault="00922443" w:rsidP="00F85DE9" w:rsidR="00922443">
      <w:pPr>
        <w:pStyle w:val="Bezproreda"/>
        <w:ind w:firstLine="708"/>
      </w:pPr>
      <w:r>
        <w:t xml:space="preserve">Trgovački sud u Splitu, po sucu ovog suda Velimiru Vukoviću, kao stečajnom sucu, u stečajnom postupku nad stečajnim dužnikom AVANGARD d.o.o. –  u stečaju, Split, Smiljanićeva 2,   OIB:00512738352,  27. svibnja  2016. godine, </w:t>
      </w:r>
    </w:p>
    <w:p w:rsidRDefault="00922443" w:rsidP="00922443" w:rsidR="00922443">
      <w:pPr>
        <w:pStyle w:val="Bezproreda"/>
      </w:pPr>
      <w:r>
        <w:t xml:space="preserve"> </w:t>
      </w:r>
    </w:p>
    <w:p w:rsidRDefault="00922443" w:rsidP="00F85DE9" w:rsidR="00922443">
      <w:pPr>
        <w:pStyle w:val="Bezproreda"/>
        <w:jc w:val="center"/>
      </w:pPr>
      <w:r>
        <w:t>r i j e š i o    j e</w:t>
      </w:r>
    </w:p>
    <w:p w:rsidRDefault="00922443" w:rsidP="00922443" w:rsidR="00922443">
      <w:pPr>
        <w:pStyle w:val="Bezproreda"/>
      </w:pPr>
    </w:p>
    <w:p w:rsidRDefault="00922443" w:rsidP="00922443" w:rsidR="00922443">
      <w:pPr>
        <w:pStyle w:val="Bezproreda"/>
      </w:pPr>
      <w:r>
        <w:t>I.</w:t>
      </w:r>
      <w:r>
        <w:tab/>
        <w:t xml:space="preserve">Igoru Babić, dipl. inž. građ. iz Nove Gradiške, Baruna Trenka 164, stalnom sudskom vještaku za  područje građevinarstva, OIB: 54341397062,   određuje se nagrada za obavljeno dopunsko vještačenje  u iznosu od 1.700,00  kn. </w:t>
      </w:r>
    </w:p>
    <w:p w:rsidRDefault="00922443" w:rsidP="00922443" w:rsidR="00922443">
      <w:pPr>
        <w:pStyle w:val="Bezproreda"/>
      </w:pPr>
    </w:p>
    <w:p w:rsidRDefault="00922443" w:rsidP="00922443" w:rsidR="00922443">
      <w:pPr>
        <w:pStyle w:val="Bezproreda"/>
      </w:pPr>
      <w:r>
        <w:t>II.</w:t>
      </w:r>
      <w:r>
        <w:tab/>
        <w:t xml:space="preserve">Nalaže se  stečajnom upravitelju  Ivi Bučan dipl. oec., Mravince, Don Petra Peroša 6, da navedeni iznos  isplati sudskom vještaku iz sredstava na žiro računu stečajnog dužnik AVANGARD d.o.o. – u stečaju, Split, u roku od  8 (osam) dana. </w:t>
      </w:r>
    </w:p>
    <w:p w:rsidRDefault="00922443" w:rsidP="00922443" w:rsidR="00922443">
      <w:pPr>
        <w:pStyle w:val="Bezproreda"/>
      </w:pPr>
    </w:p>
    <w:p w:rsidRDefault="00922443" w:rsidP="00F85DE9" w:rsidR="00922443">
      <w:pPr>
        <w:pStyle w:val="Bezproreda"/>
        <w:jc w:val="center"/>
      </w:pPr>
      <w:r>
        <w:t>Obrazloženje</w:t>
      </w:r>
    </w:p>
    <w:p w:rsidRDefault="00922443" w:rsidP="00922443" w:rsidR="00922443">
      <w:pPr>
        <w:pStyle w:val="Bezproreda"/>
      </w:pPr>
    </w:p>
    <w:p w:rsidRDefault="00922443" w:rsidP="00F85DE9" w:rsidR="00922443">
      <w:pPr>
        <w:pStyle w:val="Bezproreda"/>
        <w:ind w:firstLine="708"/>
      </w:pPr>
      <w:r>
        <w:t xml:space="preserve">U stečajnomu postupku koji se vodi kod  ovog suda nad stečajnim dužnikom AVANGARD d.o.o. – u stečaju, Split,  po nalogu suda  Igor Babić, dipl. inž. građ., stalni sudski vještak za područje građevinarstva   iz Nove Gradiške,   obavio je  dopunsko vještačenje – procjenu vrijednosti nekretnine označen sa kat. čest.  888/6, ZU 538  k.o. Prvča, te je dostavio sudu dana </w:t>
      </w:r>
      <w:r w:rsidR="00527F95">
        <w:t>2</w:t>
      </w:r>
      <w:r>
        <w:t xml:space="preserve">4.svibnja 2016. godine pisani nalaz i mišljenje sa zahtjevom za određivanje nagrade u iznosu od 1.700,00 kn. </w:t>
      </w:r>
    </w:p>
    <w:p w:rsidRDefault="00922443" w:rsidP="00922443" w:rsidR="00922443">
      <w:pPr>
        <w:pStyle w:val="Bezproreda"/>
      </w:pPr>
    </w:p>
    <w:p w:rsidRDefault="00922443" w:rsidP="00F85DE9" w:rsidR="00922443">
      <w:pPr>
        <w:pStyle w:val="Bezproreda"/>
        <w:ind w:firstLine="708"/>
      </w:pPr>
      <w:r>
        <w:t>Prema odredbi članka 256 st. 1 Zakona o parničnom postupku ( Narodne novine broj:  53/91, 91/92, 112/99, 88/01, 117/03, 88/05, 2/07, 84/08, 96/08, 123/08, 57/11 i 25/13, dalje ZPP)  vještak  ima pravo na nagradu za obavljeno vještačenje.</w:t>
      </w:r>
    </w:p>
    <w:p w:rsidRDefault="00922443" w:rsidP="00922443" w:rsidR="00922443">
      <w:pPr>
        <w:pStyle w:val="Bezproreda"/>
      </w:pPr>
    </w:p>
    <w:p w:rsidRDefault="00922443" w:rsidP="00F85DE9" w:rsidR="00922443">
      <w:pPr>
        <w:pStyle w:val="Bezproreda"/>
        <w:ind w:firstLine="708"/>
      </w:pPr>
      <w:r>
        <w:t xml:space="preserve">Prema odredbi članka 24 stavka 1 Pravilnika o stalnim sudskim vještacima ( "Narodne novine" broj 38/14 ) stalni sudski vještak ima pravo na nagradu. Nagradu utvrđuje sud  prema posebnom cjeniku nagrada i naknada stalnih sudskih vještaka, a koji je sastavni dio Pravilnika. </w:t>
      </w:r>
    </w:p>
    <w:p w:rsidRDefault="00F85DE9" w:rsidP="00F85DE9" w:rsidR="00F85DE9">
      <w:pPr>
        <w:pStyle w:val="Bezproreda"/>
      </w:pPr>
    </w:p>
    <w:p w:rsidRDefault="00F85DE9" w:rsidP="00F85DE9" w:rsidR="00F85DE9">
      <w:pPr>
        <w:pStyle w:val="Bezproreda"/>
      </w:pPr>
    </w:p>
    <w:p w:rsidRDefault="00F85DE9" w:rsidP="00F85DE9" w:rsidR="00F85DE9" w:rsidRPr="00F85DE9">
      <w:pPr>
        <w:pStyle w:val="Bezproreda"/>
        <w:rPr>
          <w:b/>
        </w:rPr>
      </w:pPr>
      <w:r>
        <w:lastRenderedPageBreak/>
        <w:tab/>
      </w:r>
      <w:r>
        <w:tab/>
      </w:r>
      <w:r>
        <w:tab/>
      </w:r>
      <w:r>
        <w:tab/>
      </w:r>
      <w:r>
        <w:tab/>
      </w:r>
      <w:r>
        <w:tab/>
        <w:t>2</w:t>
      </w:r>
      <w:r>
        <w:tab/>
      </w:r>
      <w:r>
        <w:tab/>
      </w:r>
      <w:r>
        <w:tab/>
      </w:r>
      <w:r>
        <w:tab/>
      </w:r>
      <w:r w:rsidRPr="00F85DE9">
        <w:rPr>
          <w:b/>
        </w:rPr>
        <w:t>1.St-3</w:t>
      </w:r>
      <w:r>
        <w:rPr>
          <w:b/>
        </w:rPr>
        <w:t>82/</w:t>
      </w:r>
      <w:r w:rsidRPr="00F85DE9">
        <w:rPr>
          <w:b/>
        </w:rPr>
        <w:t>2011</w:t>
      </w:r>
    </w:p>
    <w:p w:rsidRDefault="00F85DE9" w:rsidP="00F85DE9" w:rsidR="00F85DE9">
      <w:pPr>
        <w:pStyle w:val="Bezproreda"/>
      </w:pPr>
    </w:p>
    <w:p w:rsidRDefault="00922443" w:rsidP="00F85DE9" w:rsidR="00922443">
      <w:pPr>
        <w:pStyle w:val="Bezproreda"/>
        <w:ind w:firstLine="708"/>
      </w:pPr>
      <w:r>
        <w:t xml:space="preserve">Temeljem odredbe čl. 6 Stečajnog zakona (Narodne novine br. 44/96, 29/99, 129/00, 123/03, 82/06, 116/10, 25/12 i 133/12),   u stečajnom postupku  na odgovarajući se način primjenjuju pravila parničnog postupka u postupku pred trgovačkim sudovima.  </w:t>
      </w:r>
    </w:p>
    <w:p w:rsidRDefault="00922443" w:rsidP="00922443" w:rsidR="00922443">
      <w:pPr>
        <w:pStyle w:val="Bezproreda"/>
      </w:pPr>
    </w:p>
    <w:p w:rsidRDefault="00922443" w:rsidP="00F85DE9" w:rsidR="00922443">
      <w:pPr>
        <w:pStyle w:val="Bezproreda"/>
        <w:ind w:firstLine="708"/>
      </w:pPr>
      <w:r>
        <w:t>Ovaj sud smatra da je zahtjev vještaka za određivanje nagrade za obavljeno dopunsko vještačenje primjeren uloženom radu i složenosti vještačenja, pa je stoga,  temeljem  naprijed navedenih zakonskih odredbi,  prema odredbama  Pravilnika o stalnim sudskim vještacima,   a u skladu sa  Cjenikom nagrada i naknada, Igoru Babić, dipl. inž. građ. iz Nove Gradiške, Baruna Trenka 164, stalnom sudskom vještaku za  područje građevinarstva,  u konkretnom slučaju određena  nagrada za obavljeno vještačenje u iznosu od  1.700,00 kn.</w:t>
      </w:r>
    </w:p>
    <w:p w:rsidRDefault="00922443" w:rsidP="00922443" w:rsidR="00922443">
      <w:pPr>
        <w:pStyle w:val="Bezproreda"/>
      </w:pPr>
    </w:p>
    <w:p w:rsidRDefault="00922443" w:rsidP="00F85DE9" w:rsidR="00922443">
      <w:pPr>
        <w:pStyle w:val="Bezproreda"/>
        <w:ind w:firstLine="708"/>
      </w:pPr>
      <w:r>
        <w:t xml:space="preserve">Isplatu određenog iznosa nagrade izvršit će stečajni upravitelj    Ivo Bučan dipl. oec., Mravince, iz sredstava na žiro računu stečajnog dužnika AVANGARD d.o.o. – u stečaju, Split. </w:t>
      </w:r>
    </w:p>
    <w:p w:rsidRDefault="00922443" w:rsidP="00922443" w:rsidR="00922443">
      <w:pPr>
        <w:pStyle w:val="Bezproreda"/>
      </w:pPr>
    </w:p>
    <w:p w:rsidRDefault="00922443" w:rsidP="00F85DE9" w:rsidR="00922443">
      <w:pPr>
        <w:pStyle w:val="Bezproreda"/>
        <w:ind w:firstLine="708" w:left="1416"/>
      </w:pPr>
      <w:r>
        <w:t>U Splitu, 2</w:t>
      </w:r>
      <w:r w:rsidR="00F85DE9">
        <w:t>7</w:t>
      </w:r>
      <w:r>
        <w:t xml:space="preserve">. </w:t>
      </w:r>
      <w:r w:rsidR="00F85DE9">
        <w:t xml:space="preserve">svibanja </w:t>
      </w:r>
      <w:r>
        <w:t xml:space="preserve">  201</w:t>
      </w:r>
      <w:r w:rsidR="00F85DE9">
        <w:t>6</w:t>
      </w:r>
      <w:r>
        <w:t xml:space="preserve">.  godine. </w:t>
      </w:r>
    </w:p>
    <w:p w:rsidRDefault="00922443" w:rsidP="00922443" w:rsidR="00922443">
      <w:pPr>
        <w:pStyle w:val="Bezproreda"/>
      </w:pPr>
    </w:p>
    <w:p w:rsidRDefault="00922443" w:rsidP="00922443" w:rsidR="00922443">
      <w:pPr>
        <w:pStyle w:val="Bezproreda"/>
      </w:pPr>
    </w:p>
    <w:p w:rsidRDefault="00922443" w:rsidP="00922443" w:rsidR="00922443">
      <w:pPr>
        <w:pStyle w:val="Bezproreda"/>
      </w:pPr>
      <w:r>
        <w:t xml:space="preserve">                                          </w:t>
      </w:r>
      <w:r>
        <w:tab/>
      </w:r>
      <w:r>
        <w:tab/>
      </w:r>
      <w:r>
        <w:tab/>
      </w:r>
      <w:r>
        <w:tab/>
      </w:r>
      <w:r>
        <w:tab/>
      </w:r>
      <w:r>
        <w:tab/>
        <w:t>S U D A C</w:t>
      </w:r>
    </w:p>
    <w:p w:rsidRDefault="00922443" w:rsidP="00922443" w:rsidR="00922443">
      <w:pPr>
        <w:pStyle w:val="Bezproreda"/>
      </w:pPr>
      <w:r>
        <w:tab/>
      </w:r>
      <w:r>
        <w:tab/>
      </w:r>
      <w:r>
        <w:tab/>
      </w:r>
      <w:r>
        <w:tab/>
      </w:r>
      <w:r>
        <w:tab/>
      </w:r>
      <w:r>
        <w:tab/>
      </w:r>
      <w:r>
        <w:tab/>
      </w:r>
      <w:r>
        <w:tab/>
      </w:r>
      <w:r>
        <w:tab/>
      </w:r>
    </w:p>
    <w:p w:rsidRDefault="00F85DE9" w:rsidP="00922443" w:rsidR="00922443">
      <w:pPr>
        <w:pStyle w:val="Bezproreda"/>
      </w:pPr>
      <w:r>
        <w:tab/>
      </w:r>
      <w:r>
        <w:tab/>
      </w:r>
      <w:r>
        <w:tab/>
      </w:r>
      <w:r>
        <w:tab/>
      </w:r>
      <w:r>
        <w:tab/>
      </w:r>
      <w:r>
        <w:tab/>
      </w:r>
      <w:r>
        <w:tab/>
      </w:r>
      <w:r>
        <w:tab/>
      </w:r>
      <w:r>
        <w:tab/>
        <w:t>Velimir Vuković</w:t>
      </w:r>
    </w:p>
    <w:p w:rsidRDefault="00922443" w:rsidP="00922443" w:rsidR="00922443">
      <w:pPr>
        <w:pStyle w:val="Bezproreda"/>
      </w:pPr>
      <w:r>
        <w:t xml:space="preserve">             </w:t>
      </w:r>
      <w:r>
        <w:tab/>
      </w:r>
      <w:r>
        <w:tab/>
      </w:r>
      <w:r>
        <w:tab/>
      </w:r>
      <w:r>
        <w:tab/>
      </w:r>
      <w:r>
        <w:tab/>
      </w:r>
      <w:r>
        <w:tab/>
      </w:r>
      <w:r>
        <w:tab/>
      </w:r>
      <w:r>
        <w:tab/>
        <w:t>.</w:t>
      </w:r>
    </w:p>
    <w:p w:rsidRDefault="00F85DE9" w:rsidP="00922443" w:rsidR="00922443">
      <w:pPr>
        <w:pStyle w:val="Bezproreda"/>
      </w:pPr>
      <w:r>
        <w:tab/>
      </w:r>
      <w:r>
        <w:tab/>
      </w:r>
      <w:r>
        <w:tab/>
      </w:r>
      <w:r>
        <w:tab/>
      </w:r>
      <w:r>
        <w:tab/>
      </w:r>
      <w:r>
        <w:tab/>
      </w:r>
      <w:r>
        <w:tab/>
      </w:r>
      <w:r>
        <w:tab/>
      </w:r>
      <w:r>
        <w:tab/>
      </w:r>
    </w:p>
    <w:p w:rsidRDefault="00922443" w:rsidP="00922443" w:rsidR="00922443">
      <w:pPr>
        <w:pStyle w:val="Bezproreda"/>
      </w:pPr>
    </w:p>
    <w:p w:rsidRDefault="00922443" w:rsidP="00922443" w:rsidR="00922443">
      <w:pPr>
        <w:pStyle w:val="Bezproreda"/>
      </w:pPr>
    </w:p>
    <w:p w:rsidRDefault="00922443" w:rsidP="00922443" w:rsidR="00922443">
      <w:pPr>
        <w:pStyle w:val="Bezproreda"/>
      </w:pPr>
      <w:r>
        <w:t>POUKA O PRAVNOM LIJEKU: Protiv ovog rješenja dopuštena je žalba Visokom trgovačkom sudu Republike Hrvatske u Zagrebu. Žalba se podnosi putem ovog suda u 2 primjerka,  u roku od 8  ( osam ) dana od dana dostave  prijepisa ovog rješenja.</w:t>
      </w:r>
    </w:p>
    <w:p w:rsidRDefault="00922443" w:rsidP="00922443" w:rsidR="00922443">
      <w:pPr>
        <w:pStyle w:val="Bezproreda"/>
      </w:pPr>
    </w:p>
    <w:p w:rsidRDefault="00922443" w:rsidP="00922443" w:rsidR="00922443">
      <w:pPr>
        <w:pStyle w:val="Bezproreda"/>
      </w:pPr>
      <w:r>
        <w:t>DNA:</w:t>
      </w:r>
    </w:p>
    <w:p w:rsidRDefault="00922443" w:rsidP="00922443" w:rsidR="00922443">
      <w:pPr>
        <w:pStyle w:val="Bezproreda"/>
      </w:pPr>
      <w:r>
        <w:t>1. Stečajnom  upravitelju Ivo Bučan dipl. oec.,</w:t>
      </w:r>
      <w:r w:rsidR="00F85DE9">
        <w:t xml:space="preserve"> uz račun br.25/PP1/1</w:t>
      </w:r>
      <w:r>
        <w:t xml:space="preserve">  </w:t>
      </w:r>
    </w:p>
    <w:p w:rsidRDefault="00922443" w:rsidP="00922443" w:rsidR="00922443">
      <w:pPr>
        <w:pStyle w:val="Bezproreda"/>
      </w:pPr>
      <w:r>
        <w:t>2. Sudskom vještaku  Igoru Babić iz Nov</w:t>
      </w:r>
      <w:r w:rsidR="00F85DE9">
        <w:t>e Gradiške</w:t>
      </w:r>
    </w:p>
    <w:p w:rsidRDefault="00922443" w:rsidP="00922443" w:rsidR="00922443">
      <w:pPr>
        <w:pStyle w:val="Bezproreda"/>
      </w:pPr>
      <w:r>
        <w:t xml:space="preserve">-  rješenje istaknuti na oglasnu ploču ovog suda </w:t>
      </w:r>
    </w:p>
    <w:p w:rsidRDefault="00922443" w:rsidP="00922443" w:rsidR="00922443">
      <w:pPr>
        <w:pStyle w:val="Bezproreda"/>
      </w:pPr>
    </w:p>
    <w:p w:rsidRDefault="00F53219" w:rsidP="00922443" w:rsidR="00F53219">
      <w:pPr>
        <w:pStyle w:val="Bezproreda"/>
      </w:pPr>
    </w:p>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D30023"/>
    <w:multiLevelType w:val="hybridMultilevel"/>
    <w:tmpl w:val="683EA658"/>
    <w:lvl w:tplc="F9E699B0"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22443"/>
    <w:rsid w:val="00527F95"/>
    <w:rsid w:val="00583F58"/>
    <w:rsid w:val="00922443"/>
    <w:rsid w:val="00F53219"/>
    <w:rsid w:val="00F85DE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922443"/>
    <w:pPr>
      <w:ind w:left="720"/>
      <w:contextualSpacing/>
    </w:pPr>
  </w:style>
  <w:style w:styleId="Tekstbalonia" w:type="paragraph">
    <w:name w:val="Balloon Text"/>
    <w:basedOn w:val="Normal"/>
    <w:link w:val="TekstbaloniaChar"/>
    <w:uiPriority w:val="99"/>
    <w:semiHidden/>
    <w:unhideWhenUsed/>
    <w:rsid w:val="0092244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22443"/>
    <w:rPr>
      <w:rFonts w:cs="Tahoma" w:hAnsi="Tahoma" w:ascii="Tahoma"/>
      <w:sz w:val="16"/>
      <w:szCs w:val="16"/>
    </w:rPr>
  </w:style>
  <w:style w:styleId="Bezproreda" w:type="paragraph">
    <w:name w:val="No Spacing"/>
    <w:uiPriority w:val="1"/>
    <w:qFormat/>
    <w:rsid w:val="00922443"/>
  </w:style>
  <w:style w:styleId="Tekstrezerviranogmjesta" w:type="character">
    <w:name w:val="Placeholder Text"/>
    <w:basedOn w:val="Zadanifontodlomka"/>
    <w:uiPriority w:val="99"/>
    <w:semiHidden/>
    <w:rsid w:val="00583F58"/>
    <w:rPr>
      <w:color w:val="808080"/>
      <w:bdr w:space="0" w:sz="0" w:color="auto" w:val="none"/>
      <w:shd w:fill="auto" w:color="auto" w:val="clear"/>
    </w:rPr>
  </w:style>
  <w:style w:customStyle="true" w:styleId="eSPISCCParagraphDefaultFont" w:type="character">
    <w:name w:val="eSPIS_CC_Paragraph Default Font"/>
    <w:basedOn w:val="Zadanifontodlomka"/>
    <w:rsid w:val="00583F5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83F58"/>
    <w:rPr>
      <w:bdr w:space="0" w:sz="0" w:color="auto" w:val="none"/>
      <w:shd w:fill="FFFFCC" w:color="auto" w:val="clear"/>
      <w:lang w:val="hr-HR"/>
    </w:rPr>
  </w:style>
  <w:style w:customStyle="true" w:styleId="PozadinaSvijetloCrvena" w:type="character">
    <w:name w:val="Pozadina_SvijetloCrvena"/>
    <w:basedOn w:val="eSPISCCParagraphDefaultFont"/>
    <w:rsid w:val="00583F5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83F5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922443"/>
    <w:pPr>
      <w:ind w:left="720"/>
      <w:contextualSpacing/>
    </w:pPr>
  </w:style>
  <w:style w:styleId="Tekstbalonia" w:type="paragraph">
    <w:name w:val="Balloon Text"/>
    <w:basedOn w:val="Normal"/>
    <w:link w:val="TekstbaloniaChar"/>
    <w:uiPriority w:val="99"/>
    <w:semiHidden/>
    <w:unhideWhenUsed/>
    <w:rsid w:val="00922443"/>
    <w:rPr>
      <w:rFonts w:ascii="Tahoma" w:cs="Tahoma" w:hAnsi="Tahoma"/>
      <w:sz w:val="16"/>
      <w:szCs w:val="16"/>
    </w:rPr>
  </w:style>
  <w:style w:customStyle="1" w:styleId="TekstbaloniaChar" w:type="character">
    <w:name w:val="Tekst balončića Char"/>
    <w:basedOn w:val="Zadanifontodlomka"/>
    <w:link w:val="Tekstbalonia"/>
    <w:uiPriority w:val="99"/>
    <w:semiHidden/>
    <w:rsid w:val="00922443"/>
    <w:rPr>
      <w:rFonts w:ascii="Tahoma" w:cs="Tahoma" w:hAnsi="Tahoma"/>
      <w:sz w:val="16"/>
      <w:szCs w:val="16"/>
    </w:rPr>
  </w:style>
  <w:style w:styleId="Bezproreda" w:type="paragraph">
    <w:name w:val="No Spacing"/>
    <w:uiPriority w:val="1"/>
    <w:qFormat/>
    <w:rsid w:val="00922443"/>
  </w:style>
  <w:style w:styleId="Tekstrezerviranogmjesta" w:type="character">
    <w:name w:val="Placeholder Text"/>
    <w:basedOn w:val="Zadanifontodlomka"/>
    <w:uiPriority w:val="99"/>
    <w:semiHidden/>
    <w:rsid w:val="00583F58"/>
    <w:rPr>
      <w:color w:val="808080"/>
      <w:bdr w:color="auto" w:space="0" w:sz="0" w:val="none"/>
      <w:shd w:color="auto" w:fill="auto" w:val="clear"/>
    </w:rPr>
  </w:style>
  <w:style w:customStyle="1" w:styleId="eSPISCCParagraphDefaultFont" w:type="character">
    <w:name w:val="eSPIS_CC_Paragraph Default Font"/>
    <w:basedOn w:val="Zadanifontodlomka"/>
    <w:rsid w:val="00583F5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83F58"/>
    <w:rPr>
      <w:bdr w:color="auto" w:space="0" w:sz="0" w:val="none"/>
      <w:shd w:color="auto" w:fill="FFFFCC" w:val="clear"/>
      <w:lang w:val="hr-HR"/>
    </w:rPr>
  </w:style>
  <w:style w:customStyle="1" w:styleId="PozadinaSvijetloCrvena" w:type="character">
    <w:name w:val="Pozadina_SvijetloCrvena"/>
    <w:basedOn w:val="eSPISCCParagraphDefaultFont"/>
    <w:rsid w:val="00583F5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83F5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svibnja 2016.</izvorni_sadrzaj>
    <derivirana_varijabla naziv="DomainObject.DatumDonosenjaOdluke_1">27.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382</izvorni_sadrzaj>
    <derivirana_varijabla naziv="DomainObject.Predmet.Broj_1">382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2011.</izvorni_sadrzaj>
    <derivirana_varijabla naziv="DomainObject.Predmet.DatumOsnivanja_1">9. lipnja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St-382/2011</izvorni_sadrzaj>
    <derivirana_varijabla naziv="DomainObject.Predmet.OznakaBroj_1">St-382/2011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AVANGARD d.o.o. za graditeljstvo, "u stečaju"</izvorni_sadrzaj>
    <derivirana_varijabla naziv="DomainObject.Predmet.ProtustrankaFormated_1">  AVANGARD d.o.o. za graditeljstvo, "u stečaju"</derivirana_varijabla>
  </DomainObject.Predmet.ProtustrankaFormated>
  <DomainObject.Predmet.ProtustrankaFormatedOIB>
    <izvorni_sadrzaj>  AVANGARD d.o.o. za graditeljstvo, "u stečaju", OIB 00512738352</izvorni_sadrzaj>
    <derivirana_varijabla naziv="DomainObject.Predmet.ProtustrankaFormatedOIB_1">  AVANGARD d.o.o. za graditeljstvo, "u stečaju", OIB 00512738352</derivirana_varijabla>
  </DomainObject.Predmet.ProtustrankaFormatedOIB>
  <DomainObject.Predmet.ProtustrankaFormatedWithAdress>
    <izvorni_sadrzaj> AVANGARD d.o.o. za graditeljstvo, "u stečaju", Smiljanićeva 2, 21000 Split</izvorni_sadrzaj>
    <derivirana_varijabla naziv="DomainObject.Predmet.ProtustrankaFormatedWithAdress_1"> AVANGARD d.o.o. za graditeljstvo, "u stečaju", Smiljanićeva 2, 21000 Split</derivirana_varijabla>
  </DomainObject.Predmet.ProtustrankaFormatedWithAdress>
  <DomainObject.Predmet.ProtustrankaFormatedWithAdressOIB>
    <izvorni_sadrzaj> AVANGARD d.o.o. za graditeljstvo, "u stečaju", OIB 00512738352, Smiljanićeva 2, 21000 Split</izvorni_sadrzaj>
    <derivirana_varijabla naziv="DomainObject.Predmet.ProtustrankaFormatedWithAdressOIB_1"> AVANGARD d.o.o. za graditeljstvo, "u stečaju", OIB 00512738352, Smiljanićeva 2, 21000 Split</derivirana_varijabla>
  </DomainObject.Predmet.ProtustrankaFormatedWithAdressOIB>
  <DomainObject.Predmet.ProtustrankaWithAdress>
    <izvorni_sadrzaj>AVANGARD d.o.o. za graditeljstvo, "u stečaju" Smiljanićeva 2, 21000 Split</izvorni_sadrzaj>
    <derivirana_varijabla naziv="DomainObject.Predmet.ProtustrankaWithAdress_1">AVANGARD d.o.o. za graditeljstvo, "u stečaju" Smiljanićeva 2, 21000 Split</derivirana_varijabla>
  </DomainObject.Predmet.ProtustrankaWithAdress>
  <DomainObject.Predmet.ProtustrankaWithAdressOIB>
    <izvorni_sadrzaj>AVANGARD d.o.o. za graditeljstvo, "u stečaju", OIB 00512738352, Smiljanićeva 2, 21000 Split</izvorni_sadrzaj>
    <derivirana_varijabla naziv="DomainObject.Predmet.ProtustrankaWithAdressOIB_1">AVANGARD d.o.o. za graditeljstvo, "u stečaju", OIB 00512738352, Smiljanićeva 2, 21000 Split</derivirana_varijabla>
  </DomainObject.Predmet.ProtustrankaWithAdressOIB>
  <DomainObject.Predmet.ProtustrankaNazivFormated>
    <izvorni_sadrzaj>AVANGARD d.o.o. za graditeljstvo, "u stečaju"</izvorni_sadrzaj>
    <derivirana_varijabla naziv="DomainObject.Predmet.ProtustrankaNazivFormated_1">AVANGARD d.o.o. za graditeljstvo, "u stečaju"</derivirana_varijabla>
  </DomainObject.Predmet.ProtustrankaNazivFormated>
  <DomainObject.Predmet.ProtustrankaNazivFormatedOIB>
    <izvorni_sadrzaj>AVANGARD d.o.o. za graditeljstvo, "u stečaju", OIB 00512738352</izvorni_sadrzaj>
    <derivirana_varijabla naziv="DomainObject.Predmet.ProtustrankaNazivFormatedOIB_1">AVANGARD d.o.o. za graditeljstvo, "u stečaju", OIB 00512738352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JOSIP ZVJERKOVIĆ; JOSIP VUKADIN; JOSIP IVIĆ; DEJAN DAVITKOVSKI; TANJA BOROJEVIĆ; ZORAN SOLAR; MATKO MILIĆ; NEDJELJKO ROGIĆ; BASLER OSIGURANJE ZAGREB dioničko društvo za osiguranje zastupanog po punomoćniku Ivo Staničić; MINOTEHNIKA d.o.o. za logistiku; ERSTE CARD CLUB društvo s ograničenom odgovornošću za financijsko posredovanje i usluge zastupanog po punomoćniku Odvjetničko društvo Hanžeković &amp; Partneri društvo s ograničenom odgovornošću; AUTOBUSNI KOLODVOR d.d. za trgovinu, promet i ugostiteljstvo; PIPER trgovačko društvo za unutarnju i vanjsku trgovinu i ugostiteljstvo d. o. o.; HYPO-LEASING KROATIEN, društvo za financiranje, d.o.o.; AUTO ANTONIO za trgovinu i usluge, društvo s ograničenom odgovornošću; HYPO STEIERMARK KRAFTFAHRZEUG-UND MASCHINENLEASING GmbH zastupanog po punomoćniku Dino Puljić; Odvjetničko društvo HAČIĆ, KALLAY &amp; PARTNERI, društvo s ograničenom odgovornošću; Porezna uprava Područni ured Split zastupanog po punomoćniku Županijsko državno odvjetištvo u Splitu Građansko upravni odjel; AUTOBUSNI KOLODVOR d.d. za trgovinu, promet i ugostiteljstvo; PBZ-LEASING, društvo s ograničenom odgovornošću za poslove leasinga; HRVATSKE ŠUME društvo s ograničenom odgovornošću zastupanog po punomoćniku Zoran Tomić; PARTNER BANKA d.d. ZAGREB; IMEX BANKA dioničko društvo; DOK-ING, društvo s ograničenom odgovornošću za inženjering i unutarnju i vanjsku trgovinu; SOCIETE GENERALE-SPLITSKA BANKA dioničko društvo; UniCredit Leasing Croatia društvo s ograničenom odgovornošću za leasing zastupanog po punomoćniku Staša Stefanović,odvjetnik  Stefanović&amp;Vrdelja,odvjetničko društvo; ERSTE CARD CLUB društvo s ograničenom odgovornošću za financijsko posredovanje i usluge; GRAD SPLIT; Hrvatski Telekom d.d.; DDServis društvo s ograničenom odgovornošću za proizvodnju, trgovinu i usluge zastupanog po punomoćniku Ranka Rukljač; HYPO ALPE-ADRIA-BANK dioničko društvo; HYPO STEIERMARK KRAFTFAHRZEUG-UND MASCHINENLEASING GmbH; VIPnet, društvo s ograničenom odgovornošću za usluge javnih telekomunikacija</izvorni_sadrzaj>
    <derivirana_varijabla naziv="DomainObject.Predmet.StrankaFormated_1">  JOSIP ZVJERKOVIĆ; JOSIP VUKADIN; JOSIP IVIĆ; DEJAN DAVITKOVSKI; TANJA BOROJEVIĆ; ZORAN SOLAR; MATKO MILIĆ; NEDJELJKO ROGIĆ; BASLER OSIGURANJE ZAGREB dioničko društvo za osiguranje zastupanog po punomoćniku Ivo Staničić; MINOTEHNIKA d.o.o. za logistiku; ERSTE CARD CLUB društvo s ograničenom odgovornošću za financijsko posredovanje i usluge zastupanog po punomoćniku Odvjetničko društvo Hanžeković &amp; Partneri društvo s ograničenom odgovornošću; AUTOBUSNI KOLODVOR d.d. za trgovinu, promet i ugostiteljstvo; PIPER trgovačko društvo za unutarnju i vanjsku trgovinu i ugostiteljstvo d. o. o.; HYPO-LEASING KROATIEN, društvo za financiranje, d.o.o.; AUTO ANTONIO za trgovinu i usluge, društvo s ograničenom odgovornošću; HYPO STEIERMARK KRAFTFAHRZEUG-UND MASCHINENLEASING GmbH zastupanog po punomoćniku Dino Puljić; Odvjetničko društvo HAČIĆ, KALLAY &amp; PARTNERI, društvo s ograničenom odgovornošću; Porezna uprava Područni ured Split zastupanog po punomoćniku Županijsko državno odvjetištvo u Splitu Građansko upravni odjel; AUTOBUSNI KOLODVOR d.d. za trgovinu, promet i ugostiteljstvo; PBZ-LEASING, društvo s ograničenom odgovornošću za poslove leasinga; HRVATSKE ŠUME društvo s ograničenom odgovornošću zastupanog po punomoćniku Zoran Tomić; PARTNER BANKA d.d. ZAGREB; IMEX BANKA dioničko društvo; DOK-ING, društvo s ograničenom odgovornošću za inženjering i unutarnju i vanjsku trgovinu; SOCIETE GENERALE-SPLITSKA BANKA dioničko društvo; UniCredit Leasing Croatia društvo s ograničenom odgovornošću za leasing zastupanog po punomoćniku Staša Stefanović,odvjetnik  Stefanović&amp;Vrdelja,odvjetničko društvo; ERSTE CARD CLUB društvo s ograničenom odgovornošću za financijsko posredovanje i usluge; GRAD SPLIT; Hrvatski Telekom d.d.; DDServis društvo s ograničenom odgovornošću za proizvodnju, trgovinu i usluge zastupanog po punomoćniku Ranka Rukljač; HYPO ALPE-ADRIA-BANK dioničko društvo; HYPO STEIERMARK KRAFTFAHRZEUG-UND MASCHINENLEASING GmbH; VIPnet, društvo s ograničenom odgovornošću za usluge javnih telekomunikacija</derivirana_varijabla>
  </DomainObject.Predmet.StrankaFormated>
  <DomainObject.Predmet.StrankaFormatedOIB>
    <izvorni_sadrzaj>  JOSIP ZVJERKOVIĆ, OIB 51649097802; JOSIP VUKADIN, OIB 62928568149; JOSIP IVIĆ, OIB 13684283093; DEJAN DAVITKOVSKI, OIB 74552698865; TANJA BOROJEVIĆ, OIB 81779439373; ZORAN SOLAR, OIB 46000244131; MATKO MILIĆ, OIB 34983832553; NEDJELJKO ROGIĆ, OIB 80926469097; BASLER OSIGURANJE ZAGREB dioničko društvo za osiguranje, OIB 59706054982 zastupanog po punomoćniku Ivo Staničić; MINOTEHNIKA d.o.o. za logistiku, OIB 28255153049; ERSTE CARD CLUB društvo s ograničenom odgovornošću za financijsko posredovanje i usluge, OIB 85941596441 zastupanog po punomoćniku Odvjetničko društvo Hanžeković &amp; Partneri društvo s ograničenom odgovornošću; AUTOBUSNI KOLODVOR d.d. za trgovinu, promet i ugostiteljstvo, OIB 22672915888; PIPER trgovačko društvo za unutarnju i vanjsku trgovinu i ugostiteljstvo d. o. o., OIB 36001666113; HYPO-LEASING KROATIEN, društvo za financiranje, d.o.o., OIB 87064273078; AUTO ANTONIO za trgovinu i usluge, društvo s ograničenom odgovornošću, OIB 64641553504; HYPO STEIERMARK KRAFTFAHRZEUG-UND MASCHINENLEASING GmbH, OIB 46480388251 zastupanog po punomoćniku Dino Puljić; Odvjetničko društvo HAČIĆ, KALLAY &amp; PARTNERI, društvo s ograničenom odgovornošću; Porezna uprava Područni ured Split, OIB 18683136487 zastupanog po punomoćniku Županijsko državno odvjetištvo u Splitu Građansko upravni odjel; AUTOBUSNI KOLODVOR d.d. za trgovinu, promet i ugostiteljstvo, OIB 22672915888; PBZ-LEASING, društvo s ograničenom odgovornošću za poslove leasinga, OIB 57270798205; HRVATSKE ŠUME društvo s ograničenom odgovornošću, OIB 69693144506 zastupanog po punomoćniku Zoran Tomić; PARTNER BANKA d.d. ZAGREB, OIB 71221608291; IMEX BANKA dioničko društvo, OIB 99326633206; DOK-ING, društvo s ograničenom odgovornošću za inženjering i unutarnju i vanjsku trgovinu, OIB 39982657045; SOCIETE GENERALE-SPLITSKA BANKA dioničko društvo, OIB 69326397242; UniCredit Leasing Croatia društvo s ograničenom odgovornošću za leasing, OIB 18736141210 zastupanog po punomoćniku Staša Stefanović,odvjetnik  Stefanović&amp;Vrdelja,odvjetničko društvo; ERSTE CARD CLUB društvo s ograničenom odgovornošću za financijsko posredovanje i usluge, OIB 85941596441; GRAD SPLIT, OIB 78755598868; Hrvatski Telekom d.d., OIB 81793146560; DDServis društvo s ograničenom odgovornošću za proizvodnju, trgovinu i usluge, OIB 95325472047 zastupanog po punomoćniku Ranka Rukljač; HYPO ALPE-ADRIA-BANK dioničko društvo, OIB 14036333877; HYPO STEIERMARK KRAFTFAHRZEUG-UND MASCHINENLEASING GmbH, OIB 46480388251; VIPnet, društvo s ograničenom odgovornošću za usluge javnih telekomunikacija, OIB 29524210204</izvorni_sadrzaj>
    <derivirana_varijabla naziv="DomainObject.Predmet.StrankaFormatedOIB_1">  JOSIP ZVJERKOVIĆ, OIB 51649097802; JOSIP VUKADIN, OIB 62928568149; JOSIP IVIĆ, OIB 13684283093; DEJAN DAVITKOVSKI, OIB 74552698865; TANJA BOROJEVIĆ, OIB 81779439373; ZORAN SOLAR, OIB 46000244131; MATKO MILIĆ, OIB 34983832553; NEDJELJKO ROGIĆ, OIB 80926469097; BASLER OSIGURANJE ZAGREB dioničko društvo za osiguranje, OIB 59706054982 zastupanog po punomoćniku Ivo Staničić; MINOTEHNIKA d.o.o. za logistiku, OIB 28255153049; ERSTE CARD CLUB društvo s ograničenom odgovornošću za financijsko posredovanje i usluge, OIB 85941596441 zastupanog po punomoćniku Odvjetničko društvo Hanžeković &amp; Partneri društvo s ograničenom odgovornošću; AUTOBUSNI KOLODVOR d.d. za trgovinu, promet i ugostiteljstvo, OIB 22672915888; PIPER trgovačko društvo za unutarnju i vanjsku trgovinu i ugostiteljstvo d. o. o., OIB 36001666113; HYPO-LEASING KROATIEN, društvo za financiranje, d.o.o., OIB 87064273078; AUTO ANTONIO za trgovinu i usluge, društvo s ograničenom odgovornošću, OIB 64641553504; HYPO STEIERMARK KRAFTFAHRZEUG-UND MASCHINENLEASING GmbH, OIB 46480388251 zastupanog po punomoćniku Dino Puljić; Odvjetničko društvo HAČIĆ, KALLAY &amp; PARTNERI, društvo s ograničenom odgovornošću; Porezna uprava Područni ured Split, OIB 18683136487 zastupanog po punomoćniku Županijsko državno odvjetištvo u Splitu Građansko upravni odjel; AUTOBUSNI KOLODVOR d.d. za trgovinu, promet i ugostiteljstvo, OIB 22672915888; PBZ-LEASING, društvo s ograničenom odgovornošću za poslove leasinga, OIB 57270798205; HRVATSKE ŠUME društvo s ograničenom odgovornošću, OIB 69693144506 zastupanog po punomoćniku Zoran Tomić; PARTNER BANKA d.d. ZAGREB, OIB 71221608291; IMEX BANKA dioničko društvo, OIB 99326633206; DOK-ING, društvo s ograničenom odgovornošću za inženjering i unutarnju i vanjsku trgovinu, OIB 39982657045; SOCIETE GENERALE-SPLITSKA BANKA dioničko društvo, OIB 69326397242; UniCredit Leasing Croatia društvo s ograničenom odgovornošću za leasing, OIB 18736141210 zastupanog po punomoćniku Staša Stefanović,odvjetnik  Stefanović&amp;Vrdelja,odvjetničko društvo; ERSTE CARD CLUB društvo s ograničenom odgovornošću za financijsko posredovanje i usluge, OIB 85941596441; GRAD SPLIT, OIB 78755598868; Hrvatski Telekom d.d., OIB 81793146560; DDServis društvo s ograničenom odgovornošću za proizvodnju, trgovinu i usluge, OIB 95325472047 zastupanog po punomoćniku Ranka Rukljač; HYPO ALPE-ADRIA-BANK dioničko društvo, OIB 14036333877; HYPO STEIERMARK KRAFTFAHRZEUG-UND MASCHINENLEASING GmbH, OIB 46480388251; VIPnet, društvo s ograničenom odgovornošću za usluge javnih telekomunikacija, OIB 29524210204</derivirana_varijabla>
  </DomainObject.Predmet.StrankaFormatedOIB>
  <DomainObject.Predmet.StrankaFormatedWithAdress>
    <izvorni_sadrzaj> JOSIP ZVJERKOVIĆ, Drpići 2, DOL; JOSIP VUKADIN, Livanjska 21, 21210 Solin; JOSIP IVIĆ, Petra Kružića 74, 21210 Solin; DEJAN DAVITKOVSKI, A.B. Šimića 3, 21000 Split; TANJA BOROJEVIĆ, Stepinčeva 9, 21000 Split; ZORAN SOLAR, Andrije Hebranga 18b, 47000 Karlovac; MATKO MILIĆ, Don Lovre Katića 128a, 21210 SOLINA; NEDJELJKO ROGIĆ, Naselje Urije 24, 35400 Nova Gradiška; BASLER OSIGURANJE ZAGREB dioničko društvo za osiguranje, Radnička cesta 37/b, 10000 Zagreb zastupanog po punomoćniku Ivo Staničić; MINOTEHNIKA d.o.o. za logistiku, Ilica 425, 10000 Zagreb; ERSTE CARD CLUB društvo s ograničenom odgovornošću za financijsko posredovanje i usluge, Praška 5, 10000 Zagreb zastupanog po punomoćniku Odvjetničko društvo Hanžeković &amp; Partneri društvo s ograničenom odgovornošću; AUTOBUSNI KOLODVOR d.d. za trgovinu, promet i ugostiteljstvo, Prilaz Vjeceslava Holjevca 2, Karlovac; PIPER trgovačko društvo za unutarnju i vanjsku trgovinu i ugostiteljstvo d. o. o., Alaginci 56, Alaginci; HYPO-LEASING KROATIEN, društvo za financiranje, d.o.o., Koranska 16, 10000 Zagreb; AUTO ANTONIO za trgovinu i usluge, društvo s ograničenom odgovornošću, Kralja Tomislava 108, 21220 Seget Vranjica; HYPO STEIERMARK KRAFTFAHRZEUG-UND MASCHINENLEASING GmbH, Joanneumring 20, Graz zastupanog po punomoćniku Dino Puljić; Odvjetničko društvo HAČIĆ, KALLAY &amp; PARTNERI, društvo s ograničenom odgovornošću; Porezna uprava Područni ured Split, Vukovarska 1, 21000 Split zastupanog po punomoćniku Županijsko državno odvjetištvo u Splitu Građansko upravni odjel; AUTOBUSNI KOLODVOR d.d. za trgovinu, promet i ugostiteljstvo, Prilaz Vjeceslava Holjevca 2, Karlovac; PBZ-LEASING, društvo s ograničenom odgovornošću za poslove leasinga, Radnička cesta 44, 10000 Zagreb; HRVATSKE ŠUME društvo s ograničenom odgovornošću, Ul.Ljudevita Farkaša Vukotinovića 2, 10000 Zagreb zastupanog po punomoćniku Zoran Tomić; PARTNER BANKA d.d. ZAGREB, Vončinina 2, 10000 Zagreb; IMEX BANKA dioničko društvo, Tolstojeva 6, Split; DOK-ING, društvo s ograničenom odgovornošću za inženjering i unutarnju i vanjsku trgovinu, Kanalski put 1, 10000 Zagreb; SOCIETE GENERALE-SPLITSKA BANKA dioničko društvo, Ruđera Boškovića 16, Split; UniCredit Leasing Croatia društvo s ograničenom odgovornošću za leasing, Heinzelova 33, 10000 Zagreb zastupanog po punomoćniku Staša Stefanović,odvjetnik  Stefanović&amp;Vrdelja,odvjetničko društvo; ERSTE CARD CLUB društvo s ograničenom odgovornošću za financijsko posredovanje i usluge, Praška 5, 10000 Zagreb; GRAD SPLIT, Branimirova obala 17, 21000 Split; Hrvatski Telekom d.d., Savska cesta 32, 10000 Zagreb; DDServis društvo s ograničenom odgovornošću za proizvodnju, trgovinu i usluge, Sisačka cesta, III odvojak 7, 10000 Zagreb zastupanog po punomoćniku Ranka Rukljač; HYPO ALPE-ADRIA-BANK dioničko društvo, Slavonska avenija 6, 10000 Zagreb; HYPO STEIERMARK KRAFTFAHRZEUG-UND MASCHINENLEASING GmbH, ; VIPnet, društvo s ograničenom odgovornošću za usluge javnih telekomunikacija, Vrtni put 1, 10000 Zagreb</izvorni_sadrzaj>
    <derivirana_varijabla naziv="DomainObject.Predmet.StrankaFormatedWithAdress_1"> JOSIP ZVJERKOVIĆ, Drpići 2, DOL; JOSIP VUKADIN, Livanjska 21, 21210 Solin; JOSIP IVIĆ, Petra Kružića 74, 21210 Solin; DEJAN DAVITKOVSKI, A.B. Šimića 3, 21000 Split; TANJA BOROJEVIĆ, Stepinčeva 9, 21000 Split; ZORAN SOLAR, Andrije Hebranga 18b, 47000 Karlovac; MATKO MILIĆ, Don Lovre Katića 128a, 21210 SOLINA; NEDJELJKO ROGIĆ, Naselje Urije 24, 35400 Nova Gradiška; BASLER OSIGURANJE ZAGREB dioničko društvo za osiguranje, Radnička cesta 37/b, 10000 Zagreb zastupanog po punomoćniku Ivo Staničić; MINOTEHNIKA d.o.o. za logistiku, Ilica 425, 10000 Zagreb; ERSTE CARD CLUB društvo s ograničenom odgovornošću za financijsko posredovanje i usluge, Praška 5, 10000 Zagreb zastupanog po punomoćniku Odvjetničko društvo Hanžeković &amp; Partneri društvo s ograničenom odgovornošću; AUTOBUSNI KOLODVOR d.d. za trgovinu, promet i ugostiteljstvo, Prilaz Vjeceslava Holjevca 2, Karlovac; PIPER trgovačko društvo za unutarnju i vanjsku trgovinu i ugostiteljstvo d. o. o., Alaginci 56, Alaginci; HYPO-LEASING KROATIEN, društvo za financiranje, d.o.o., Koranska 16, 10000 Zagreb; AUTO ANTONIO za trgovinu i usluge, društvo s ograničenom odgovornošću, Kralja Tomislava 108, 21220 Seget Vranjica; HYPO STEIERMARK KRAFTFAHRZEUG-UND MASCHINENLEASING GmbH, Joanneumring 20, Graz zastupanog po punomoćniku Dino Puljić; Odvjetničko društvo HAČIĆ, KALLAY &amp; PARTNERI, društvo s ograničenom odgovornošću; Porezna uprava Područni ured Split, Vukovarska 1, 21000 Split zastupanog po punomoćniku Županijsko državno odvjetištvo u Splitu Građansko upravni odjel; AUTOBUSNI KOLODVOR d.d. za trgovinu, promet i ugostiteljstvo, Prilaz Vjeceslava Holjevca 2, Karlovac; PBZ-LEASING, društvo s ograničenom odgovornošću za poslove leasinga, Radnička cesta 44, 10000 Zagreb; HRVATSKE ŠUME društvo s ograničenom odgovornošću, Ul.Ljudevita Farkaša Vukotinovića 2, 10000 Zagreb zastupanog po punomoćniku Zoran Tomić; PARTNER BANKA d.d. ZAGREB, Vončinina 2, 10000 Zagreb; IMEX BANKA dioničko društvo, Tolstojeva 6, Split; DOK-ING, društvo s ograničenom odgovornošću za inženjering i unutarnju i vanjsku trgovinu, Kanalski put 1, 10000 Zagreb; SOCIETE GENERALE-SPLITSKA BANKA dioničko društvo, Ruđera Boškovića 16, Split; UniCredit Leasing Croatia društvo s ograničenom odgovornošću za leasing, Heinzelova 33, 10000 Zagreb zastupanog po punomoćniku Staša Stefanović,odvjetnik  Stefanović&amp;Vrdelja,odvjetničko društvo; ERSTE CARD CLUB društvo s ograničenom odgovornošću za financijsko posredovanje i usluge, Praška 5, 10000 Zagreb; GRAD SPLIT, Branimirova obala 17, 21000 Split; Hrvatski Telekom d.d., Savska cesta 32, 10000 Zagreb; DDServis društvo s ograničenom odgovornošću za proizvodnju, trgovinu i usluge, Sisačka cesta, III odvojak 7, 10000 Zagreb zastupanog po punomoćniku Ranka Rukljač; HYPO ALPE-ADRIA-BANK dioničko društvo, Slavonska avenija 6, 10000 Zagreb; HYPO STEIERMARK KRAFTFAHRZEUG-UND MASCHINENLEASING GmbH, ; VIPnet, društvo s ograničenom odgovornošću za usluge javnih telekomunikacija, Vrtni put 1, 10000 Zagreb</derivirana_varijabla>
  </DomainObject.Predmet.StrankaFormatedWithAdress>
  <DomainObject.Predmet.StrankaFormatedWithAdressOIB>
    <izvorni_sadrzaj> JOSIP ZVJERKOVIĆ, OIB 51649097802, Drpići 2, DOL; JOSIP VUKADIN, OIB 62928568149, Livanjska 21, 21210 Solin; JOSIP IVIĆ, OIB 13684283093, Petra Kružića 74, 21210 Solin; DEJAN DAVITKOVSKI, OIB 74552698865, A.B. Šimića 3, 21000 Split; TANJA BOROJEVIĆ, OIB 81779439373, Stepinčeva 9, 21000 Split; ZORAN SOLAR, OIB 46000244131, Andrije Hebranga 18b, 47000 Karlovac; MATKO MILIĆ, OIB 34983832553, Don Lovre Katića 128a, 21210 SOLINA; NEDJELJKO ROGIĆ, OIB 80926469097, Naselje Urije 24, 35400 Nova Gradiška; BASLER OSIGURANJE ZAGREB dioničko društvo za osiguranje, OIB 59706054982, Radnička cesta 37/b, 10000 Zagreb zastupanog po punomoćniku Ivo Staničić; MINOTEHNIKA d.o.o. za logistiku, OIB 28255153049, Ilica 425, 10000 Zagreb; ERSTE CARD CLUB društvo s ograničenom odgovornošću za financijsko posredovanje i usluge, OIB 85941596441, Praška 5, 10000 Zagreb zastupanog po punomoćniku Odvjetničko društvo Hanžeković &amp; Partneri društvo s ograničenom odgovornošću; AUTOBUSNI KOLODVOR d.d. za trgovinu, promet i ugostiteljstvo, OIB 22672915888, Prilaz Vjeceslava Holjevca 2, Karlovac; PIPER trgovačko društvo za unutarnju i vanjsku trgovinu i ugostiteljstvo d. o. o., OIB 36001666113, Alaginci 56, Alaginci; HYPO-LEASING KROATIEN, društvo za financiranje, d.o.o., OIB 87064273078, Koranska 16, 10000 Zagreb; AUTO ANTONIO za trgovinu i usluge, društvo s ograničenom odgovornošću, OIB 64641553504, Kralja Tomislava 108, 21220 Seget Vranjica; HYPO STEIERMARK KRAFTFAHRZEUG-UND MASCHINENLEASING GmbH, OIB 46480388251, Joanneumring 20, Graz zastupanog po punomoćniku Dino Puljić; Odvjetničko društvo HAČIĆ, KALLAY &amp; PARTNERI, društvo s ograničenom odgovornošću; Porezna uprava Područni ured Split, OIB 18683136487, Vukovarska 1, 21000 Split zastupanog po punomoćniku Županijsko državno odvjetištvo u Splitu Građansko upravni odjel; AUTOBUSNI KOLODVOR d.d. za trgovinu, promet i ugostiteljstvo, OIB 22672915888, Prilaz Vjeceslava Holjevca 2, Karlovac; PBZ-LEASING, društvo s ograničenom odgovornošću za poslove leasinga, OIB 57270798205, Radnička cesta 44, 10000 Zagreb; HRVATSKE ŠUME društvo s ograničenom odgovornošću, OIB 69693144506, Ul.Ljudevita Farkaša Vukotinovića 2, 10000 Zagreb zastupanog po punomoćniku Zoran Tomić; PARTNER BANKA d.d. ZAGREB, OIB 71221608291, Vončinina 2, 10000 Zagreb; IMEX BANKA dioničko društvo, OIB 99326633206, Tolstojeva 6, Split; DOK-ING, društvo s ograničenom odgovornošću za inženjering i unutarnju i vanjsku trgovinu, OIB 39982657045, Kanalski put 1, 10000 Zagreb; SOCIETE GENERALE-SPLITSKA BANKA dioničko društvo, OIB 69326397242, Ruđera Boškovića 16, Split; UniCredit Leasing Croatia društvo s ograničenom odgovornošću za leasing, OIB 18736141210, Heinzelova 33, 10000 Zagreb zastupanog po punomoćniku Staša Stefanović,odvjetnik  Stefanović&amp;Vrdelja,odvjetničko društvo; ERSTE CARD CLUB društvo s ograničenom odgovornošću za financijsko posredovanje i usluge, OIB 85941596441, Praška 5, 10000 Zagreb; GRAD SPLIT, OIB 78755598868, Branimirova obala 17, 21000 Split; Hrvatski Telekom d.d., OIB 81793146560, Savska cesta 32, 10000 Zagreb; DDServis društvo s ograničenom odgovornošću za proizvodnju, trgovinu i usluge, OIB 95325472047, Sisačka cesta, III odvojak 7, 10000 Zagreb zastupanog po punomoćniku Ranka Rukljač; HYPO ALPE-ADRIA-BANK dioničko društvo, OIB 14036333877, Slavonska avenija 6, 10000 Zagreb; HYPO STEIERMARK KRAFTFAHRZEUG-UND MASCHINENLEASING GmbH, OIB 46480388251, ; VIPnet, društvo s ograničenom odgovornošću za usluge javnih telekomunikacija, OIB 29524210204, Vrtni put 1, 10000 Zagreb</izvorni_sadrzaj>
    <derivirana_varijabla naziv="DomainObject.Predmet.StrankaFormatedWithAdressOIB_1"> JOSIP ZVJERKOVIĆ, OIB 51649097802, Drpići 2, DOL; JOSIP VUKADIN, OIB 62928568149, Livanjska 21, 21210 Solin; JOSIP IVIĆ, OIB 13684283093, Petra Kružića 74, 21210 Solin; DEJAN DAVITKOVSKI, OIB 74552698865, A.B. Šimića 3, 21000 Split; TANJA BOROJEVIĆ, OIB 81779439373, Stepinčeva 9, 21000 Split; ZORAN SOLAR, OIB 46000244131, Andrije Hebranga 18b, 47000 Karlovac; MATKO MILIĆ, OIB 34983832553, Don Lovre Katića 128a, 21210 SOLINA; NEDJELJKO ROGIĆ, OIB 80926469097, Naselje Urije 24, 35400 Nova Gradiška; BASLER OSIGURANJE ZAGREB dioničko društvo za osiguranje, OIB 59706054982, Radnička cesta 37/b, 10000 Zagreb zastupanog po punomoćniku Ivo Staničić; MINOTEHNIKA d.o.o. za logistiku, OIB 28255153049, Ilica 425, 10000 Zagreb; ERSTE CARD CLUB društvo s ograničenom odgovornošću za financijsko posredovanje i usluge, OIB 85941596441, Praška 5, 10000 Zagreb zastupanog po punomoćniku Odvjetničko društvo Hanžeković &amp; Partneri društvo s ograničenom odgovornošću; AUTOBUSNI KOLODVOR d.d. za trgovinu, promet i ugostiteljstvo, OIB 22672915888, Prilaz Vjeceslava Holjevca 2, Karlovac; PIPER trgovačko društvo za unutarnju i vanjsku trgovinu i ugostiteljstvo d. o. o., OIB 36001666113, Alaginci 56, Alaginci; HYPO-LEASING KROATIEN, društvo za financiranje, d.o.o., OIB 87064273078, Koranska 16, 10000 Zagreb; AUTO ANTONIO za trgovinu i usluge, društvo s ograničenom odgovornošću, OIB 64641553504, Kralja Tomislava 108, 21220 Seget Vranjica; HYPO STEIERMARK KRAFTFAHRZEUG-UND MASCHINENLEASING GmbH, OIB 46480388251, Joanneumring 20, Graz zastupanog po punomoćniku Dino Puljić; Odvjetničko društvo HAČIĆ, KALLAY &amp; PARTNERI, društvo s ograničenom odgovornošću; Porezna uprava Područni ured Split, OIB 18683136487, Vukovarska 1, 21000 Split zastupanog po punomoćniku Županijsko državno odvjetištvo u Splitu Građansko upravni odjel; AUTOBUSNI KOLODVOR d.d. za trgovinu, promet i ugostiteljstvo, OIB 22672915888, Prilaz Vjeceslava Holjevca 2, Karlovac; PBZ-LEASING, društvo s ograničenom odgovornošću za poslove leasinga, OIB 57270798205, Radnička cesta 44, 10000 Zagreb; HRVATSKE ŠUME društvo s ograničenom odgovornošću, OIB 69693144506, Ul.Ljudevita Farkaša Vukotinovića 2, 10000 Zagreb zastupanog po punomoćniku Zoran Tomić; PARTNER BANKA d.d. ZAGREB, OIB 71221608291, Vončinina 2, 10000 Zagreb; IMEX BANKA dioničko društvo, OIB 99326633206, Tolstojeva 6, Split; DOK-ING, društvo s ograničenom odgovornošću za inženjering i unutarnju i vanjsku trgovinu, OIB 39982657045, Kanalski put 1, 10000 Zagreb; SOCIETE GENERALE-SPLITSKA BANKA dioničko društvo, OIB 69326397242, Ruđera Boškovića 16, Split; UniCredit Leasing Croatia društvo s ograničenom odgovornošću za leasing, OIB 18736141210, Heinzelova 33, 10000 Zagreb zastupanog po punomoćniku Staša Stefanović,odvjetnik  Stefanović&amp;Vrdelja,odvjetničko društvo; ERSTE CARD CLUB društvo s ograničenom odgovornošću za financijsko posredovanje i usluge, OIB 85941596441, Praška 5, 10000 Zagreb; GRAD SPLIT, OIB 78755598868, Branimirova obala 17, 21000 Split; Hrvatski Telekom d.d., OIB 81793146560, Savska cesta 32, 10000 Zagreb; DDServis društvo s ograničenom odgovornošću za proizvodnju, trgovinu i usluge, OIB 95325472047, Sisačka cesta, III odvojak 7, 10000 Zagreb zastupanog po punomoćniku Ranka Rukljač; HYPO ALPE-ADRIA-BANK dioničko društvo, OIB 14036333877, Slavonska avenija 6, 10000 Zagreb; HYPO STEIERMARK KRAFTFAHRZEUG-UND MASCHINENLEASING GmbH, OIB 46480388251, ; VIPnet, društvo s ograničenom odgovornošću za usluge javnih telekomunikacija, OIB 29524210204, Vrtni put 1, 10000 Zagreb</derivirana_varijabla>
  </DomainObject.Predmet.StrankaFormatedWithAdressOIB>
  <DomainObject.Predmet.StrankaWithAdress>
    <izvorni_sadrzaj>JOSIP ZVJERKOVIĆ Drpići 2,DOL,JOSIP VUKADIN Livanjska 21,21210 Solin,JOSIP IVIĆ Petra Kružića 74,21210 Solin,DEJAN DAVITKOVSKI A.B. Šimića 3,21000 Split,TANJA BOROJEVIĆ Stepinčeva 9,21000 Split,ZORAN SOLAR Andrije Hebranga 18b,47000 Karlovac,MATKO MILIĆ Don Lovre Katića 128a,21210 SOLINA,NEDJELJKO ROGIĆ Naselje Urije 24,35400 Nova Gradiška,BASLER OSIGURANJE ZAGREB dioničko društvo za osiguranje Radnička cesta 37/b,10000 Zagreb,MINOTEHNIKA d.o.o. za logistiku Ilica 425,10000 Zagreb,ERSTE CARD CLUB društvo s ograničenom odgovornošću za financijsko posredovanje i usluge Praška 5,10000 Zagreb,AUTOBUSNI KOLODVOR d.d. za trgovinu, promet i ugostiteljstvo Prilaz Vjeceslava Holjevca 2,Karlovac,PIPER trgovačko društvo za unutarnju i vanjsku trgovinu i ugostiteljstvo d. o. o. Alaginci 56,Alaginci,HYPO-LEASING KROATIEN, društvo za financiranje, d.o.o. Koranska 16,10000 Zagreb,AUTO ANTONIO za trgovinu i usluge, društvo s ograničenom odgovornošću Kralja Tomislava 108,21220 Seget Vranjica,HYPO STEIERMARK KRAFTFAHRZEUG-UND MASCHINENLEASING GmbH Joanneumring 20,Graz,Porezna uprava Područni ured Split Vukovarska 1,21000 Split,AUTOBUSNI KOLODVOR d.d. za trgovinu, promet i ugostiteljstvo Prilaz Vjeceslava Holjevca 2,Karlovac,PBZ-LEASING, društvo s ograničenom odgovornošću za poslove leasinga Radnička cesta 44,10000 Zagreb,HRVATSKE ŠUME društvo s ograničenom odgovornošću Ul.Ljudevita Farkaša Vukotinovića 2,10000 Zagreb,PARTNER BANKA d.d. ZAGREB Vončinina 2,10000 Zagreb,IMEX BANKA dioničko društvo Tolstojeva 6,Split,DOK-ING, društvo s ograničenom odgovornošću za inženjering i unutarnju i vanjsku trgovinu Kanalski put 1,10000 Zagreb,SOCIETE GENERALE-SPLITSKA BANKA dioničko društvo Ruđera Boškovića 16,Split,UniCredit Leasing Croatia društvo s ograničenom odgovornošću za leasing Heinzelova 33,10000 Zagreb,ERSTE CARD CLUB društvo s ograničenom odgovornošću za financijsko posredovanje i usluge Praška 5,10000 Zagreb,GRAD SPLIT Branimirova obala 17,21000 Split,Hrvatski Telekom d.d. Savska cesta 32,10000 Zagreb,DDServis društvo s ograničenom odgovornošću za proizvodnju, trgovinu i usluge Sisačka cesta, III odvojak 7,10000 Zagreb,HYPO ALPE-ADRIA-BANK dioničko društvo Slavonska avenija 6,10000 Zagreb,HYPO STEIERMARK KRAFTFAHRZEUG-UND MASCHINENLEASING GmbH ,VIPnet, društvo s ograničenom odgovornošću za usluge javnih telekomunikacija Vrtni put 1,10000 Zagreb</izvorni_sadrzaj>
    <derivirana_varijabla naziv="DomainObject.Predmet.StrankaWithAdress_1">JOSIP ZVJERKOVIĆ Drpići 2,DOL,JOSIP VUKADIN Livanjska 21,21210 Solin,JOSIP IVIĆ Petra Kružića 74,21210 Solin,DEJAN DAVITKOVSKI A.B. Šimića 3,21000 Split,TANJA BOROJEVIĆ Stepinčeva 9,21000 Split,ZORAN SOLAR Andrije Hebranga 18b,47000 Karlovac,MATKO MILIĆ Don Lovre Katića 128a,21210 SOLINA,NEDJELJKO ROGIĆ Naselje Urije 24,35400 Nova Gradiška,BASLER OSIGURANJE ZAGREB dioničko društvo za osiguranje Radnička cesta 37/b,10000 Zagreb,MINOTEHNIKA d.o.o. za logistiku Ilica 425,10000 Zagreb,ERSTE CARD CLUB društvo s ograničenom odgovornošću za financijsko posredovanje i usluge Praška 5,10000 Zagreb,AUTOBUSNI KOLODVOR d.d. za trgovinu, promet i ugostiteljstvo Prilaz Vjeceslava Holjevca 2,Karlovac,PIPER trgovačko društvo za unutarnju i vanjsku trgovinu i ugostiteljstvo d. o. o. Alaginci 56,Alaginci,HYPO-LEASING KROATIEN, društvo za financiranje, d.o.o. Koranska 16,10000 Zagreb,AUTO ANTONIO za trgovinu i usluge, društvo s ograničenom odgovornošću Kralja Tomislava 108,21220 Seget Vranjica,HYPO STEIERMARK KRAFTFAHRZEUG-UND MASCHINENLEASING GmbH Joanneumring 20,Graz,Porezna uprava Područni ured Split Vukovarska 1,21000 Split,AUTOBUSNI KOLODVOR d.d. za trgovinu, promet i ugostiteljstvo Prilaz Vjeceslava Holjevca 2,Karlovac,PBZ-LEASING, društvo s ograničenom odgovornošću za poslove leasinga Radnička cesta 44,10000 Zagreb,HRVATSKE ŠUME društvo s ograničenom odgovornošću Ul.Ljudevita Farkaša Vukotinovića 2,10000 Zagreb,PARTNER BANKA d.d. ZAGREB Vončinina 2,10000 Zagreb,IMEX BANKA dioničko društvo Tolstojeva 6,Split,DOK-ING, društvo s ograničenom odgovornošću za inženjering i unutarnju i vanjsku trgovinu Kanalski put 1,10000 Zagreb,SOCIETE GENERALE-SPLITSKA BANKA dioničko društvo Ruđera Boškovića 16,Split,UniCredit Leasing Croatia društvo s ograničenom odgovornošću za leasing Heinzelova 33,10000 Zagreb,ERSTE CARD CLUB društvo s ograničenom odgovornošću za financijsko posredovanje i usluge Praška 5,10000 Zagreb,GRAD SPLIT Branimirova obala 17,21000 Split,Hrvatski Telekom d.d. Savska cesta 32,10000 Zagreb,DDServis društvo s ograničenom odgovornošću za proizvodnju, trgovinu i usluge Sisačka cesta, III odvojak 7,10000 Zagreb,HYPO ALPE-ADRIA-BANK dioničko društvo Slavonska avenija 6,10000 Zagreb,HYPO STEIERMARK KRAFTFAHRZEUG-UND MASCHINENLEASING GmbH ,VIPnet, društvo s ograničenom odgovornošću za usluge javnih telekomunikacija Vrtni put 1,10000 Zagreb</derivirana_varijabla>
  </DomainObject.Predmet.StrankaWithAdress>
  <DomainObject.Predmet.StrankaWithAdressOIB>
    <izvorni_sadrzaj>JOSIP ZVJERKOVIĆ, OIB 51649097802, Drpići 2,DOL,JOSIP VUKADIN, OIB 62928568149, Livanjska 21,21210 Solin,JOSIP IVIĆ, OIB 13684283093, Petra Kružića 74,21210 Solin,DEJAN DAVITKOVSKI, OIB 74552698865, A.B. Šimića 3,21000 Split,TANJA BOROJEVIĆ, OIB 81779439373, Stepinčeva 9,21000 Split,ZORAN SOLAR, OIB 46000244131, Andrije Hebranga 18b,47000 Karlovac,MATKO MILIĆ, OIB 34983832553, Don Lovre Katića 128a,21210 SOLINA,NEDJELJKO ROGIĆ, OIB 80926469097, Naselje Urije 24,35400 Nova Gradiška,BASLER OSIGURANJE ZAGREB dioničko društvo za osiguranje, OIB 59706054982, Radnička cesta 37/b,10000 Zagreb,MINOTEHNIKA d.o.o. za logistiku, OIB 28255153049, Ilica 425,10000 Zagreb,ERSTE CARD CLUB društvo s ograničenom odgovornošću za financijsko posredovanje i usluge, OIB 85941596441, Praška 5,10000 Zagreb,AUTOBUSNI KOLODVOR d.d. za trgovinu, promet i ugostiteljstvo, OIB 22672915888, Prilaz Vjeceslava Holjevca 2,Karlovac,PIPER trgovačko društvo za unutarnju i vanjsku trgovinu i ugostiteljstvo d. o. o., OIB 36001666113, Alaginci 56,Alaginci,HYPO-LEASING KROATIEN, društvo za financiranje, d.o.o., OIB 87064273078, Koranska 16,10000 Zagreb,AUTO ANTONIO za trgovinu i usluge, društvo s ograničenom odgovornošću, OIB 64641553504, Kralja Tomislava 108,21220 Seget Vranjica,HYPO STEIERMARK KRAFTFAHRZEUG-UND MASCHINENLEASING GmbH, OIB 46480388251, Joanneumring 20,Graz,Porezna uprava Područni ured Split, OIB 18683136487, Vukovarska 1,21000 Split,AUTOBUSNI KOLODVOR d.d. za trgovinu, promet i ugostiteljstvo, OIB 22672915888, Prilaz Vjeceslava Holjevca 2,Karlovac,PBZ-LEASING, društvo s ograničenom odgovornošću za poslove leasinga, OIB 57270798205, Radnička cesta 44,10000 Zagreb,HRVATSKE ŠUME društvo s ograničenom odgovornošću, OIB 69693144506, Ul.Ljudevita Farkaša Vukotinovića 2,10000 Zagreb,PARTNER BANKA d.d. ZAGREB, OIB 71221608291, Vončinina 2,10000 Zagreb,IMEX BANKA dioničko društvo, OIB 99326633206, Tolstojeva 6,Split,DOK-ING, društvo s ograničenom odgovornošću za inženjering i unutarnju i vanjsku trgovinu, OIB 39982657045, Kanalski put 1,10000 Zagreb,SOCIETE GENERALE-SPLITSKA BANKA dioničko društvo, OIB 69326397242, Ruđera Boškovića 16,Split,UniCredit Leasing Croatia društvo s ograničenom odgovornošću za leasing, OIB 18736141210, Heinzelova 33,10000 Zagreb,ERSTE CARD CLUB društvo s ograničenom odgovornošću za financijsko posredovanje i usluge, OIB 85941596441, Praška 5,10000 Zagreb,GRAD SPLIT, OIB 78755598868, Branimirova obala 17,21000 Split,Hrvatski Telekom d.d., OIB 81793146560, Savska cesta 32,10000 Zagreb,DDServis društvo s ograničenom odgovornošću za proizvodnju, trgovinu i usluge, OIB 95325472047, Sisačka cesta, III odvojak 7,10000 Zagreb,HYPO ALPE-ADRIA-BANK dioničko društvo, OIB 14036333877, Slavonska avenija 6,10000 Zagreb,HYPO STEIERMARK KRAFTFAHRZEUG-UND MASCHINENLEASING GmbH, OIB 46480388251, ,VIPnet, društvo s ograničenom odgovornošću za usluge javnih telekomunikacija, OIB 29524210204, Vrtni put 1,10000 Zagreb</izvorni_sadrzaj>
    <derivirana_varijabla naziv="DomainObject.Predmet.StrankaWithAdressOIB_1">JOSIP ZVJERKOVIĆ, OIB 51649097802, Drpići 2,DOL,JOSIP VUKADIN, OIB 62928568149, Livanjska 21,21210 Solin,JOSIP IVIĆ, OIB 13684283093, Petra Kružića 74,21210 Solin,DEJAN DAVITKOVSKI, OIB 74552698865, A.B. Šimića 3,21000 Split,TANJA BOROJEVIĆ, OIB 81779439373, Stepinčeva 9,21000 Split,ZORAN SOLAR, OIB 46000244131, Andrije Hebranga 18b,47000 Karlovac,MATKO MILIĆ, OIB 34983832553, Don Lovre Katića 128a,21210 SOLINA,NEDJELJKO ROGIĆ, OIB 80926469097, Naselje Urije 24,35400 Nova Gradiška,BASLER OSIGURANJE ZAGREB dioničko društvo za osiguranje, OIB 59706054982, Radnička cesta 37/b,10000 Zagreb,MINOTEHNIKA d.o.o. za logistiku, OIB 28255153049, Ilica 425,10000 Zagreb,ERSTE CARD CLUB društvo s ograničenom odgovornošću za financijsko posredovanje i usluge, OIB 85941596441, Praška 5,10000 Zagreb,AUTOBUSNI KOLODVOR d.d. za trgovinu, promet i ugostiteljstvo, OIB 22672915888, Prilaz Vjeceslava Holjevca 2,Karlovac,PIPER trgovačko društvo za unutarnju i vanjsku trgovinu i ugostiteljstvo d. o. o., OIB 36001666113, Alaginci 56,Alaginci,HYPO-LEASING KROATIEN, društvo za financiranje, d.o.o., OIB 87064273078, Koranska 16,10000 Zagreb,AUTO ANTONIO za trgovinu i usluge, društvo s ograničenom odgovornošću, OIB 64641553504, Kralja Tomislava 108,21220 Seget Vranjica,HYPO STEIERMARK KRAFTFAHRZEUG-UND MASCHINENLEASING GmbH, OIB 46480388251, Joanneumring 20,Graz,Porezna uprava Područni ured Split, OIB 18683136487, Vukovarska 1,21000 Split,AUTOBUSNI KOLODVOR d.d. za trgovinu, promet i ugostiteljstvo, OIB 22672915888, Prilaz Vjeceslava Holjevca 2,Karlovac,PBZ-LEASING, društvo s ograničenom odgovornošću za poslove leasinga, OIB 57270798205, Radnička cesta 44,10000 Zagreb,HRVATSKE ŠUME društvo s ograničenom odgovornošću, OIB 69693144506, Ul.Ljudevita Farkaša Vukotinovića 2,10000 Zagreb,PARTNER BANKA d.d. ZAGREB, OIB 71221608291, Vončinina 2,10000 Zagreb,IMEX BANKA dioničko društvo, OIB 99326633206, Tolstojeva 6,Split,DOK-ING, društvo s ograničenom odgovornošću za inženjering i unutarnju i vanjsku trgovinu, OIB 39982657045, Kanalski put 1,10000 Zagreb,SOCIETE GENERALE-SPLITSKA BANKA dioničko društvo, OIB 69326397242, Ruđera Boškovića 16,Split,UniCredit Leasing Croatia društvo s ograničenom odgovornošću za leasing, OIB 18736141210, Heinzelova 33,10000 Zagreb,ERSTE CARD CLUB društvo s ograničenom odgovornošću za financijsko posredovanje i usluge, OIB 85941596441, Praška 5,10000 Zagreb,GRAD SPLIT, OIB 78755598868, Branimirova obala 17,21000 Split,Hrvatski Telekom d.d., OIB 81793146560, Savska cesta 32,10000 Zagreb,DDServis društvo s ograničenom odgovornošću za proizvodnju, trgovinu i usluge, OIB 95325472047, Sisačka cesta, III odvojak 7,10000 Zagreb,HYPO ALPE-ADRIA-BANK dioničko društvo, OIB 14036333877, Slavonska avenija 6,10000 Zagreb,HYPO STEIERMARK KRAFTFAHRZEUG-UND MASCHINENLEASING GmbH, OIB 46480388251, ,VIPnet, društvo s ograničenom odgovornošću za usluge javnih telekomunikacija, OIB 29524210204, Vrtni put 1,10000 Zagreb</derivirana_varijabla>
  </DomainObject.Predmet.StrankaWithAdressOIB>
  <DomainObject.Predmet.StrankaNazivFormated>
    <izvorni_sadrzaj>JOSIP ZVJERKOVIĆ,JOSIP VUKADIN,JOSIP IVIĆ,DEJAN DAVITKOVSKI,TANJA BOROJEVIĆ,ZORAN SOLAR,MATKO MILIĆ,NEDJELJKO ROGIĆ,BASLER OSIGURANJE ZAGREB dioničko društvo za osiguranje,MINOTEHNIKA d.o.o. za logistiku,ERSTE CARD CLUB društvo s ograničenom odgovornošću za financijsko posredovanje i usluge,AUTOBUSNI KOLODVOR d.d. za trgovinu, promet i ugostiteljstvo,PIPER trgovačko društvo za unutarnju i vanjsku trgovinu i ugostiteljstvo d. o. o.,HYPO-LEASING KROATIEN, društvo za financiranje, d.o.o.,AUTO ANTONIO za trgovinu i usluge, društvo s ograničenom odgovornošću,HYPO STEIERMARK KRAFTFAHRZEUG-UND MASCHINENLEASING GmbH,Porezna uprava Područni ured Split,AUTOBUSNI KOLODVOR d.d. za trgovinu, promet i ugostiteljstvo,PBZ-LEASING, društvo s ograničenom odgovornošću za poslove leasinga,HRVATSKE ŠUME društvo s ograničenom odgovornošću,PARTNER BANKA d.d. ZAGREB,IMEX BANKA dioničko društvo,DOK-ING, društvo s ograničenom odgovornošću za inženjering i unutarnju i vanjsku trgovinu,SOCIETE GENERALE-SPLITSKA BANKA dioničko društvo,UniCredit Leasing Croatia društvo s ograničenom odgovornošću za leasing,ERSTE CARD CLUB društvo s ograničenom odgovornošću za financijsko posredovanje i usluge,GRAD SPLIT,Hrvatski Telekom d.d.,DDServis društvo s ograničenom odgovornošću za proizvodnju, trgovinu i usluge,HYPO ALPE-ADRIA-BANK dioničko društvo,HYPO STEIERMARK KRAFTFAHRZEUG-UND MASCHINENLEASING GmbH,VIPnet, društvo s ograničenom odgovornošću za usluge javnih telekomunikacija</izvorni_sadrzaj>
    <derivirana_varijabla naziv="DomainObject.Predmet.StrankaNazivFormated_1">JOSIP ZVJERKOVIĆ,JOSIP VUKADIN,JOSIP IVIĆ,DEJAN DAVITKOVSKI,TANJA BOROJEVIĆ,ZORAN SOLAR,MATKO MILIĆ,NEDJELJKO ROGIĆ,BASLER OSIGURANJE ZAGREB dioničko društvo za osiguranje,MINOTEHNIKA d.o.o. za logistiku,ERSTE CARD CLUB društvo s ograničenom odgovornošću za financijsko posredovanje i usluge,AUTOBUSNI KOLODVOR d.d. za trgovinu, promet i ugostiteljstvo,PIPER trgovačko društvo za unutarnju i vanjsku trgovinu i ugostiteljstvo d. o. o.,HYPO-LEASING KROATIEN, društvo za financiranje, d.o.o.,AUTO ANTONIO za trgovinu i usluge, društvo s ograničenom odgovornošću,HYPO STEIERMARK KRAFTFAHRZEUG-UND MASCHINENLEASING GmbH,Porezna uprava Područni ured Split,AUTOBUSNI KOLODVOR d.d. za trgovinu, promet i ugostiteljstvo,PBZ-LEASING, društvo s ograničenom odgovornošću za poslove leasinga,HRVATSKE ŠUME društvo s ograničenom odgovornošću,PARTNER BANKA d.d. ZAGREB,IMEX BANKA dioničko društvo,DOK-ING, društvo s ograničenom odgovornošću za inženjering i unutarnju i vanjsku trgovinu,SOCIETE GENERALE-SPLITSKA BANKA dioničko društvo,UniCredit Leasing Croatia društvo s ograničenom odgovornošću za leasing,ERSTE CARD CLUB društvo s ograničenom odgovornošću za financijsko posredovanje i usluge,GRAD SPLIT,Hrvatski Telekom d.d.,DDServis društvo s ograničenom odgovornošću za proizvodnju, trgovinu i usluge,HYPO ALPE-ADRIA-BANK dioničko društvo,HYPO STEIERMARK KRAFTFAHRZEUG-UND MASCHINENLEASING GmbH,VIPnet, društvo s ograničenom odgovornošću za usluge javnih telekomunikacija</derivirana_varijabla>
  </DomainObject.Predmet.StrankaNazivFormated>
  <DomainObject.Predmet.StrankaNazivFormatedOIB>
    <izvorni_sadrzaj>JOSIP ZVJERKOVIĆ, OIB 51649097802,JOSIP VUKADIN, OIB 62928568149,JOSIP IVIĆ, OIB 13684283093,DEJAN DAVITKOVSKI, OIB 74552698865,TANJA BOROJEVIĆ, OIB 81779439373,ZORAN SOLAR, OIB 46000244131,MATKO MILIĆ, OIB 34983832553,NEDJELJKO ROGIĆ, OIB 80926469097,BASLER OSIGURANJE ZAGREB dioničko društvo za osiguranje, OIB 59706054982,MINOTEHNIKA d.o.o. za logistiku, OIB 28255153049,ERSTE CARD CLUB društvo s ograničenom odgovornošću za financijsko posredovanje i usluge, OIB 85941596441,AUTOBUSNI KOLODVOR d.d. za trgovinu, promet i ugostiteljstvo, OIB 22672915888,PIPER trgovačko društvo za unutarnju i vanjsku trgovinu i ugostiteljstvo d. o. o., OIB 36001666113,HYPO-LEASING KROATIEN, društvo za financiranje, d.o.o., OIB 87064273078,AUTO ANTONIO za trgovinu i usluge, društvo s ograničenom odgovornošću, OIB 64641553504,HYPO STEIERMARK KRAFTFAHRZEUG-UND MASCHINENLEASING GmbH, OIB 46480388251,Porezna uprava Područni ured Split, OIB 18683136487,AUTOBUSNI KOLODVOR d.d. za trgovinu, promet i ugostiteljstvo, OIB 22672915888,PBZ-LEASING, društvo s ograničenom odgovornošću za poslove leasinga, OIB 57270798205,HRVATSKE ŠUME društvo s ograničenom odgovornošću, OIB 69693144506,PARTNER BANKA d.d. ZAGREB, OIB 71221608291,IMEX BANKA dioničko društvo, OIB 99326633206,DOK-ING, društvo s ograničenom odgovornošću za inženjering i unutarnju i vanjsku trgovinu, OIB 39982657045,SOCIETE GENERALE-SPLITSKA BANKA dioničko društvo, OIB 69326397242,UniCredit Leasing Croatia društvo s ograničenom odgovornošću za leasing, OIB 18736141210,ERSTE CARD CLUB društvo s ograničenom odgovornošću za financijsko posredovanje i usluge, OIB 85941596441,GRAD SPLIT, OIB 78755598868,Hrvatski Telekom d.d., OIB 81793146560,DDServis društvo s ograničenom odgovornošću za proizvodnju, trgovinu i usluge, OIB 95325472047,HYPO ALPE-ADRIA-BANK dioničko društvo, OIB 14036333877,HYPO STEIERMARK KRAFTFAHRZEUG-UND MASCHINENLEASING GmbH, OIB 46480388251,VIPnet, društvo s ograničenom odgovornošću za usluge javnih telekomunikacija, OIB 29524210204</izvorni_sadrzaj>
    <derivirana_varijabla naziv="DomainObject.Predmet.StrankaNazivFormatedOIB_1">JOSIP ZVJERKOVIĆ, OIB 51649097802,JOSIP VUKADIN, OIB 62928568149,JOSIP IVIĆ, OIB 13684283093,DEJAN DAVITKOVSKI, OIB 74552698865,TANJA BOROJEVIĆ, OIB 81779439373,ZORAN SOLAR, OIB 46000244131,MATKO MILIĆ, OIB 34983832553,NEDJELJKO ROGIĆ, OIB 80926469097,BASLER OSIGURANJE ZAGREB dioničko društvo za osiguranje, OIB 59706054982,MINOTEHNIKA d.o.o. za logistiku, OIB 28255153049,ERSTE CARD CLUB društvo s ograničenom odgovornošću za financijsko posredovanje i usluge, OIB 85941596441,AUTOBUSNI KOLODVOR d.d. za trgovinu, promet i ugostiteljstvo, OIB 22672915888,PIPER trgovačko društvo za unutarnju i vanjsku trgovinu i ugostiteljstvo d. o. o., OIB 36001666113,HYPO-LEASING KROATIEN, društvo za financiranje, d.o.o., OIB 87064273078,AUTO ANTONIO za trgovinu i usluge, društvo s ograničenom odgovornošću, OIB 64641553504,HYPO STEIERMARK KRAFTFAHRZEUG-UND MASCHINENLEASING GmbH, OIB 46480388251,Porezna uprava Područni ured Split, OIB 18683136487,AUTOBUSNI KOLODVOR d.d. za trgovinu, promet i ugostiteljstvo, OIB 22672915888,PBZ-LEASING, društvo s ograničenom odgovornošću za poslove leasinga, OIB 57270798205,HRVATSKE ŠUME društvo s ograničenom odgovornošću, OIB 69693144506,PARTNER BANKA d.d. ZAGREB, OIB 71221608291,IMEX BANKA dioničko društvo, OIB 99326633206,DOK-ING, društvo s ograničenom odgovornošću za inženjering i unutarnju i vanjsku trgovinu, OIB 39982657045,SOCIETE GENERALE-SPLITSKA BANKA dioničko društvo, OIB 69326397242,UniCredit Leasing Croatia društvo s ograničenom odgovornošću za leasing, OIB 18736141210,ERSTE CARD CLUB društvo s ograničenom odgovornošću za financijsko posredovanje i usluge, OIB 85941596441,GRAD SPLIT, OIB 78755598868,Hrvatski Telekom d.d., OIB 81793146560,DDServis društvo s ograničenom odgovornošću za proizvodnju, trgovinu i usluge, OIB 95325472047,HYPO ALPE-ADRIA-BANK dioničko društvo, OIB 14036333877,HYPO STEIERMARK KRAFTFAHRZEUG-UND MASCHINENLEASING GmbH, OIB 46480388251,VIPnet, društvo s ograničenom odgovornošću za usluge javnih telekomunikacija, OIB 29524210204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JOSIP ZVJERKOVIĆ</item>
      <item>JOSIP VUKADIN</item>
      <item>JOSIP IVIĆ</item>
      <item>DEJAN DAVITKOVSKI</item>
      <item>TANJA BOROJEVIĆ</item>
      <item>ZORAN SOLAR</item>
      <item>MATKO MILIĆ</item>
      <item>NEDJELJKO ROGIĆ</item>
      <item>BASLER OSIGURANJE ZAGREB dioničko društvo za osiguranje zastupanog po punomoćniku Ivo Staničić</item>
      <item>MINOTEHNIKA d.o.o. za logistiku</item>
      <item>ERSTE CARD CLUB društvo s ograničenom odgovornošću za financijsko posredovanje i usluge zastupanog po punomoćniku Odvjetničko društvo Hanžeković &amp; Partneri društvo s ograničenom odgovornošću</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 zastupanog po punomoćniku Dino Puljić; Odvjetničko društvo HAČIĆ, KALLAY &amp; PARTNERI, društvo s ograničenom odgovornošću</item>
      <item>Porezna uprava Područni ured Split zastupanog po punomoćniku Županijsko državno odvjetištvo u Splitu Građansko upravni odjel</item>
      <item>AUTOBUSNI KOLODVOR d.d. za trgovinu, promet i ugostiteljstvo</item>
      <item>PBZ-LEASING, društvo s ograničenom odgovornošću za poslove leasinga</item>
      <item>HRVATSKE ŠUME društvo s ograničenom odgovornošću zastupanog po punomoćniku Zoran Tomić</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 zastupanog po punomoćniku Staša Stefanović,odvjetnik  Stefanović&amp;Vrdelja,odvjetničko društvo</item>
      <item>ERSTE CARD CLUB društvo s ograničenom odgovornošću za financijsko posredovanje i usluge</item>
      <item>GRAD SPLIT</item>
      <item>Hrvatski Telekom d.d.</item>
      <item>DDServis društvo s ograničenom odgovornošću za proizvodnju, trgovinu i usluge zastupanog po punomoćniku Ranka Rukljač</item>
      <item>HYPO ALPE-ADRIA-BANK dioničko društvo</item>
      <item>HYPO STEIERMARK KRAFTFAHRZEUG-UND MASCHINENLEASING GmbH</item>
      <item>VIPnet, društvo s ograničenom odgovornošću za usluge javnih telekomunikacija</item>
    </izvorni_sadrzaj>
    <derivirana_varijabla naziv="DomainObject.Predmet.StrankaListFormated_1">
      <item>JOSIP ZVJERKOVIĆ</item>
      <item>JOSIP VUKADIN</item>
      <item>JOSIP IVIĆ</item>
      <item>DEJAN DAVITKOVSKI</item>
      <item>TANJA BOROJEVIĆ</item>
      <item>ZORAN SOLAR</item>
      <item>MATKO MILIĆ</item>
      <item>NEDJELJKO ROGIĆ</item>
      <item>BASLER OSIGURANJE ZAGREB dioničko društvo za osiguranje zastupanog po punomoćniku Ivo Staničić</item>
      <item>MINOTEHNIKA d.o.o. za logistiku</item>
      <item>ERSTE CARD CLUB društvo s ograničenom odgovornošću za financijsko posredovanje i usluge zastupanog po punomoćniku Odvjetničko društvo Hanžeković &amp; Partneri društvo s ograničenom odgovornošću</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 zastupanog po punomoćniku Dino Puljić; Odvjetničko društvo HAČIĆ, KALLAY &amp; PARTNERI, društvo s ograničenom odgovornošću</item>
      <item>Porezna uprava Područni ured Split zastupanog po punomoćniku Županijsko državno odvjetištvo u Splitu Građansko upravni odjel</item>
      <item>AUTOBUSNI KOLODVOR d.d. za trgovinu, promet i ugostiteljstvo</item>
      <item>PBZ-LEASING, društvo s ograničenom odgovornošću za poslove leasinga</item>
      <item>HRVATSKE ŠUME društvo s ograničenom odgovornošću zastupanog po punomoćniku Zoran Tomić</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 zastupanog po punomoćniku Staša Stefanović,odvjetnik  Stefanović&amp;Vrdelja,odvjetničko društvo</item>
      <item>ERSTE CARD CLUB društvo s ograničenom odgovornošću za financijsko posredovanje i usluge</item>
      <item>GRAD SPLIT</item>
      <item>Hrvatski Telekom d.d.</item>
      <item>DDServis društvo s ograničenom odgovornošću za proizvodnju, trgovinu i usluge zastupanog po punomoćniku Ranka Rukljač</item>
      <item>HYPO ALPE-ADRIA-BANK dioničko društvo</item>
      <item>HYPO STEIERMARK KRAFTFAHRZEUG-UND MASCHINENLEASING GmbH</item>
      <item>VIPnet, društvo s ograničenom odgovornošću za usluge javnih telekomunikacija</item>
    </derivirana_varijabla>
  </DomainObject.Predmet.StrankaListFormated>
  <DomainObject.Predmet.StrankaListFormatedOIB>
    <izvorni_sadrzaj>
      <item>JOSIP ZVJERKOVIĆ, OIB 51649097802</item>
      <item>JOSIP VUKADIN, OIB 62928568149</item>
      <item>JOSIP IVIĆ, OIB 13684283093</item>
      <item>DEJAN DAVITKOVSKI, OIB 74552698865</item>
      <item>TANJA BOROJEVIĆ, OIB 81779439373</item>
      <item>ZORAN SOLAR, OIB 46000244131</item>
      <item>MATKO MILIĆ, OIB 34983832553</item>
      <item>NEDJELJKO ROGIĆ, OIB 80926469097</item>
      <item>BASLER OSIGURANJE ZAGREB dioničko društvo za osiguranje, OIB 59706054982 zastupanog po punomoćniku Ivo Staničić</item>
      <item>MINOTEHNIKA d.o.o. za logistiku, OIB 28255153049</item>
      <item>ERSTE CARD CLUB društvo s ograničenom odgovornošću za financijsko posredovanje i usluge, OIB 85941596441 zastupanog po punomoćniku Odvjetničko društvo Hanžeković &amp; Partneri društvo s ograničenom odgovornošću</item>
      <item>AUTOBUSNI KOLODVOR d.d. za trgovinu, promet i ugostiteljstvo, OIB 22672915888</item>
      <item>PIPER trgovačko društvo za unutarnju i vanjsku trgovinu i ugostiteljstvo d. o. o., OIB 36001666113</item>
      <item>HYPO-LEASING KROATIEN, društvo za financiranje, d.o.o., OIB 87064273078</item>
      <item>AUTO ANTONIO za trgovinu i usluge, društvo s ograničenom odgovornošću, OIB 64641553504</item>
      <item>HYPO STEIERMARK KRAFTFAHRZEUG-UND MASCHINENLEASING GmbH, OIB 46480388251 zastupanog po punomoćniku Dino Puljić; Odvjetničko društvo HAČIĆ, KALLAY &amp; PARTNERI, društvo s ograničenom odgovornošću</item>
      <item>Porezna uprava Područni ured Split, OIB 18683136487 zastupanog po punomoćniku Županijsko državno odvjetištvo u Splitu Građansko upravni odjel</item>
      <item>AUTOBUSNI KOLODVOR d.d. za trgovinu, promet i ugostiteljstvo, OIB 22672915888</item>
      <item>PBZ-LEASING, društvo s ograničenom odgovornošću za poslove leasinga, OIB 57270798205</item>
      <item>HRVATSKE ŠUME društvo s ograničenom odgovornošću, OIB 69693144506 zastupanog po punomoćniku Zoran Tomić</item>
      <item>PARTNER BANKA d.d. ZAGREB, OIB 71221608291</item>
      <item>IMEX BANKA dioničko društvo, OIB 99326633206</item>
      <item>DOK-ING, društvo s ograničenom odgovornošću za inženjering i unutarnju i vanjsku trgovinu, OIB 39982657045</item>
      <item>SOCIETE GENERALE-SPLITSKA BANKA dioničko društvo, OIB 69326397242</item>
      <item>UniCredit Leasing Croatia društvo s ograničenom odgovornošću za leasing, OIB 18736141210 zastupanog po punomoćniku Staša Stefanović,odvjetnik  Stefanović&amp;Vrdelja,odvjetničko društvo</item>
      <item>ERSTE CARD CLUB društvo s ograničenom odgovornošću za financijsko posredovanje i usluge, OIB 85941596441</item>
      <item>GRAD SPLIT, OIB 78755598868</item>
      <item>Hrvatski Telekom d.d., OIB 81793146560</item>
      <item>DDServis društvo s ograničenom odgovornošću za proizvodnju, trgovinu i usluge, OIB 95325472047 zastupanog po punomoćniku Ranka Rukljač</item>
      <item>HYPO ALPE-ADRIA-BANK dioničko društvo, OIB 14036333877</item>
      <item>HYPO STEIERMARK KRAFTFAHRZEUG-UND MASCHINENLEASING GmbH, OIB 46480388251</item>
      <item>VIPnet, društvo s ograničenom odgovornošću za usluge javnih telekomunikacija, OIB 29524210204</item>
    </izvorni_sadrzaj>
    <derivirana_varijabla naziv="DomainObject.Predmet.StrankaListFormatedOIB_1">
      <item>JOSIP ZVJERKOVIĆ, OIB 51649097802</item>
      <item>JOSIP VUKADIN, OIB 62928568149</item>
      <item>JOSIP IVIĆ, OIB 13684283093</item>
      <item>DEJAN DAVITKOVSKI, OIB 74552698865</item>
      <item>TANJA BOROJEVIĆ, OIB 81779439373</item>
      <item>ZORAN SOLAR, OIB 46000244131</item>
      <item>MATKO MILIĆ, OIB 34983832553</item>
      <item>NEDJELJKO ROGIĆ, OIB 80926469097</item>
      <item>BASLER OSIGURANJE ZAGREB dioničko društvo za osiguranje, OIB 59706054982 zastupanog po punomoćniku Ivo Staničić</item>
      <item>MINOTEHNIKA d.o.o. za logistiku, OIB 28255153049</item>
      <item>ERSTE CARD CLUB društvo s ograničenom odgovornošću za financijsko posredovanje i usluge, OIB 85941596441 zastupanog po punomoćniku Odvjetničko društvo Hanžeković &amp; Partneri društvo s ograničenom odgovornošću</item>
      <item>AUTOBUSNI KOLODVOR d.d. za trgovinu, promet i ugostiteljstvo, OIB 22672915888</item>
      <item>PIPER trgovačko društvo za unutarnju i vanjsku trgovinu i ugostiteljstvo d. o. o., OIB 36001666113</item>
      <item>HYPO-LEASING KROATIEN, društvo za financiranje, d.o.o., OIB 87064273078</item>
      <item>AUTO ANTONIO za trgovinu i usluge, društvo s ograničenom odgovornošću, OIB 64641553504</item>
      <item>HYPO STEIERMARK KRAFTFAHRZEUG-UND MASCHINENLEASING GmbH, OIB 46480388251 zastupanog po punomoćniku Dino Puljić; Odvjetničko društvo HAČIĆ, KALLAY &amp; PARTNERI, društvo s ograničenom odgovornošću</item>
      <item>Porezna uprava Područni ured Split, OIB 18683136487 zastupanog po punomoćniku Županijsko državno odvjetištvo u Splitu Građansko upravni odjel</item>
      <item>AUTOBUSNI KOLODVOR d.d. za trgovinu, promet i ugostiteljstvo, OIB 22672915888</item>
      <item>PBZ-LEASING, društvo s ograničenom odgovornošću za poslove leasinga, OIB 57270798205</item>
      <item>HRVATSKE ŠUME društvo s ograničenom odgovornošću, OIB 69693144506 zastupanog po punomoćniku Zoran Tomić</item>
      <item>PARTNER BANKA d.d. ZAGREB, OIB 71221608291</item>
      <item>IMEX BANKA dioničko društvo, OIB 99326633206</item>
      <item>DOK-ING, društvo s ograničenom odgovornošću za inženjering i unutarnju i vanjsku trgovinu, OIB 39982657045</item>
      <item>SOCIETE GENERALE-SPLITSKA BANKA dioničko društvo, OIB 69326397242</item>
      <item>UniCredit Leasing Croatia društvo s ograničenom odgovornošću za leasing, OIB 18736141210 zastupanog po punomoćniku Staša Stefanović,odvjetnik  Stefanović&amp;Vrdelja,odvjetničko društvo</item>
      <item>ERSTE CARD CLUB društvo s ograničenom odgovornošću za financijsko posredovanje i usluge, OIB 85941596441</item>
      <item>GRAD SPLIT, OIB 78755598868</item>
      <item>Hrvatski Telekom d.d., OIB 81793146560</item>
      <item>DDServis društvo s ograničenom odgovornošću za proizvodnju, trgovinu i usluge, OIB 95325472047 zastupanog po punomoćniku Ranka Rukljač</item>
      <item>HYPO ALPE-ADRIA-BANK dioničko društvo, OIB 14036333877</item>
      <item>HYPO STEIERMARK KRAFTFAHRZEUG-UND MASCHINENLEASING GmbH, OIB 46480388251</item>
      <item>VIPnet, društvo s ograničenom odgovornošću za usluge javnih telekomunikacija, OIB 29524210204</item>
    </derivirana_varijabla>
  </DomainObject.Predmet.StrankaListFormatedOIB>
  <DomainObject.Predmet.StrankaListFormatedWithAdress>
    <izvorni_sadrzaj>
      <item>JOSIP ZVJERKOVIĆ, Drpići 2, DOL</item>
      <item>JOSIP VUKADIN, Livanjska 21, 21210 Solin</item>
      <item>JOSIP IVIĆ, Petra Kružića 74, 21210 Solin</item>
      <item>DEJAN DAVITKOVSKI, A.B. Šimića 3, 21000 Split</item>
      <item>TANJA BOROJEVIĆ, Stepinčeva 9, 21000 Split</item>
      <item>ZORAN SOLAR, Andrije Hebranga 18b, 47000 Karlovac</item>
      <item>MATKO MILIĆ, Don Lovre Katića 128a, 21210 SOLINA</item>
      <item>NEDJELJKO ROGIĆ, Naselje Urije 24, 35400 Nova Gradiška</item>
      <item>BASLER OSIGURANJE ZAGREB dioničko društvo za osiguranje, Radnička cesta 37/b, 10000 Zagreb zastupanog po punomoćniku Ivo Staničić</item>
      <item>MINOTEHNIKA d.o.o. za logistiku, Ilica 425, 10000 Zagreb</item>
      <item>ERSTE CARD CLUB društvo s ograničenom odgovornošću za financijsko posredovanje i usluge, Praška 5, 10000 Zagreb zastupanog po punomoćniku Odvjetničko društvo Hanžeković &amp; Partneri društvo s ograničenom odgovornošću</item>
      <item>AUTOBUSNI KOLODVOR d.d. za trgovinu, promet i ugostiteljstvo, Prilaz Vjeceslava Holjevca 2, Karlovac</item>
      <item>PIPER trgovačko društvo za unutarnju i vanjsku trgovinu i ugostiteljstvo d. o. o., Alaginci 56, Alaginci</item>
      <item>HYPO-LEASING KROATIEN, društvo za financiranje, d.o.o., Koranska 16, 10000 Zagreb</item>
      <item>AUTO ANTONIO za trgovinu i usluge, društvo s ograničenom odgovornošću, Kralja Tomislava 108, 21220 Seget Vranjica</item>
      <item>HYPO STEIERMARK KRAFTFAHRZEUG-UND MASCHINENLEASING GmbH, Joanneumring 20, Graz zastupanog po punomoćniku Dino Puljić; Odvjetničko društvo HAČIĆ, KALLAY &amp; PARTNERI, društvo s ograničenom odgovornošću</item>
      <item>Porezna uprava Područni ured Split, Vukovarska 1, 21000 Split zastupanog po punomoćniku Županijsko državno odvjetištvo u Splitu Građansko upravni odjel</item>
      <item>AUTOBUSNI KOLODVOR d.d. za trgovinu, promet i ugostiteljstvo, Prilaz Vjeceslava Holjevca 2, Karlovac</item>
      <item>PBZ-LEASING, društvo s ograničenom odgovornošću za poslove leasinga, Radnička cesta 44, 10000 Zagreb</item>
      <item>HRVATSKE ŠUME društvo s ograničenom odgovornošću, Ul.Ljudevita Farkaša Vukotinovića 2, 10000 Zagreb zastupanog po punomoćniku Zoran Tomić</item>
      <item>PARTNER BANKA d.d. ZAGREB, Vončinina 2, 10000 Zagreb</item>
      <item>IMEX BANKA dioničko društvo, Tolstojeva 6, Split</item>
      <item>DOK-ING, društvo s ograničenom odgovornošću za inženjering i unutarnju i vanjsku trgovinu, Kanalski put 1, 10000 Zagreb</item>
      <item>SOCIETE GENERALE-SPLITSKA BANKA dioničko društvo, Ruđera Boškovića 16, Split</item>
      <item>UniCredit Leasing Croatia društvo s ograničenom odgovornošću za leasing, Heinzelova 33, 10000 Zagreb zastupanog po punomoćniku Staša Stefanović,odvjetnik  Stefanović&amp;Vrdelja,odvjetničko društvo</item>
      <item>ERSTE CARD CLUB društvo s ograničenom odgovornošću za financijsko posredovanje i usluge, Praška 5, 10000 Zagreb</item>
      <item>GRAD SPLIT, Branimirova obala 17, 21000 Split</item>
      <item>Hrvatski Telekom d.d., Savska cesta 32, 10000 Zagreb</item>
      <item>DDServis društvo s ograničenom odgovornošću za proizvodnju, trgovinu i usluge, Sisačka cesta, III odvojak 7, 10000 Zagreb zastupanog po punomoćniku Ranka Rukljač</item>
      <item>HYPO ALPE-ADRIA-BANK dioničko društvo, Slavonska avenija 6, 10000 Zagreb</item>
      <item>HYPO STEIERMARK KRAFTFAHRZEUG-UND MASCHINENLEASING GmbH, </item>
      <item>VIPnet, društvo s ograničenom odgovornošću za usluge javnih telekomunikacija, Vrtni put 1, 10000 Zagreb</item>
    </izvorni_sadrzaj>
    <derivirana_varijabla naziv="DomainObject.Predmet.StrankaListFormatedWithAdress_1">
      <item>JOSIP ZVJERKOVIĆ, Drpići 2, DOL</item>
      <item>JOSIP VUKADIN, Livanjska 21, 21210 Solin</item>
      <item>JOSIP IVIĆ, Petra Kružića 74, 21210 Solin</item>
      <item>DEJAN DAVITKOVSKI, A.B. Šimića 3, 21000 Split</item>
      <item>TANJA BOROJEVIĆ, Stepinčeva 9, 21000 Split</item>
      <item>ZORAN SOLAR, Andrije Hebranga 18b, 47000 Karlovac</item>
      <item>MATKO MILIĆ, Don Lovre Katića 128a, 21210 SOLINA</item>
      <item>NEDJELJKO ROGIĆ, Naselje Urije 24, 35400 Nova Gradiška</item>
      <item>BASLER OSIGURANJE ZAGREB dioničko društvo za osiguranje, Radnička cesta 37/b, 10000 Zagreb zastupanog po punomoćniku Ivo Staničić</item>
      <item>MINOTEHNIKA d.o.o. za logistiku, Ilica 425, 10000 Zagreb</item>
      <item>ERSTE CARD CLUB društvo s ograničenom odgovornošću za financijsko posredovanje i usluge, Praška 5, 10000 Zagreb zastupanog po punomoćniku Odvjetničko društvo Hanžeković &amp; Partneri društvo s ograničenom odgovornošću</item>
      <item>AUTOBUSNI KOLODVOR d.d. za trgovinu, promet i ugostiteljstvo, Prilaz Vjeceslava Holjevca 2, Karlovac</item>
      <item>PIPER trgovačko društvo za unutarnju i vanjsku trgovinu i ugostiteljstvo d. o. o., Alaginci 56, Alaginci</item>
      <item>HYPO-LEASING KROATIEN, društvo za financiranje, d.o.o., Koranska 16, 10000 Zagreb</item>
      <item>AUTO ANTONIO za trgovinu i usluge, društvo s ograničenom odgovornošću, Kralja Tomislava 108, 21220 Seget Vranjica</item>
      <item>HYPO STEIERMARK KRAFTFAHRZEUG-UND MASCHINENLEASING GmbH, Joanneumring 20, Graz zastupanog po punomoćniku Dino Puljić; Odvjetničko društvo HAČIĆ, KALLAY &amp; PARTNERI, društvo s ograničenom odgovornošću</item>
      <item>Porezna uprava Područni ured Split, Vukovarska 1, 21000 Split zastupanog po punomoćniku Županijsko državno odvjetištvo u Splitu Građansko upravni odjel</item>
      <item>AUTOBUSNI KOLODVOR d.d. za trgovinu, promet i ugostiteljstvo, Prilaz Vjeceslava Holjevca 2, Karlovac</item>
      <item>PBZ-LEASING, društvo s ograničenom odgovornošću za poslove leasinga, Radnička cesta 44, 10000 Zagreb</item>
      <item>HRVATSKE ŠUME društvo s ograničenom odgovornošću, Ul.Ljudevita Farkaša Vukotinovića 2, 10000 Zagreb zastupanog po punomoćniku Zoran Tomić</item>
      <item>PARTNER BANKA d.d. ZAGREB, Vončinina 2, 10000 Zagreb</item>
      <item>IMEX BANKA dioničko društvo, Tolstojeva 6, Split</item>
      <item>DOK-ING, društvo s ograničenom odgovornošću za inženjering i unutarnju i vanjsku trgovinu, Kanalski put 1, 10000 Zagreb</item>
      <item>SOCIETE GENERALE-SPLITSKA BANKA dioničko društvo, Ruđera Boškovića 16, Split</item>
      <item>UniCredit Leasing Croatia društvo s ograničenom odgovornošću za leasing, Heinzelova 33, 10000 Zagreb zastupanog po punomoćniku Staša Stefanović,odvjetnik  Stefanović&amp;Vrdelja,odvjetničko društvo</item>
      <item>ERSTE CARD CLUB društvo s ograničenom odgovornošću za financijsko posredovanje i usluge, Praška 5, 10000 Zagreb</item>
      <item>GRAD SPLIT, Branimirova obala 17, 21000 Split</item>
      <item>Hrvatski Telekom d.d., Savska cesta 32, 10000 Zagreb</item>
      <item>DDServis društvo s ograničenom odgovornošću za proizvodnju, trgovinu i usluge, Sisačka cesta, III odvojak 7, 10000 Zagreb zastupanog po punomoćniku Ranka Rukljač</item>
      <item>HYPO ALPE-ADRIA-BANK dioničko društvo, Slavonska avenija 6, 10000 Zagreb</item>
      <item>HYPO STEIERMARK KRAFTFAHRZEUG-UND MASCHINENLEASING GmbH, </item>
      <item>VIPnet, društvo s ograničenom odgovornošću za usluge javnih telekomunikacija, Vrtni put 1, 10000 Zagreb</item>
    </derivirana_varijabla>
  </DomainObject.Predmet.StrankaListFormatedWithAdress>
  <DomainObject.Predmet.StrankaListFormatedWithAdressOIB>
    <izvorni_sadrzaj>
      <item>JOSIP ZVJERKOVIĆ, OIB 51649097802, Drpići 2, DOL</item>
      <item>JOSIP VUKADIN, OIB 62928568149, Livanjska 21, 21210 Solin</item>
      <item>JOSIP IVIĆ, OIB 13684283093, Petra Kružića 74, 21210 Solin</item>
      <item>DEJAN DAVITKOVSKI, OIB 74552698865, A.B. Šimića 3, 21000 Split</item>
      <item>TANJA BOROJEVIĆ, OIB 81779439373, Stepinčeva 9, 21000 Split</item>
      <item>ZORAN SOLAR, OIB 46000244131, Andrije Hebranga 18b, 47000 Karlovac</item>
      <item>MATKO MILIĆ, OIB 34983832553, Don Lovre Katića 128a, 21210 SOLINA</item>
      <item>NEDJELJKO ROGIĆ, OIB 80926469097, Naselje Urije 24, 35400 Nova Gradiška</item>
      <item>BASLER OSIGURANJE ZAGREB dioničko društvo za osiguranje, OIB 59706054982, Radnička cesta 37/b, 10000 Zagreb zastupanog po punomoćniku Ivo Staničić</item>
      <item>MINOTEHNIKA d.o.o. za logistiku, OIB 28255153049, Ilica 425, 10000 Zagreb</item>
      <item>ERSTE CARD CLUB društvo s ograničenom odgovornošću za financijsko posredovanje i usluge, OIB 85941596441, Praška 5, 10000 Zagreb zastupanog po punomoćniku Odvjetničko društvo Hanžeković &amp; Partneri društvo s ograničenom odgovornošću</item>
      <item>AUTOBUSNI KOLODVOR d.d. za trgovinu, promet i ugostiteljstvo, OIB 22672915888, Prilaz Vjeceslava Holjevca 2, Karlovac</item>
      <item>PIPER trgovačko društvo za unutarnju i vanjsku trgovinu i ugostiteljstvo d. o. o., OIB 36001666113, Alaginci 56, Alaginci</item>
      <item>HYPO-LEASING KROATIEN, društvo za financiranje, d.o.o., OIB 87064273078, Koranska 16, 10000 Zagreb</item>
      <item>AUTO ANTONIO za trgovinu i usluge, društvo s ograničenom odgovornošću, OIB 64641553504, Kralja Tomislava 108, 21220 Seget Vranjica</item>
      <item>HYPO STEIERMARK KRAFTFAHRZEUG-UND MASCHINENLEASING GmbH, OIB 46480388251, Joanneumring 20, Graz zastupanog po punomoćniku Dino Puljić; Odvjetničko društvo HAČIĆ, KALLAY &amp; PARTNERI, društvo s ograničenom odgovornošću</item>
      <item>Porezna uprava Područni ured Split, OIB 18683136487, Vukovarska 1, 21000 Split zastupanog po punomoćniku Županijsko državno odvjetištvo u Splitu Građansko upravni odjel</item>
      <item>AUTOBUSNI KOLODVOR d.d. za trgovinu, promet i ugostiteljstvo, OIB 22672915888, Prilaz Vjeceslava Holjevca 2, Karlovac</item>
      <item>PBZ-LEASING, društvo s ograničenom odgovornošću za poslove leasinga, OIB 57270798205, Radnička cesta 44, 10000 Zagreb</item>
      <item>HRVATSKE ŠUME društvo s ograničenom odgovornošću, OIB 69693144506, Ul.Ljudevita Farkaša Vukotinovića 2, 10000 Zagreb zastupanog po punomoćniku Zoran Tomić</item>
      <item>PARTNER BANKA d.d. ZAGREB, OIB 71221608291, Vončinina 2, 10000 Zagreb</item>
      <item>IMEX BANKA dioničko društvo, OIB 99326633206, Tolstojeva 6, Split</item>
      <item>DOK-ING, društvo s ograničenom odgovornošću za inženjering i unutarnju i vanjsku trgovinu, OIB 39982657045, Kanalski put 1, 10000 Zagreb</item>
      <item>SOCIETE GENERALE-SPLITSKA BANKA dioničko društvo, OIB 69326397242, Ruđera Boškovića 16, Split</item>
      <item>UniCredit Leasing Croatia društvo s ograničenom odgovornošću za leasing, OIB 18736141210, Heinzelova 33, 10000 Zagreb zastupanog po punomoćniku Staša Stefanović,odvjetnik  Stefanović&amp;Vrdelja,odvjetničko društvo</item>
      <item>ERSTE CARD CLUB društvo s ograničenom odgovornošću za financijsko posredovanje i usluge, OIB 85941596441, Praška 5, 10000 Zagreb</item>
      <item>GRAD SPLIT, OIB 78755598868, Branimirova obala 17, 21000 Split</item>
      <item>Hrvatski Telekom d.d., OIB 81793146560, Savska cesta 32, 10000 Zagreb</item>
      <item>DDServis društvo s ograničenom odgovornošću za proizvodnju, trgovinu i usluge, OIB 95325472047, Sisačka cesta, III odvojak 7, 10000 Zagreb zastupanog po punomoćniku Ranka Rukljač</item>
      <item>HYPO ALPE-ADRIA-BANK dioničko društvo, OIB 14036333877, Slavonska avenija 6, 10000 Zagreb</item>
      <item>HYPO STEIERMARK KRAFTFAHRZEUG-UND MASCHINENLEASING GmbH, OIB 46480388251, </item>
      <item>VIPnet, društvo s ograničenom odgovornošću za usluge javnih telekomunikacija, OIB 29524210204, Vrtni put 1, 10000 Zagreb</item>
    </izvorni_sadrzaj>
    <derivirana_varijabla naziv="DomainObject.Predmet.StrankaListFormatedWithAdressOIB_1">
      <item>JOSIP ZVJERKOVIĆ, OIB 51649097802, Drpići 2, DOL</item>
      <item>JOSIP VUKADIN, OIB 62928568149, Livanjska 21, 21210 Solin</item>
      <item>JOSIP IVIĆ, OIB 13684283093, Petra Kružića 74, 21210 Solin</item>
      <item>DEJAN DAVITKOVSKI, OIB 74552698865, A.B. Šimića 3, 21000 Split</item>
      <item>TANJA BOROJEVIĆ, OIB 81779439373, Stepinčeva 9, 21000 Split</item>
      <item>ZORAN SOLAR, OIB 46000244131, Andrije Hebranga 18b, 47000 Karlovac</item>
      <item>MATKO MILIĆ, OIB 34983832553, Don Lovre Katića 128a, 21210 SOLINA</item>
      <item>NEDJELJKO ROGIĆ, OIB 80926469097, Naselje Urije 24, 35400 Nova Gradiška</item>
      <item>BASLER OSIGURANJE ZAGREB dioničko društvo za osiguranje, OIB 59706054982, Radnička cesta 37/b, 10000 Zagreb zastupanog po punomoćniku Ivo Staničić</item>
      <item>MINOTEHNIKA d.o.o. za logistiku, OIB 28255153049, Ilica 425, 10000 Zagreb</item>
      <item>ERSTE CARD CLUB društvo s ograničenom odgovornošću za financijsko posredovanje i usluge, OIB 85941596441, Praška 5, 10000 Zagreb zastupanog po punomoćniku Odvjetničko društvo Hanžeković &amp; Partneri društvo s ograničenom odgovornošću</item>
      <item>AUTOBUSNI KOLODVOR d.d. za trgovinu, promet i ugostiteljstvo, OIB 22672915888, Prilaz Vjeceslava Holjevca 2, Karlovac</item>
      <item>PIPER trgovačko društvo za unutarnju i vanjsku trgovinu i ugostiteljstvo d. o. o., OIB 36001666113, Alaginci 56, Alaginci</item>
      <item>HYPO-LEASING KROATIEN, društvo za financiranje, d.o.o., OIB 87064273078, Koranska 16, 10000 Zagreb</item>
      <item>AUTO ANTONIO za trgovinu i usluge, društvo s ograničenom odgovornošću, OIB 64641553504, Kralja Tomislava 108, 21220 Seget Vranjica</item>
      <item>HYPO STEIERMARK KRAFTFAHRZEUG-UND MASCHINENLEASING GmbH, OIB 46480388251, Joanneumring 20, Graz zastupanog po punomoćniku Dino Puljić; Odvjetničko društvo HAČIĆ, KALLAY &amp; PARTNERI, društvo s ograničenom odgovornošću</item>
      <item>Porezna uprava Područni ured Split, OIB 18683136487, Vukovarska 1, 21000 Split zastupanog po punomoćniku Županijsko državno odvjetištvo u Splitu Građansko upravni odjel</item>
      <item>AUTOBUSNI KOLODVOR d.d. za trgovinu, promet i ugostiteljstvo, OIB 22672915888, Prilaz Vjeceslava Holjevca 2, Karlovac</item>
      <item>PBZ-LEASING, društvo s ograničenom odgovornošću za poslove leasinga, OIB 57270798205, Radnička cesta 44, 10000 Zagreb</item>
      <item>HRVATSKE ŠUME društvo s ograničenom odgovornošću, OIB 69693144506, Ul.Ljudevita Farkaša Vukotinovića 2, 10000 Zagreb zastupanog po punomoćniku Zoran Tomić</item>
      <item>PARTNER BANKA d.d. ZAGREB, OIB 71221608291, Vončinina 2, 10000 Zagreb</item>
      <item>IMEX BANKA dioničko društvo, OIB 99326633206, Tolstojeva 6, Split</item>
      <item>DOK-ING, društvo s ograničenom odgovornošću za inženjering i unutarnju i vanjsku trgovinu, OIB 39982657045, Kanalski put 1, 10000 Zagreb</item>
      <item>SOCIETE GENERALE-SPLITSKA BANKA dioničko društvo, OIB 69326397242, Ruđera Boškovića 16, Split</item>
      <item>UniCredit Leasing Croatia društvo s ograničenom odgovornošću za leasing, OIB 18736141210, Heinzelova 33, 10000 Zagreb zastupanog po punomoćniku Staša Stefanović,odvjetnik  Stefanović&amp;Vrdelja,odvjetničko društvo</item>
      <item>ERSTE CARD CLUB društvo s ograničenom odgovornošću za financijsko posredovanje i usluge, OIB 85941596441, Praška 5, 10000 Zagreb</item>
      <item>GRAD SPLIT, OIB 78755598868, Branimirova obala 17, 21000 Split</item>
      <item>Hrvatski Telekom d.d., OIB 81793146560, Savska cesta 32, 10000 Zagreb</item>
      <item>DDServis društvo s ograničenom odgovornošću za proizvodnju, trgovinu i usluge, OIB 95325472047, Sisačka cesta, III odvojak 7, 10000 Zagreb zastupanog po punomoćniku Ranka Rukljač</item>
      <item>HYPO ALPE-ADRIA-BANK dioničko društvo, OIB 14036333877, Slavonska avenija 6, 10000 Zagreb</item>
      <item>HYPO STEIERMARK KRAFTFAHRZEUG-UND MASCHINENLEASING GmbH, OIB 46480388251, </item>
      <item>VIPnet, društvo s ograničenom odgovornošću za usluge javnih telekomunikacija, OIB 29524210204, Vrtni put 1, 10000 Zagreb</item>
    </derivirana_varijabla>
  </DomainObject.Predmet.StrankaListFormatedWithAdressOIB>
  <DomainObject.Predmet.StrankaListNazivFormated>
    <izvorni_sadrzaj>
      <item>JOSIP ZVJERKOVIĆ</item>
      <item>JOSIP VUKADIN</item>
      <item>JOSIP IVIĆ</item>
      <item>DEJAN DAVITKOVSKI</item>
      <item>TANJA BOROJEVIĆ</item>
      <item>ZORAN SOLAR</item>
      <item>MATKO MILIĆ</item>
      <item>NEDJELJKO ROGIĆ</item>
      <item>BASLER OSIGURANJE ZAGREB dioničko društvo za osiguranje</item>
      <item>MINOTEHNIKA d.o.o. za logistiku</item>
      <item>ERSTE CARD CLUB društvo s ograničenom odgovornošću za financijsko posredovanje i usluge</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item>
      <item>Porezna uprava Područni ured Split</item>
      <item>AUTOBUSNI KOLODVOR d.d. za trgovinu, promet i ugostiteljstvo</item>
      <item>PBZ-LEASING, društvo s ograničenom odgovornošću za poslove leasinga</item>
      <item>HRVATSKE ŠUME društvo s ograničenom odgovornošću</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item>
      <item>ERSTE CARD CLUB društvo s ograničenom odgovornošću za financijsko posredovanje i usluge</item>
      <item>GRAD SPLIT</item>
      <item>Hrvatski Telekom d.d.</item>
      <item>DDServis društvo s ograničenom odgovornošću za proizvodnju, trgovinu i usluge</item>
      <item>HYPO ALPE-ADRIA-BANK dioničko društvo</item>
      <item>HYPO STEIERMARK KRAFTFAHRZEUG-UND MASCHINENLEASING GmbH</item>
      <item>VIPnet, društvo s ograničenom odgovornošću za usluge javnih telekomunikacija</item>
    </izvorni_sadrzaj>
    <derivirana_varijabla naziv="DomainObject.Predmet.StrankaListNazivFormated_1">
      <item>JOSIP ZVJERKOVIĆ</item>
      <item>JOSIP VUKADIN</item>
      <item>JOSIP IVIĆ</item>
      <item>DEJAN DAVITKOVSKI</item>
      <item>TANJA BOROJEVIĆ</item>
      <item>ZORAN SOLAR</item>
      <item>MATKO MILIĆ</item>
      <item>NEDJELJKO ROGIĆ</item>
      <item>BASLER OSIGURANJE ZAGREB dioničko društvo za osiguranje</item>
      <item>MINOTEHNIKA d.o.o. za logistiku</item>
      <item>ERSTE CARD CLUB društvo s ograničenom odgovornošću za financijsko posredovanje i usluge</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item>
      <item>Porezna uprava Područni ured Split</item>
      <item>AUTOBUSNI KOLODVOR d.d. za trgovinu, promet i ugostiteljstvo</item>
      <item>PBZ-LEASING, društvo s ograničenom odgovornošću za poslove leasinga</item>
      <item>HRVATSKE ŠUME društvo s ograničenom odgovornošću</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item>
      <item>ERSTE CARD CLUB društvo s ograničenom odgovornošću za financijsko posredovanje i usluge</item>
      <item>GRAD SPLIT</item>
      <item>Hrvatski Telekom d.d.</item>
      <item>DDServis društvo s ograničenom odgovornošću za proizvodnju, trgovinu i usluge</item>
      <item>HYPO ALPE-ADRIA-BANK dioničko društvo</item>
      <item>HYPO STEIERMARK KRAFTFAHRZEUG-UND MASCHINENLEASING GmbH</item>
      <item>VIPnet, društvo s ograničenom odgovornošću za usluge javnih telekomunikacija</item>
    </derivirana_varijabla>
  </DomainObject.Predmet.StrankaListNazivFormated>
  <DomainObject.Predmet.StrankaListNazivFormatedOIB>
    <izvorni_sadrzaj>
      <item>JOSIP ZVJERKOVIĆ, OIB 51649097802</item>
      <item>JOSIP VUKADIN, OIB 62928568149</item>
      <item>JOSIP IVIĆ, OIB 13684283093</item>
      <item>DEJAN DAVITKOVSKI, OIB 74552698865</item>
      <item>TANJA BOROJEVIĆ, OIB 81779439373</item>
      <item>ZORAN SOLAR, OIB 46000244131</item>
      <item>MATKO MILIĆ, OIB 34983832553</item>
      <item>NEDJELJKO ROGIĆ, OIB 80926469097</item>
      <item>BASLER OSIGURANJE ZAGREB dioničko društvo za osiguranje, OIB 59706054982</item>
      <item>MINOTEHNIKA d.o.o. za logistiku, OIB 28255153049</item>
      <item>ERSTE CARD CLUB društvo s ograničenom odgovornošću za financijsko posredovanje i usluge, OIB 85941596441</item>
      <item>AUTOBUSNI KOLODVOR d.d. za trgovinu, promet i ugostiteljstvo, OIB 22672915888</item>
      <item>PIPER trgovačko društvo za unutarnju i vanjsku trgovinu i ugostiteljstvo d. o. o., OIB 36001666113</item>
      <item>HYPO-LEASING KROATIEN, društvo za financiranje, d.o.o., OIB 87064273078</item>
      <item>AUTO ANTONIO za trgovinu i usluge, društvo s ograničenom odgovornošću, OIB 64641553504</item>
      <item>HYPO STEIERMARK KRAFTFAHRZEUG-UND MASCHINENLEASING GmbH, OIB 46480388251</item>
      <item>Porezna uprava Područni ured Split, OIB 18683136487</item>
      <item>AUTOBUSNI KOLODVOR d.d. za trgovinu, promet i ugostiteljstvo, OIB 22672915888</item>
      <item>PBZ-LEASING, društvo s ograničenom odgovornošću za poslove leasinga, OIB 57270798205</item>
      <item>HRVATSKE ŠUME društvo s ograničenom odgovornošću, OIB 69693144506</item>
      <item>PARTNER BANKA d.d. ZAGREB, OIB 71221608291</item>
      <item>IMEX BANKA dioničko društvo, OIB 99326633206</item>
      <item>DOK-ING, društvo s ograničenom odgovornošću za inženjering i unutarnju i vanjsku trgovinu, OIB 39982657045</item>
      <item>SOCIETE GENERALE-SPLITSKA BANKA dioničko društvo, OIB 69326397242</item>
      <item>UniCredit Leasing Croatia društvo s ograničenom odgovornošću za leasing, OIB 18736141210</item>
      <item>ERSTE CARD CLUB društvo s ograničenom odgovornošću za financijsko posredovanje i usluge, OIB 85941596441</item>
      <item>GRAD SPLIT, OIB 78755598868</item>
      <item>Hrvatski Telekom d.d., OIB 81793146560</item>
      <item>DDServis društvo s ograničenom odgovornošću za proizvodnju, trgovinu i usluge, OIB 95325472047</item>
      <item>HYPO ALPE-ADRIA-BANK dioničko društvo, OIB 14036333877</item>
      <item>HYPO STEIERMARK KRAFTFAHRZEUG-UND MASCHINENLEASING GmbH, OIB 46480388251</item>
      <item>VIPnet, društvo s ograničenom odgovornošću za usluge javnih telekomunikacija, OIB 29524210204</item>
    </izvorni_sadrzaj>
    <derivirana_varijabla naziv="DomainObject.Predmet.StrankaListNazivFormatedOIB_1">
      <item>JOSIP ZVJERKOVIĆ, OIB 51649097802</item>
      <item>JOSIP VUKADIN, OIB 62928568149</item>
      <item>JOSIP IVIĆ, OIB 13684283093</item>
      <item>DEJAN DAVITKOVSKI, OIB 74552698865</item>
      <item>TANJA BOROJEVIĆ, OIB 81779439373</item>
      <item>ZORAN SOLAR, OIB 46000244131</item>
      <item>MATKO MILIĆ, OIB 34983832553</item>
      <item>NEDJELJKO ROGIĆ, OIB 80926469097</item>
      <item>BASLER OSIGURANJE ZAGREB dioničko društvo za osiguranje, OIB 59706054982</item>
      <item>MINOTEHNIKA d.o.o. za logistiku, OIB 28255153049</item>
      <item>ERSTE CARD CLUB društvo s ograničenom odgovornošću za financijsko posredovanje i usluge, OIB 85941596441</item>
      <item>AUTOBUSNI KOLODVOR d.d. za trgovinu, promet i ugostiteljstvo, OIB 22672915888</item>
      <item>PIPER trgovačko društvo za unutarnju i vanjsku trgovinu i ugostiteljstvo d. o. o., OIB 36001666113</item>
      <item>HYPO-LEASING KROATIEN, društvo za financiranje, d.o.o., OIB 87064273078</item>
      <item>AUTO ANTONIO za trgovinu i usluge, društvo s ograničenom odgovornošću, OIB 64641553504</item>
      <item>HYPO STEIERMARK KRAFTFAHRZEUG-UND MASCHINENLEASING GmbH, OIB 46480388251</item>
      <item>Porezna uprava Područni ured Split, OIB 18683136487</item>
      <item>AUTOBUSNI KOLODVOR d.d. za trgovinu, promet i ugostiteljstvo, OIB 22672915888</item>
      <item>PBZ-LEASING, društvo s ograničenom odgovornošću za poslove leasinga, OIB 57270798205</item>
      <item>HRVATSKE ŠUME društvo s ograničenom odgovornošću, OIB 69693144506</item>
      <item>PARTNER BANKA d.d. ZAGREB, OIB 71221608291</item>
      <item>IMEX BANKA dioničko društvo, OIB 99326633206</item>
      <item>DOK-ING, društvo s ograničenom odgovornošću za inženjering i unutarnju i vanjsku trgovinu, OIB 39982657045</item>
      <item>SOCIETE GENERALE-SPLITSKA BANKA dioničko društvo, OIB 69326397242</item>
      <item>UniCredit Leasing Croatia društvo s ograničenom odgovornošću za leasing, OIB 18736141210</item>
      <item>ERSTE CARD CLUB društvo s ograničenom odgovornošću za financijsko posredovanje i usluge, OIB 85941596441</item>
      <item>GRAD SPLIT, OIB 78755598868</item>
      <item>Hrvatski Telekom d.d., OIB 81793146560</item>
      <item>DDServis društvo s ograničenom odgovornošću za proizvodnju, trgovinu i usluge, OIB 95325472047</item>
      <item>HYPO ALPE-ADRIA-BANK dioničko društvo, OIB 14036333877</item>
      <item>HYPO STEIERMARK KRAFTFAHRZEUG-UND MASCHINENLEASING GmbH, OIB 46480388251</item>
      <item>VIPnet, društvo s ograničenom odgovornošću za usluge javnih telekomunikacija, OIB 29524210204</item>
    </derivirana_varijabla>
  </DomainObject.Predmet.StrankaListNazivFormatedOIB>
  <DomainObject.Predmet.ProtuStrankaListFormated>
    <izvorni_sadrzaj>
      <item>AVANGARD d.o.o. za graditeljstvo, "u stečaju"</item>
    </izvorni_sadrzaj>
    <derivirana_varijabla naziv="DomainObject.Predmet.ProtuStrankaListFormated_1">
      <item>AVANGARD d.o.o. za graditeljstvo, "u stečaju"</item>
    </derivirana_varijabla>
  </DomainObject.Predmet.ProtuStrankaListFormated>
  <DomainObject.Predmet.ProtuStrankaListFormatedOIB>
    <izvorni_sadrzaj>
      <item>AVANGARD d.o.o. za graditeljstvo, "u stečaju", OIB 00512738352</item>
    </izvorni_sadrzaj>
    <derivirana_varijabla naziv="DomainObject.Predmet.ProtuStrankaListFormatedOIB_1">
      <item>AVANGARD d.o.o. za graditeljstvo, "u stečaju", OIB 00512738352</item>
    </derivirana_varijabla>
  </DomainObject.Predmet.ProtuStrankaListFormatedOIB>
  <DomainObject.Predmet.ProtuStrankaListFormatedWithAdress>
    <izvorni_sadrzaj>
      <item>AVANGARD d.o.o. za graditeljstvo, "u stečaju", Smiljanićeva 2, 21000 Split</item>
    </izvorni_sadrzaj>
    <derivirana_varijabla naziv="DomainObject.Predmet.ProtuStrankaListFormatedWithAdress_1">
      <item>AVANGARD d.o.o. za graditeljstvo, "u stečaju", Smiljanićeva 2, 21000 Split</item>
    </derivirana_varijabla>
  </DomainObject.Predmet.ProtuStrankaListFormatedWithAdress>
  <DomainObject.Predmet.ProtuStrankaListFormatedWithAdressOIB>
    <izvorni_sadrzaj>
      <item>AVANGARD d.o.o. za graditeljstvo, "u stečaju", OIB 00512738352, Smiljanićeva 2, 21000 Split</item>
    </izvorni_sadrzaj>
    <derivirana_varijabla naziv="DomainObject.Predmet.ProtuStrankaListFormatedWithAdressOIB_1">
      <item>AVANGARD d.o.o. za graditeljstvo, "u stečaju", OIB 00512738352, Smiljanićeva 2, 21000 Split</item>
    </derivirana_varijabla>
  </DomainObject.Predmet.ProtuStrankaListFormatedWithAdressOIB>
  <DomainObject.Predmet.ProtuStrankaListNazivFormated>
    <izvorni_sadrzaj>
      <item>AVANGARD d.o.o. za graditeljstvo, "u stečaju"</item>
    </izvorni_sadrzaj>
    <derivirana_varijabla naziv="DomainObject.Predmet.ProtuStrankaListNazivFormated_1">
      <item>AVANGARD d.o.o. za graditeljstvo, "u stečaju"</item>
    </derivirana_varijabla>
  </DomainObject.Predmet.ProtuStrankaListNazivFormated>
  <DomainObject.Predmet.ProtuStrankaListNazivFormatedOIB>
    <izvorni_sadrzaj>
      <item>AVANGARD d.o.o. za graditeljstvo, "u stečaju", OIB 00512738352</item>
    </izvorni_sadrzaj>
    <derivirana_varijabla naziv="DomainObject.Predmet.ProtuStrankaListNazivFormatedOIB_1">
      <item>AVANGARD d.o.o. za graditeljstvo, "u stečaju", OIB 00512738352</item>
    </derivirana_varijabla>
  </DomainObject.Predmet.ProtuStrankaListNazivFormatedOIB>
  <DomainObject.Predmet.OstaliListFormated>
    <izvorni_sadrzaj>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Odvjetničko društvo HAČIĆ, KALLAY &amp; PARTNERI, društvo s ograničenom odgovornošću punomoćnik sudionika u postupku HYPO STEIERMARK KRAFTFAHRZEUG-UND MASCHINENLEASING GmbH</item>
      <item>Dino Puljić punomoćnik sudionika u postupku HYPO STEIERMARK KRAFTFAHRZEUG-UND MASCHINENLEASING GmbH</item>
      <item>Županijsko državno odvjetištvo u Splitu Građansko upravni odjel punomoćnik sudionika u postupku Porezna uprava Područni ured Split</item>
      <item>Ivo Staničić punomoćnik sudionika u postupku BASLER OSIGURANJE ZAGREB dioničko društvo za osiguranje</item>
      <item>Inge Štimac</item>
      <item>Zoran Tomić punomoćnik sudionika u postupku HRVATSKE ŠUME društvo s ograničenom odgovornošću</item>
      <item>Odvjetničko društvo Hanžeković &amp; Partneri društvo s ograničenom odgovornošću punomoćnik sudionika u postupku ERSTE CARD CLUB društvo s ograničenom odgovornošću za financijsko posredovanje i usluge</item>
      <item>Staša Stefanović,odvjetnik  Stefanović&amp;Vrdelja,odvjetničko društvo punomoćnik sudionika u postupku UniCredit Leasing Croatia društvo s ograničenom odgovornošću za leasing</item>
      <item>Ranka Rukljač punomoćnik sudionika u postupku DDServis društvo s ograničenom odgovornošću za proizvodnju, trgovinu i usluge</item>
      <item>Trgovački sud u Splitu Ured predsjednika</item>
      <item>Ministarstvo unutarnjih poslova Pretraga osoba iz MUP evidencije</item>
      <item>Jelena Maljković</item>
      <item>Igor Babić</item>
    </izvorni_sadrzaj>
    <derivirana_varijabla naziv="DomainObject.Predmet.OstaliListFormated_1">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Odvjetničko društvo HAČIĆ, KALLAY &amp; PARTNERI, društvo s ograničenom odgovornošću punomoćnik sudionika u postupku HYPO STEIERMARK KRAFTFAHRZEUG-UND MASCHINENLEASING GmbH</item>
      <item>Dino Puljić punomoćnik sudionika u postupku HYPO STEIERMARK KRAFTFAHRZEUG-UND MASCHINENLEASING GmbH</item>
      <item>Županijsko državno odvjetištvo u Splitu Građansko upravni odjel punomoćnik sudionika u postupku Porezna uprava Područni ured Split</item>
      <item>Ivo Staničić punomoćnik sudionika u postupku BASLER OSIGURANJE ZAGREB dioničko društvo za osiguranje</item>
      <item>Inge Štimac</item>
      <item>Zoran Tomić punomoćnik sudionika u postupku HRVATSKE ŠUME društvo s ograničenom odgovornošću</item>
      <item>Odvjetničko društvo Hanžeković &amp; Partneri društvo s ograničenom odgovornošću punomoćnik sudionika u postupku ERSTE CARD CLUB društvo s ograničenom odgovornošću za financijsko posredovanje i usluge</item>
      <item>Staša Stefanović,odvjetnik  Stefanović&amp;Vrdelja,odvjetničko društvo punomoćnik sudionika u postupku UniCredit Leasing Croatia društvo s ograničenom odgovornošću za leasing</item>
      <item>Ranka Rukljač punomoćnik sudionika u postupku DDServis društvo s ograničenom odgovornošću za proizvodnju, trgovinu i usluge</item>
      <item>Trgovački sud u Splitu Ured predsjednika</item>
      <item>Ministarstvo unutarnjih poslova Pretraga osoba iz MUP evidencije</item>
      <item>Jelena Maljković</item>
      <item>Igor Babić</item>
    </derivirana_varijabla>
  </DomainObject.Predmet.OstaliListFormated>
  <DomainObject.Predmet.OstaliListFormatedOIB>
    <izvorni_sadrzaj>
      <item>Meri Juričko</item>
      <item>MILENKO PARLOV, OIB 15824938279</item>
      <item>Financijska agencija, OIB 85821130368</item>
      <item>Ivo Bučan, OIB 76689754975</item>
      <item>Trgovački sud Split Registarski odjel, OIB 30842297926</item>
      <item>Trgovački sud Split Računovodstvo, OIB 30842297926</item>
      <item>Porezna uprava Split, OIB 18683136487</item>
      <item>Trgovački sud Split Pisarnica, OIB 30842297926</item>
      <item>NARODNE NOVINE, dioničko društvo za izdavanje i tiskanje Službenog lista Republike Hrvatske, službenih i drugih obrazaca te , OIB 64546066176</item>
      <item>Trgovački sud Split Oglasna ploča, OIB 30842297926</item>
      <item>Hrvatski centar za razminiranje, OIB 78591911697</item>
      <item>Visoki trgovački sud Republike Hrvatske, OIB 97349366519</item>
      <item>Trgovački sud Split Ovršni odjel, OIB 30842297926</item>
      <item>Županijsko državno odvjetišvo u Splitu, Građansko upravni odjel, OIB 70793241859</item>
      <item>Općinski sud Split Zemljišno knjižni odjel</item>
      <item>Ivo Bučan, OIB 76689754975</item>
      <item>HYPO-LEASING KROATIEN, društvo za financiranje, d.o.o., OIB 87064273078</item>
      <item>HYPO ALPE-ADRIA-BANK dioničko društvo, OIB 14036333877</item>
      <item>Odvjetničko društvo HAČIĆ, KALLAY &amp; PARTNERI, društvo s ograničenom odgovornošću, OIB 86709918716 punomoćnik sudionika u postupku HYPO STEIERMARK KRAFTFAHRZEUG-UND MASCHINENLEASING GmbH</item>
      <item>Dino Puljić punomoćnik sudionika u postupku HYPO STEIERMARK KRAFTFAHRZEUG-UND MASCHINENLEASING GmbH</item>
      <item>Županijsko državno odvjetištvo u Splitu Građansko upravni odjel punomoćnik sudionika u postupku Porezna uprava Područni ured Split</item>
      <item>Ivo Staničić punomoćnik sudionika u postupku BASLER OSIGURANJE ZAGREB dioničko društvo za osiguranje</item>
      <item>Inge Štimac</item>
      <item>Zoran Tomić, OIB 80809284399 punomoćnik sudionika u postupku HRVATSKE ŠUME društvo s ograničenom odgovornošću</item>
      <item>Odvjetničko društvo Hanžeković &amp; Partneri društvo s ograničenom odgovornošću, OIB 85127306373 punomoćnik sudionika u postupku ERSTE CARD CLUB društvo s ograničenom odgovornošću za financijsko posredovanje i usluge</item>
      <item>Staša Stefanović,odvjetnik  Stefanović&amp;Vrdelja,odvjetničko društvo punomoćnik sudionika u postupku UniCredit Leasing Croatia društvo s ograničenom odgovornošću za leasing</item>
      <item>Ranka Rukljač, OIB 07489757616 punomoćnik sudionika u postupku DDServis društvo s ograničenom odgovornošću za proizvodnju, trgovinu i usluge</item>
      <item>Trgovački sud u Splitu Ured predsjednika</item>
      <item>Ministarstvo unutarnjih poslova Pretraga osoba iz MUP evidencije, OIB 36162371878</item>
      <item>Jelena Maljković, OIB 57168345878</item>
      <item>Igor Babić, OIB 54341397062</item>
    </izvorni_sadrzaj>
    <derivirana_varijabla naziv="DomainObject.Predmet.OstaliListFormatedOIB_1">
      <item>Meri Juričko</item>
      <item>MILENKO PARLOV, OIB 15824938279</item>
      <item>Financijska agencija, OIB 85821130368</item>
      <item>Ivo Bučan, OIB 76689754975</item>
      <item>Trgovački sud Split Registarski odjel, OIB 30842297926</item>
      <item>Trgovački sud Split Računovodstvo, OIB 30842297926</item>
      <item>Porezna uprava Split, OIB 18683136487</item>
      <item>Trgovački sud Split Pisarnica, OIB 30842297926</item>
      <item>NARODNE NOVINE, dioničko društvo za izdavanje i tiskanje Službenog lista Republike Hrvatske, službenih i drugih obrazaca te , OIB 64546066176</item>
      <item>Trgovački sud Split Oglasna ploča, OIB 30842297926</item>
      <item>Hrvatski centar za razminiranje, OIB 78591911697</item>
      <item>Visoki trgovački sud Republike Hrvatske, OIB 97349366519</item>
      <item>Trgovački sud Split Ovršni odjel, OIB 30842297926</item>
      <item>Županijsko državno odvjetišvo u Splitu, Građansko upravni odjel, OIB 70793241859</item>
      <item>Općinski sud Split Zemljišno knjižni odjel</item>
      <item>Ivo Bučan, OIB 76689754975</item>
      <item>HYPO-LEASING KROATIEN, društvo za financiranje, d.o.o., OIB 87064273078</item>
      <item>HYPO ALPE-ADRIA-BANK dioničko društvo, OIB 14036333877</item>
      <item>Odvjetničko društvo HAČIĆ, KALLAY &amp; PARTNERI, društvo s ograničenom odgovornošću, OIB 86709918716 punomoćnik sudionika u postupku HYPO STEIERMARK KRAFTFAHRZEUG-UND MASCHINENLEASING GmbH</item>
      <item>Dino Puljić punomoćnik sudionika u postupku HYPO STEIERMARK KRAFTFAHRZEUG-UND MASCHINENLEASING GmbH</item>
      <item>Županijsko državno odvjetištvo u Splitu Građansko upravni odjel punomoćnik sudionika u postupku Porezna uprava Područni ured Split</item>
      <item>Ivo Staničić punomoćnik sudionika u postupku BASLER OSIGURANJE ZAGREB dioničko društvo za osiguranje</item>
      <item>Inge Štimac</item>
      <item>Zoran Tomić, OIB 80809284399 punomoćnik sudionika u postupku HRVATSKE ŠUME društvo s ograničenom odgovornošću</item>
      <item>Odvjetničko društvo Hanžeković &amp; Partneri društvo s ograničenom odgovornošću, OIB 85127306373 punomoćnik sudionika u postupku ERSTE CARD CLUB društvo s ograničenom odgovornošću za financijsko posredovanje i usluge</item>
      <item>Staša Stefanović,odvjetnik  Stefanović&amp;Vrdelja,odvjetničko društvo punomoćnik sudionika u postupku UniCredit Leasing Croatia društvo s ograničenom odgovornošću za leasing</item>
      <item>Ranka Rukljač, OIB 07489757616 punomoćnik sudionika u postupku DDServis društvo s ograničenom odgovornošću za proizvodnju, trgovinu i usluge</item>
      <item>Trgovački sud u Splitu Ured predsjednika</item>
      <item>Ministarstvo unutarnjih poslova Pretraga osoba iz MUP evidencije, OIB 36162371878</item>
      <item>Jelena Maljković, OIB 57168345878</item>
      <item>Igor Babić, OIB 54341397062</item>
    </derivirana_varijabla>
  </DomainObject.Predmet.OstaliListFormatedOIB>
  <DomainObject.Predmet.OstaliListFormatedWithAdress>
    <izvorni_sadrzaj>
      <item>Meri Juričko, Ćiril - Metodova 38, 21000 Split</item>
      <item>MILENKO PARLOV, Odeska 8, 21000 Split</item>
      <item>Financijska agencija, Vrtni put 3, 10000 Zagreb</item>
      <item>Ivo Bučan, Don Petra Peroša 6, 21209 Mravince</item>
      <item>Trgovački sud Split Registarski odjel, Sukoišanska 6, 21000 Split</item>
      <item>Trgovački sud Split Računovodstvo, Sukoišanska 6, 21000 Split</item>
      <item>Porezna uprava Split, 21000 Split</item>
      <item>Trgovački sud Split Pisarnica, Sukoišanska 6, 21000 Split</item>
      <item>NARODNE NOVINE, dioničko društvo za izdavanje i tiskanje Službenog lista Republike Hrvatske, službenih i drugih obrazaca te , Savski Gaj XIII. put 6, 10000 Zagreb</item>
      <item>Trgovački sud Split Oglasna ploča, Sukoišanska 6, 21000 Split</item>
      <item>Hrvatski centar za razminiranje, Ante Kovačića 10, 44000 Sisak</item>
      <item>Visoki trgovački sud Republike Hrvatske,  Berislavićeva 11, 10000 Zagreb</item>
      <item>Trgovački sud Split Ovršni odjel, Sukoišanska 6, 21000 Split</item>
      <item>Županijsko državno odvjetišvo u Splitu, Građansko upravni odjel, Gundulićeva 29 a, 21000 Split</item>
      <item>Općinski sud Split Zemljišno knjižni odjel, Gundulićeva, 21000 Split</item>
      <item>Ivo Bučan, Don Petra Peroša 6, 21209 Mravince</item>
      <item>HYPO-LEASING KROATIEN, društvo za financiranje, d.o.o., Koranska 16, 10000 Zagreb</item>
      <item>HYPO ALPE-ADRIA-BANK dioničko društvo, Slavonska avenija 6, 10000 Zagreb</item>
      <item>Odvjetničko društvo HAČIĆ, KALLAY &amp; PARTNERI, društvo s ograničenom odgovornošću, Ilica 1/A, 10000 Zagreb punomoćnik sudionika u postupku HYPO STEIERMARK KRAFTFAHRZEUG-UND MASCHINENLEASING GmbH</item>
      <item>Dino Puljić, Domovinskog rata 27, 21000 Split punomoćnik sudionika u postupku HYPO STEIERMARK KRAFTFAHRZEUG-UND MASCHINENLEASING GmbH</item>
      <item>Županijsko državno odvjetištvo u Splitu Građansko upravni odjel, 21000 Split punomoćnik sudionika u postupku Porezna uprava Područni ured Split</item>
      <item>Ivo Staničić, Ivana Gundulića 26A, 21000 Split punomoćnik sudionika u postupku BASLER OSIGURANJE ZAGREB dioničko društvo za osiguranje</item>
      <item>Inge Štimac, Strossmayerov trg 5, 47000 Karlovac</item>
      <item>Zoran Tomić, Zelinska 2/I, 10000 Zagreb punomoćnik sudionika u postupku HRVATSKE ŠUME društvo s ograničenom odgovornošću</item>
      <item>Odvjetničko društvo Hanžeković &amp; Partneri društvo s ograničenom odgovornošću, Radnička Cesta 22, 10000 Zagreb punomoćnik sudionika u postupku ERSTE CARD CLUB društvo s ograničenom odgovornošću za financijsko posredovanje i usluge</item>
      <item>Staša Stefanović,odvjetnik  Stefanović&amp;Vrdelja,odvjetničko društvo, Zelinska 3, 10000 Zagreb punomoćnik sudionika u postupku UniCredit Leasing Croatia društvo s ograničenom odgovornošću za leasing</item>
      <item>Ranka Rukljač, Kršnjavoga 9, 10000 Zagreb punomoćnik sudionika u postupku DDServis društvo s ograničenom odgovornošću za proizvodnju, trgovinu i usluge</item>
      <item>Trgovački sud u Splitu Ured predsjednika, Sukoišanska 6, 21000 Split</item>
      <item>Ministarstvo unutarnjih poslova Pretraga osoba iz MUP evidencije, Ulica grada Vukovara 33, 10000 Zagreb</item>
      <item>Jelena Maljković, Alojzija Stepinca 11, 21000 Split</item>
      <item>Igor Babić, Baruna Trenka 164, 35400 Nova Gradiška</item>
    </izvorni_sadrzaj>
    <derivirana_varijabla naziv="DomainObject.Predmet.OstaliListFormatedWithAdress_1">
      <item>Meri Juričko, Ćiril - Metodova 38, 21000 Split</item>
      <item>MILENKO PARLOV, Odeska 8, 21000 Split</item>
      <item>Financijska agencija, Vrtni put 3, 10000 Zagreb</item>
      <item>Ivo Bučan, Don Petra Peroša 6, 21209 Mravince</item>
      <item>Trgovački sud Split Registarski odjel, Sukoišanska 6, 21000 Split</item>
      <item>Trgovački sud Split Računovodstvo, Sukoišanska 6, 21000 Split</item>
      <item>Porezna uprava Split, 21000 Split</item>
      <item>Trgovački sud Split Pisarnica, Sukoišanska 6, 21000 Split</item>
      <item>NARODNE NOVINE, dioničko društvo za izdavanje i tiskanje Službenog lista Republike Hrvatske, službenih i drugih obrazaca te , Savski Gaj XIII. put 6, 10000 Zagreb</item>
      <item>Trgovački sud Split Oglasna ploča, Sukoišanska 6, 21000 Split</item>
      <item>Hrvatski centar za razminiranje, Ante Kovačića 10, 44000 Sisak</item>
      <item>Visoki trgovački sud Republike Hrvatske,  Berislavićeva 11, 10000 Zagreb</item>
      <item>Trgovački sud Split Ovršni odjel, Sukoišanska 6, 21000 Split</item>
      <item>Županijsko državno odvjetišvo u Splitu, Građansko upravni odjel, Gundulićeva 29 a, 21000 Split</item>
      <item>Općinski sud Split Zemljišno knjižni odjel, Gundulićeva, 21000 Split</item>
      <item>Ivo Bučan, Don Petra Peroša 6, 21209 Mravince</item>
      <item>HYPO-LEASING KROATIEN, društvo za financiranje, d.o.o., Koranska 16, 10000 Zagreb</item>
      <item>HYPO ALPE-ADRIA-BANK dioničko društvo, Slavonska avenija 6, 10000 Zagreb</item>
      <item>Odvjetničko društvo HAČIĆ, KALLAY &amp; PARTNERI, društvo s ograničenom odgovornošću, Ilica 1/A, 10000 Zagreb punomoćnik sudionika u postupku HYPO STEIERMARK KRAFTFAHRZEUG-UND MASCHINENLEASING GmbH</item>
      <item>Dino Puljić, Domovinskog rata 27, 21000 Split punomoćnik sudionika u postupku HYPO STEIERMARK KRAFTFAHRZEUG-UND MASCHINENLEASING GmbH</item>
      <item>Županijsko državno odvjetištvo u Splitu Građansko upravni odjel, 21000 Split punomoćnik sudionika u postupku Porezna uprava Područni ured Split</item>
      <item>Ivo Staničić, Ivana Gundulića 26A, 21000 Split punomoćnik sudionika u postupku BASLER OSIGURANJE ZAGREB dioničko društvo za osiguranje</item>
      <item>Inge Štimac, Strossmayerov trg 5, 47000 Karlovac</item>
      <item>Zoran Tomić, Zelinska 2/I, 10000 Zagreb punomoćnik sudionika u postupku HRVATSKE ŠUME društvo s ograničenom odgovornošću</item>
      <item>Odvjetničko društvo Hanžeković &amp; Partneri društvo s ograničenom odgovornošću, Radnička Cesta 22, 10000 Zagreb punomoćnik sudionika u postupku ERSTE CARD CLUB društvo s ograničenom odgovornošću za financijsko posredovanje i usluge</item>
      <item>Staša Stefanović,odvjetnik  Stefanović&amp;Vrdelja,odvjetničko društvo, Zelinska 3, 10000 Zagreb punomoćnik sudionika u postupku UniCredit Leasing Croatia društvo s ograničenom odgovornošću za leasing</item>
      <item>Ranka Rukljač, Kršnjavoga 9, 10000 Zagreb punomoćnik sudionika u postupku DDServis društvo s ograničenom odgovornošću za proizvodnju, trgovinu i usluge</item>
      <item>Trgovački sud u Splitu Ured predsjednika, Sukoišanska 6, 21000 Split</item>
      <item>Ministarstvo unutarnjih poslova Pretraga osoba iz MUP evidencije, Ulica grada Vukovara 33, 10000 Zagreb</item>
      <item>Jelena Maljković, Alojzija Stepinca 11, 21000 Split</item>
      <item>Igor Babić, Baruna Trenka 164, 35400 Nova Gradiška</item>
    </derivirana_varijabla>
  </DomainObject.Predmet.OstaliListFormatedWithAdress>
  <DomainObject.Predmet.OstaliListFormatedWithAdressOIB>
    <izvorni_sadrzaj>
      <item>Meri Juričko, Ćiril - Metodova 38, 21000 Split</item>
      <item>MILENKO PARLOV, OIB 15824938279, Odeska 8, 21000 Split</item>
      <item>Financijska agencija, OIB 85821130368, Vrtni put 3, 10000 Zagreb</item>
      <item>Ivo Bučan, OIB 76689754975, Don Petra Peroša 6, 21209 Mravince</item>
      <item>Trgovački sud Split Registarski odjel, OIB 30842297926, Sukoišanska 6, 21000 Split</item>
      <item>Trgovački sud Split Računovodstvo, OIB 30842297926, Sukoišanska 6, 21000 Split</item>
      <item>Porezna uprava Split, OIB 18683136487, 21000 Split</item>
      <item>Trgovački sud Split Pisarnica, OIB 30842297926, Sukoišanska 6, 21000 Split</item>
      <item>NARODNE NOVINE, dioničko društvo za izdavanje i tiskanje Službenog lista Republike Hrvatske, službenih i drugih obrazaca te , OIB 64546066176, Savski Gaj XIII. put 6, 10000 Zagreb</item>
      <item>Trgovački sud Split Oglasna ploča, OIB 30842297926, Sukoišanska 6, 21000 Split</item>
      <item>Hrvatski centar za razminiranje, OIB 78591911697, Ante Kovačića 10, 44000 Sisak</item>
      <item>Visoki trgovački sud Republike Hrvatske, OIB 97349366519,  Berislavićeva 11, 10000 Zagreb</item>
      <item>Trgovački sud Split Ovršni odjel, OIB 30842297926, Sukoišanska 6, 21000 Split</item>
      <item>Županijsko državno odvjetišvo u Splitu, Građansko upravni odjel, OIB 70793241859, Gundulićeva 29 a, 21000 Split</item>
      <item>Općinski sud Split Zemljišno knjižni odjel, Gundulićeva, 21000 Split</item>
      <item>Ivo Bučan, OIB 76689754975, Don Petra Peroša 6, 21209 Mravince</item>
      <item>HYPO-LEASING KROATIEN, društvo za financiranje, d.o.o., OIB 87064273078, Koranska 16, 10000 Zagreb</item>
      <item>HYPO ALPE-ADRIA-BANK dioničko društvo, OIB 14036333877, Slavonska avenija 6, 10000 Zagreb</item>
      <item>Odvjetničko društvo HAČIĆ, KALLAY &amp; PARTNERI, društvo s ograničenom odgovornošću, OIB 86709918716, Ilica 1/A, 10000 Zagreb punomoćnik sudionika u postupku HYPO STEIERMARK KRAFTFAHRZEUG-UND MASCHINENLEASING GmbH</item>
      <item>Dino Puljić, Domovinskog rata 27, 21000 Split punomoćnik sudionika u postupku HYPO STEIERMARK KRAFTFAHRZEUG-UND MASCHINENLEASING GmbH</item>
      <item>Županijsko državno odvjetištvo u Splitu Građansko upravni odjel, 21000 Split punomoćnik sudionika u postupku Porezna uprava Područni ured Split</item>
      <item>Ivo Staničić, Ivana Gundulića 26A, 21000 Split punomoćnik sudionika u postupku BASLER OSIGURANJE ZAGREB dioničko društvo za osiguranje</item>
      <item>Inge Štimac, Strossmayerov trg 5, 47000 Karlovac</item>
      <item>Zoran Tomić, OIB 80809284399, Zelinska 2/I, 10000 Zagreb punomoćnik sudionika u postupku HRVATSKE ŠUME društvo s ograničenom odgovornošću</item>
      <item>Odvjetničko društvo Hanžeković &amp; Partneri društvo s ograničenom odgovornošću, OIB 85127306373, Radnička Cesta 22, 10000 Zagreb punomoćnik sudionika u postupku ERSTE CARD CLUB društvo s ograničenom odgovornošću za financijsko posredovanje i usluge</item>
      <item>Staša Stefanović,odvjetnik  Stefanović&amp;Vrdelja,odvjetničko društvo, Zelinska 3, 10000 Zagreb punomoćnik sudionika u postupku UniCredit Leasing Croatia društvo s ograničenom odgovornošću za leasing</item>
      <item>Ranka Rukljač, OIB 07489757616, Kršnjavoga 9, 10000 Zagreb punomoćnik sudionika u postupku DDServis društvo s ograničenom odgovornošću za proizvodnju, trgovinu i usluge</item>
      <item>Trgovački sud u Splitu Ured predsjednika, Sukoišanska 6, 21000 Split</item>
      <item>Ministarstvo unutarnjih poslova Pretraga osoba iz MUP evidencije, OIB 36162371878, Ulica grada Vukovara 33, 10000 Zagreb</item>
      <item>Jelena Maljković, OIB 57168345878, Alojzija Stepinca 11, 21000 Split</item>
      <item>Igor Babić, OIB 54341397062, Baruna Trenka 164, 35400 Nova Gradiška</item>
    </izvorni_sadrzaj>
    <derivirana_varijabla naziv="DomainObject.Predmet.OstaliListFormatedWithAdressOIB_1">
      <item>Meri Juričko, Ćiril - Metodova 38, 21000 Split</item>
      <item>MILENKO PARLOV, OIB 15824938279, Odeska 8, 21000 Split</item>
      <item>Financijska agencija, OIB 85821130368, Vrtni put 3, 10000 Zagreb</item>
      <item>Ivo Bučan, OIB 76689754975, Don Petra Peroša 6, 21209 Mravince</item>
      <item>Trgovački sud Split Registarski odjel, OIB 30842297926, Sukoišanska 6, 21000 Split</item>
      <item>Trgovački sud Split Računovodstvo, OIB 30842297926, Sukoišanska 6, 21000 Split</item>
      <item>Porezna uprava Split, OIB 18683136487, 21000 Split</item>
      <item>Trgovački sud Split Pisarnica, OIB 30842297926, Sukoišanska 6, 21000 Split</item>
      <item>NARODNE NOVINE, dioničko društvo za izdavanje i tiskanje Službenog lista Republike Hrvatske, službenih i drugih obrazaca te , OIB 64546066176, Savski Gaj XIII. put 6, 10000 Zagreb</item>
      <item>Trgovački sud Split Oglasna ploča, OIB 30842297926, Sukoišanska 6, 21000 Split</item>
      <item>Hrvatski centar za razminiranje, OIB 78591911697, Ante Kovačića 10, 44000 Sisak</item>
      <item>Visoki trgovački sud Republike Hrvatske, OIB 97349366519,  Berislavićeva 11, 10000 Zagreb</item>
      <item>Trgovački sud Split Ovršni odjel, OIB 30842297926, Sukoišanska 6, 21000 Split</item>
      <item>Županijsko državno odvjetišvo u Splitu, Građansko upravni odjel, OIB 70793241859, Gundulićeva 29 a, 21000 Split</item>
      <item>Općinski sud Split Zemljišno knjižni odjel, Gundulićeva, 21000 Split</item>
      <item>Ivo Bučan, OIB 76689754975, Don Petra Peroša 6, 21209 Mravince</item>
      <item>HYPO-LEASING KROATIEN, društvo za financiranje, d.o.o., OIB 87064273078, Koranska 16, 10000 Zagreb</item>
      <item>HYPO ALPE-ADRIA-BANK dioničko društvo, OIB 14036333877, Slavonska avenija 6, 10000 Zagreb</item>
      <item>Odvjetničko društvo HAČIĆ, KALLAY &amp; PARTNERI, društvo s ograničenom odgovornošću, OIB 86709918716, Ilica 1/A, 10000 Zagreb punomoćnik sudionika u postupku HYPO STEIERMARK KRAFTFAHRZEUG-UND MASCHINENLEASING GmbH</item>
      <item>Dino Puljić, Domovinskog rata 27, 21000 Split punomoćnik sudionika u postupku HYPO STEIERMARK KRAFTFAHRZEUG-UND MASCHINENLEASING GmbH</item>
      <item>Županijsko državno odvjetištvo u Splitu Građansko upravni odjel, 21000 Split punomoćnik sudionika u postupku Porezna uprava Područni ured Split</item>
      <item>Ivo Staničić, Ivana Gundulića 26A, 21000 Split punomoćnik sudionika u postupku BASLER OSIGURANJE ZAGREB dioničko društvo za osiguranje</item>
      <item>Inge Štimac, Strossmayerov trg 5, 47000 Karlovac</item>
      <item>Zoran Tomić, OIB 80809284399, Zelinska 2/I, 10000 Zagreb punomoćnik sudionika u postupku HRVATSKE ŠUME društvo s ograničenom odgovornošću</item>
      <item>Odvjetničko društvo Hanžeković &amp; Partneri društvo s ograničenom odgovornošću, OIB 85127306373, Radnička Cesta 22, 10000 Zagreb punomoćnik sudionika u postupku ERSTE CARD CLUB društvo s ograničenom odgovornošću za financijsko posredovanje i usluge</item>
      <item>Staša Stefanović,odvjetnik  Stefanović&amp;Vrdelja,odvjetničko društvo, Zelinska 3, 10000 Zagreb punomoćnik sudionika u postupku UniCredit Leasing Croatia društvo s ograničenom odgovornošću za leasing</item>
      <item>Ranka Rukljač, OIB 07489757616, Kršnjavoga 9, 10000 Zagreb punomoćnik sudionika u postupku DDServis društvo s ograničenom odgovornošću za proizvodnju, trgovinu i usluge</item>
      <item>Trgovački sud u Splitu Ured predsjednika, Sukoišanska 6, 21000 Split</item>
      <item>Ministarstvo unutarnjih poslova Pretraga osoba iz MUP evidencije, OIB 36162371878, Ulica grada Vukovara 33, 10000 Zagreb</item>
      <item>Jelena Maljković, OIB 57168345878, Alojzija Stepinca 11, 21000 Split</item>
      <item>Igor Babić, OIB 54341397062, Baruna Trenka 164, 35400 Nova Gradiška</item>
    </derivirana_varijabla>
  </DomainObject.Predmet.OstaliListFormatedWithAdressOIB>
  <DomainObject.Predmet.OstaliListNazivFormated>
    <izvorni_sadrzaj>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Odvjetničko društvo HAČIĆ, KALLAY &amp; PARTNERI, društvo s ograničenom odgovornošću</item>
      <item>Dino Puljić</item>
      <item>Županijsko državno odvjetištvo u Splitu Građansko upravni odjel</item>
      <item>Ivo Staničić</item>
      <item>Inge Štimac</item>
      <item>Zoran Tomić</item>
      <item>Odvjetničko društvo Hanžeković &amp; Partneri društvo s ograničenom odgovornošću</item>
      <item>Staša Stefanović,odvjetnik  Stefanović&amp;Vrdelja,odvjetničko društvo</item>
      <item>Ranka Rukljač</item>
      <item>Trgovački sud u Splitu Ured predsjednika</item>
      <item>Ministarstvo unutarnjih poslova Pretraga osoba iz MUP evidencije</item>
      <item>Jelena Maljković</item>
      <item>Igor Babić</item>
    </izvorni_sadrzaj>
    <derivirana_varijabla naziv="DomainObject.Predmet.OstaliListNazivFormated_1">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Odvjetničko društvo HAČIĆ, KALLAY &amp; PARTNERI, društvo s ograničenom odgovornošću</item>
      <item>Dino Puljić</item>
      <item>Županijsko državno odvjetištvo u Splitu Građansko upravni odjel</item>
      <item>Ivo Staničić</item>
      <item>Inge Štimac</item>
      <item>Zoran Tomić</item>
      <item>Odvjetničko društvo Hanžeković &amp; Partneri društvo s ograničenom odgovornošću</item>
      <item>Staša Stefanović,odvjetnik  Stefanović&amp;Vrdelja,odvjetničko društvo</item>
      <item>Ranka Rukljač</item>
      <item>Trgovački sud u Splitu Ured predsjednika</item>
      <item>Ministarstvo unutarnjih poslova Pretraga osoba iz MUP evidencije</item>
      <item>Jelena Maljković</item>
      <item>Igor Babić</item>
    </derivirana_varijabla>
  </DomainObject.Predmet.OstaliListNazivFormated>
  <DomainObject.Predmet.OstaliListNazivFormatedOIB>
    <izvorni_sadrzaj>
      <item>Meri Juričko</item>
      <item>MILENKO PARLOV, OIB 15824938279</item>
      <item>Financijska agencija, OIB 85821130368</item>
      <item>Ivo Bučan, OIB 76689754975</item>
      <item>Trgovački sud Split Registarski odjel, OIB 30842297926</item>
      <item>Trgovački sud Split Računovodstvo, OIB 30842297926</item>
      <item>Porezna uprava Split, OIB 18683136487</item>
      <item>Trgovački sud Split Pisarnica, OIB 30842297926</item>
      <item>NARODNE NOVINE, dioničko društvo za izdavanje i tiskanje Službenog lista Republike Hrvatske, službenih i drugih obrazaca te , OIB 64546066176</item>
      <item>Trgovački sud Split Oglasna ploča, OIB 30842297926</item>
      <item>Hrvatski centar za razminiranje, OIB 78591911697</item>
      <item>Visoki trgovački sud Republike Hrvatske, OIB 97349366519</item>
      <item>Trgovački sud Split Ovršni odjel, OIB 30842297926</item>
      <item>Županijsko državno odvjetišvo u Splitu, Građansko upravni odjel, OIB 70793241859</item>
      <item>Općinski sud Split Zemljišno knjižni odjel</item>
      <item>Ivo Bučan, OIB 76689754975</item>
      <item>HYPO-LEASING KROATIEN, društvo za financiranje, d.o.o., OIB 87064273078</item>
      <item>HYPO ALPE-ADRIA-BANK dioničko društvo, OIB 14036333877</item>
      <item>Odvjetničko društvo HAČIĆ, KALLAY &amp; PARTNERI, društvo s ograničenom odgovornošću, OIB 86709918716</item>
      <item>Dino Puljić</item>
      <item>Županijsko državno odvjetištvo u Splitu Građansko upravni odjel</item>
      <item>Ivo Staničić</item>
      <item>Inge Štimac</item>
      <item>Zoran Tomić, OIB 80809284399</item>
      <item>Odvjetničko društvo Hanžeković &amp; Partneri društvo s ograničenom odgovornošću, OIB 85127306373</item>
      <item>Staša Stefanović,odvjetnik  Stefanović&amp;Vrdelja,odvjetničko društvo</item>
      <item>Ranka Rukljač, OIB 07489757616</item>
      <item>Trgovački sud u Splitu Ured predsjednika</item>
      <item>Ministarstvo unutarnjih poslova Pretraga osoba iz MUP evidencije, OIB 36162371878</item>
      <item>Jelena Maljković, OIB 57168345878</item>
      <item>Igor Babić, OIB 54341397062</item>
    </izvorni_sadrzaj>
    <derivirana_varijabla naziv="DomainObject.Predmet.OstaliListNazivFormatedOIB_1">
      <item>Meri Juričko</item>
      <item>MILENKO PARLOV, OIB 15824938279</item>
      <item>Financijska agencija, OIB 85821130368</item>
      <item>Ivo Bučan, OIB 76689754975</item>
      <item>Trgovački sud Split Registarski odjel, OIB 30842297926</item>
      <item>Trgovački sud Split Računovodstvo, OIB 30842297926</item>
      <item>Porezna uprava Split, OIB 18683136487</item>
      <item>Trgovački sud Split Pisarnica, OIB 30842297926</item>
      <item>NARODNE NOVINE, dioničko društvo za izdavanje i tiskanje Službenog lista Republike Hrvatske, službenih i drugih obrazaca te , OIB 64546066176</item>
      <item>Trgovački sud Split Oglasna ploča, OIB 30842297926</item>
      <item>Hrvatski centar za razminiranje, OIB 78591911697</item>
      <item>Visoki trgovački sud Republike Hrvatske, OIB 97349366519</item>
      <item>Trgovački sud Split Ovršni odjel, OIB 30842297926</item>
      <item>Županijsko državno odvjetišvo u Splitu, Građansko upravni odjel, OIB 70793241859</item>
      <item>Općinski sud Split Zemljišno knjižni odjel</item>
      <item>Ivo Bučan, OIB 76689754975</item>
      <item>HYPO-LEASING KROATIEN, društvo za financiranje, d.o.o., OIB 87064273078</item>
      <item>HYPO ALPE-ADRIA-BANK dioničko društvo, OIB 14036333877</item>
      <item>Odvjetničko društvo HAČIĆ, KALLAY &amp; PARTNERI, društvo s ograničenom odgovornošću, OIB 86709918716</item>
      <item>Dino Puljić</item>
      <item>Županijsko državno odvjetištvo u Splitu Građansko upravni odjel</item>
      <item>Ivo Staničić</item>
      <item>Inge Štimac</item>
      <item>Zoran Tomić, OIB 80809284399</item>
      <item>Odvjetničko društvo Hanžeković &amp; Partneri društvo s ograničenom odgovornošću, OIB 85127306373</item>
      <item>Staša Stefanović,odvjetnik  Stefanović&amp;Vrdelja,odvjetničko društvo</item>
      <item>Ranka Rukljač, OIB 07489757616</item>
      <item>Trgovački sud u Splitu Ured predsjednika</item>
      <item>Ministarstvo unutarnjih poslova Pretraga osoba iz MUP evidencije, OIB 36162371878</item>
      <item>Jelena Maljković, OIB 57168345878</item>
      <item>Igor Babić, OIB 54341397062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svibnja 2016.</izvorni_sadrzaj>
    <derivirana_varijabla naziv="DomainObject.Datum_1">27. svibnja 2016.</derivirana_varijabla>
  </DomainObject.Datum>
  <DomainObject.PoslovniBrojDokumenta>
    <izvorni_sadrzaj/>
    <derivirana_varijabla naziv="DomainObject.PoslovniBrojDokumenta_1"/>
  </DomainObject.PoslovniBrojDokumenta>
  <DomainObject.Predmet.StrankaIDrugi>
    <izvorni_sadrzaj>ZORAN SOLAR i dr.</izvorni_sadrzaj>
    <derivirana_varijabla naziv="DomainObject.Predmet.StrankaIDrugi_1">ZORAN SOLAR i dr.</derivirana_varijabla>
  </DomainObject.Predmet.StrankaIDrugi>
  <DomainObject.Predmet.ProtustrankaIDrugi>
    <izvorni_sadrzaj>AVANGARD d.o.o. za graditeljstvo, "u stečaju"</izvorni_sadrzaj>
    <derivirana_varijabla naziv="DomainObject.Predmet.ProtustrankaIDrugi_1">AVANGARD d.o.o. za graditeljstvo, "u stečaju"</derivirana_varijabla>
  </DomainObject.Predmet.ProtustrankaIDrugi>
  <DomainObject.Predmet.StrankaIDrugiAdressOIB>
    <izvorni_sadrzaj>ZORAN SOLAR, OIB 46000244131, Andrije Hebranga 18b, 47000 Karlovac i dr.</izvorni_sadrzaj>
    <derivirana_varijabla naziv="DomainObject.Predmet.StrankaIDrugiAdressOIB_1">ZORAN SOLAR, OIB 46000244131, Andrije Hebranga 18b, 47000 Karlovac i dr.</derivirana_varijabla>
  </DomainObject.Predmet.StrankaIDrugiAdressOIB>
  <DomainObject.Predmet.ProtustrankaIDrugiAdressOIB>
    <izvorni_sadrzaj>AVANGARD d.o.o. za graditeljstvo, "u stečaju", OIB 00512738352, Smiljanićeva 2, 21000 Split</izvorni_sadrzaj>
    <derivirana_varijabla naziv="DomainObject.Predmet.ProtustrankaIDrugiAdressOIB_1">AVANGARD d.o.o. za graditeljstvo, "u stečaju", OIB 00512738352, Smiljanićeva 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JOSIP ZVJERKOVIĆ</item>
      <item>JOSIP VUKADIN</item>
      <item>JOSIP IVIĆ</item>
      <item>DEJAN DAVITKOVSKI</item>
      <item>TANJA BOROJEVIĆ</item>
      <item>ZORAN SOLAR</item>
      <item>MATKO MILIĆ</item>
      <item>AVANGARD d.o.o. za graditeljstvo, "u stečaju"</item>
      <item>NEDJELJKO ROGIĆ</item>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BASLER OSIGURANJE ZAGREB dioničko društvo za osiguranje</item>
      <item>MINOTEHNIKA d.o.o. za logistiku</item>
      <item>ERSTE CARD CLUB društvo s ograničenom odgovornošću za financijsko posredovanje i usluge</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item>
      <item>Odvjetničko društvo HAČIĆ, KALLAY &amp; PARTNERI, društvo s ograničenom odgovornošću</item>
      <item>Dino Puljić</item>
      <item>Porezna uprava Područni ured Split</item>
      <item>Županijsko državno odvjetištvo u Splitu Građansko upravni odjel</item>
      <item>Ivo Staničić</item>
      <item>AUTOBUSNI KOLODVOR d.d. za trgovinu, promet i ugostiteljstvo</item>
      <item>Inge Štimac</item>
      <item>PBZ-LEASING, društvo s ograničenom odgovornošću za poslove leasinga</item>
      <item>HRVATSKE ŠUME društvo s ograničenom odgovornošću</item>
      <item>Zoran Tomić</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item>
      <item>ERSTE CARD CLUB društvo s ograničenom odgovornošću za financijsko posredovanje i usluge</item>
      <item>Odvjetničko društvo Hanžeković &amp; Partneri društvo s ograničenom odgovornošću</item>
      <item>Staša Stefanović,odvjetnik  Stefanović&amp;Vrdelja,odvjetničko društvo</item>
      <item>GRAD SPLIT</item>
      <item>Hrvatski Telekom d.d.</item>
      <item>DDServis društvo s ograničenom odgovornošću za proizvodnju, trgovinu i usluge</item>
      <item>Ranka Rukljač</item>
      <item>HYPO ALPE-ADRIA-BANK dioničko društvo</item>
      <item>HYPO STEIERMARK KRAFTFAHRZEUG-UND MASCHINENLEASING GmbH</item>
      <item>Trgovački sud u Splitu Ured predsjednika</item>
      <item>Ministarstvo unutarnjih poslova Pretraga osoba iz MUP evidencije</item>
      <item>Jelena Maljković</item>
      <item>VIPnet, društvo s ograničenom odgovornošću za usluge javnih telekomunikacija</item>
      <item>Igor Babić</item>
    </izvorni_sadrzaj>
    <derivirana_varijabla naziv="DomainObject.Predmet.SudioniciListNaziv_1">
      <item>JOSIP ZVJERKOVIĆ</item>
      <item>JOSIP VUKADIN</item>
      <item>JOSIP IVIĆ</item>
      <item>DEJAN DAVITKOVSKI</item>
      <item>TANJA BOROJEVIĆ</item>
      <item>ZORAN SOLAR</item>
      <item>MATKO MILIĆ</item>
      <item>AVANGARD d.o.o. za graditeljstvo, "u stečaju"</item>
      <item>NEDJELJKO ROGIĆ</item>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BASLER OSIGURANJE ZAGREB dioničko društvo za osiguranje</item>
      <item>MINOTEHNIKA d.o.o. za logistiku</item>
      <item>ERSTE CARD CLUB društvo s ograničenom odgovornošću za financijsko posredovanje i usluge</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item>
      <item>Odvjetničko društvo HAČIĆ, KALLAY &amp; PARTNERI, društvo s ograničenom odgovornošću</item>
      <item>Dino Puljić</item>
      <item>Porezna uprava Područni ured Split</item>
      <item>Županijsko državno odvjetištvo u Splitu Građansko upravni odjel</item>
      <item>Ivo Staničić</item>
      <item>AUTOBUSNI KOLODVOR d.d. za trgovinu, promet i ugostiteljstvo</item>
      <item>Inge Štimac</item>
      <item>PBZ-LEASING, društvo s ograničenom odgovornošću za poslove leasinga</item>
      <item>HRVATSKE ŠUME društvo s ograničenom odgovornošću</item>
      <item>Zoran Tomić</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item>
      <item>ERSTE CARD CLUB društvo s ograničenom odgovornošću za financijsko posredovanje i usluge</item>
      <item>Odvjetničko društvo Hanžeković &amp; Partneri društvo s ograničenom odgovornošću</item>
      <item>Staša Stefanović,odvjetnik  Stefanović&amp;Vrdelja,odvjetničko društvo</item>
      <item>GRAD SPLIT</item>
      <item>Hrvatski Telekom d.d.</item>
      <item>DDServis društvo s ograničenom odgovornošću za proizvodnju, trgovinu i usluge</item>
      <item>Ranka Rukljač</item>
      <item>HYPO ALPE-ADRIA-BANK dioničko društvo</item>
      <item>HYPO STEIERMARK KRAFTFAHRZEUG-UND MASCHINENLEASING GmbH</item>
      <item>Trgovački sud u Splitu Ured predsjednika</item>
      <item>Ministarstvo unutarnjih poslova Pretraga osoba iz MUP evidencije</item>
      <item>Jelena Maljković</item>
      <item>VIPnet, društvo s ograničenom odgovornošću za usluge javnih telekomunikacija</item>
      <item>Igor Babić</item>
    </derivirana_varijabla>
  </DomainObject.Predmet.SudioniciListNaziv>
  <DomainObject.Predmet.SudioniciListAdressOIB>
    <izvorni_sadrzaj>
      <item>JOSIP ZVJERKOVIĆ, OIB 51649097802, Drpići 2,DOL</item>
      <item>JOSIP VUKADIN, OIB 62928568149, Livanjska 21,21210 Solin</item>
      <item>JOSIP IVIĆ, OIB 13684283093, Petra Kružića 74,21210 Solin</item>
      <item>DEJAN DAVITKOVSKI, OIB 74552698865, A.B. Šimića 3,21000 Split</item>
      <item>TANJA BOROJEVIĆ, OIB 81779439373, Stepinčeva 9,21000 Split</item>
      <item>ZORAN SOLAR, OIB 46000244131, Andrije Hebranga 18b,47000 Karlovac</item>
      <item>MATKO MILIĆ, OIB 34983832553, Don Lovre Katića 128a,21210 SOLINA</item>
      <item>AVANGARD d.o.o. za graditeljstvo, "u stečaju", OIB 00512738352, Smiljanićeva 2,21000 Split</item>
      <item>NEDJELJKO ROGIĆ, OIB 80926469097, Naselje Urije 24,35400 Nova Gradiška</item>
      <item>Meri Juričko, Ćiril - Metodova 38,21000 Split</item>
      <item>MILENKO PARLOV, OIB 15824938279, Odeska 8,21000 Split</item>
      <item>Financijska agencija, OIB 85821130368, Vrtni put 3,10000 Zagreb</item>
      <item>Ivo Bučan, OIB 76689754975, Don Petra Peroša 6,21209 Mravince</item>
      <item>Trgovački sud Split Registarski odjel, OIB 30842297926, Sukoišanska 6,21000 Split</item>
      <item>Trgovački sud Split Računovodstvo, OIB 30842297926, Sukoišanska 6,21000 Split</item>
      <item>Porezna uprava Split, OIB 18683136487, 21000 Split</item>
      <item>Trgovački sud Split Pisarnica, OIB 30842297926, Sukoišanska 6,21000 Split</item>
      <item>NARODNE NOVINE, dioničko društvo za izdavanje i tiskanje Službenog lista Republike Hrvatske, službenih i drugih obrazaca te , OIB 64546066176, Savski Gaj XIII. put 6,10000 Zagreb</item>
      <item>Trgovački sud Split Oglasna ploča, OIB 30842297926, Sukoišanska 6,21000 Split</item>
      <item>Hrvatski centar za razminiranje, OIB 78591911697, Ante Kovačića 10,44000 Sisak</item>
      <item>Visoki trgovački sud Republike Hrvatske, OIB 97349366519,  Berislavićeva 11,10000 Zagreb</item>
      <item>Trgovački sud Split Ovršni odjel, OIB 30842297926, Sukoišanska 6,21000 Split</item>
      <item>Županijsko državno odvjetišvo u Splitu, Građansko upravni odjel, OIB 70793241859, Gundulićeva 29 a,21000 Split</item>
      <item>Općinski sud Split Zemljišno knjižni odjel, Gundulićeva,21000 Split</item>
      <item>Ivo Bučan, OIB 76689754975, Don Petra Peroša 6,21209 Mravince</item>
      <item>HYPO-LEASING KROATIEN, društvo za financiranje, d.o.o., OIB 87064273078, Koranska 16,10000 Zagreb</item>
      <item>HYPO ALPE-ADRIA-BANK dioničko društvo, OIB 14036333877, Slavonska avenija 6,10000 Zagreb</item>
      <item>BASLER OSIGURANJE ZAGREB dioničko društvo za osiguranje, OIB 59706054982, Radnička cesta 37/b,10000 Zagreb</item>
      <item>MINOTEHNIKA d.o.o. za logistiku, OIB 28255153049, Ilica 425,10000 Zagreb</item>
      <item>ERSTE CARD CLUB društvo s ograničenom odgovornošću za financijsko posredovanje i usluge, OIB 85941596441, Praška 5,10000 Zagreb</item>
      <item>AUTOBUSNI KOLODVOR d.d. za trgovinu, promet i ugostiteljstvo, OIB 22672915888, Prilaz Vjeceslava Holjevca 2,Karlovac</item>
      <item>PIPER trgovačko društvo za unutarnju i vanjsku trgovinu i ugostiteljstvo d. o. o., OIB 36001666113, Alaginci 56,Alaginci</item>
      <item>HYPO-LEASING KROATIEN, društvo za financiranje, d.o.o., OIB 87064273078, Koranska 16,10000 Zagreb</item>
      <item>AUTO ANTONIO za trgovinu i usluge, društvo s ograničenom odgovornošću, OIB 64641553504, Kralja Tomislava 108,21220 Seget Vranjica</item>
      <item>HYPO STEIERMARK KRAFTFAHRZEUG-UND MASCHINENLEASING GmbH, OIB 46480388251, Joanneumring 20,Graz</item>
      <item>Odvjetničko društvo HAČIĆ, KALLAY &amp; PARTNERI, društvo s ograničenom odgovornošću, OIB 86709918716, Ilica 1/A,10000 Zagreb</item>
      <item>Dino Puljić, Domovinskog rata 27,21000 Split</item>
      <item>Porezna uprava Područni ured Split, OIB 18683136487, Vukovarska 1,21000 Split</item>
      <item>Županijsko državno odvjetištvo u Splitu Građansko upravni odjel, 21000 Split</item>
      <item>Ivo Staničić, Ivana Gundulića 26A,21000 Split</item>
      <item>AUTOBUSNI KOLODVOR d.d. za trgovinu, promet i ugostiteljstvo, OIB 22672915888, Prilaz Vjeceslava Holjevca 2,Karlovac</item>
      <item>Inge Štimac, Strossmayerov trg 5,47000 Karlovac</item>
      <item>PBZ-LEASING, društvo s ograničenom odgovornošću za poslove leasinga, OIB 57270798205, Radnička cesta 44,10000 Zagreb</item>
      <item>HRVATSKE ŠUME društvo s ograničenom odgovornošću, OIB 69693144506, Ul.Ljudevita Farkaša Vukotinovića 2,10000 Zagreb</item>
      <item>Zoran Tomić, OIB 80809284399, Zelinska 2/I,10000 Zagreb</item>
      <item>PARTNER BANKA d.d. ZAGREB, OIB 71221608291, Vončinina 2,10000 Zagreb</item>
      <item>IMEX BANKA dioničko društvo, OIB 99326633206, Tolstojeva 6,Split</item>
      <item>DOK-ING, društvo s ograničenom odgovornošću za inženjering i unutarnju i vanjsku trgovinu, OIB 39982657045, Kanalski put 1,10000 Zagreb</item>
      <item>SOCIETE GENERALE-SPLITSKA BANKA dioničko društvo, OIB 69326397242, Ruđera Boškovića 16,Split</item>
      <item>UniCredit Leasing Croatia društvo s ograničenom odgovornošću za leasing, OIB 18736141210, Heinzelova 33,10000 Zagreb</item>
      <item>ERSTE CARD CLUB društvo s ograničenom odgovornošću za financijsko posredovanje i usluge, OIB 85941596441, Praška 5,10000 Zagreb</item>
      <item>Odvjetničko društvo Hanžeković &amp; Partneri društvo s ograničenom odgovornošću, OIB 85127306373, Radnička Cesta 22,10000 Zagreb</item>
      <item>Staša Stefanović,odvjetnik  Stefanović&amp;Vrdelja,odvjetničko društvo, Zelinska 3,10000 Zagreb</item>
      <item>GRAD SPLIT, OIB 78755598868, Branimirova obala 17,21000 Split</item>
      <item>Hrvatski Telekom d.d., OIB 81793146560, Savska cesta 32,10000 Zagreb</item>
      <item>DDServis društvo s ograničenom odgovornošću za proizvodnju, trgovinu i usluge, OIB 95325472047, Sisačka cesta, III odvojak 7,10000 Zagreb</item>
      <item>Ranka Rukljač, OIB 07489757616, Kršnjavoga 9,10000 Zagreb</item>
      <item>HYPO ALPE-ADRIA-BANK dioničko društvo, OIB 14036333877, Slavonska avenija 6,10000 Zagreb</item>
      <item>HYPO STEIERMARK KRAFTFAHRZEUG-UND MASCHINENLEASING GmbH, OIB 46480388251, </item>
      <item>Trgovački sud u Splitu Ured predsjednika, Sukoišanska 6,21000 Split</item>
      <item>Ministarstvo unutarnjih poslova Pretraga osoba iz MUP evidencije, OIB 36162371878, Ulica grada Vukovara 33,10000 Zagreb</item>
      <item>Jelena Maljković, OIB 57168345878, Alojzija Stepinca 11,21000 Split</item>
      <item>VIPnet, društvo s ograničenom odgovornošću za usluge javnih telekomunikacija, OIB 29524210204, Vrtni put 1,10000 Zagreb</item>
      <item>Igor Babić, OIB 54341397062, Baruna Trenka 164,35400 Nova Gradiška</item>
    </izvorni_sadrzaj>
    <derivirana_varijabla naziv="DomainObject.Predmet.SudioniciListAdressOIB_1">
      <item>JOSIP ZVJERKOVIĆ, OIB 51649097802, Drpići 2,DOL</item>
      <item>JOSIP VUKADIN, OIB 62928568149, Livanjska 21,21210 Solin</item>
      <item>JOSIP IVIĆ, OIB 13684283093, Petra Kružića 74,21210 Solin</item>
      <item>DEJAN DAVITKOVSKI, OIB 74552698865, A.B. Šimića 3,21000 Split</item>
      <item>TANJA BOROJEVIĆ, OIB 81779439373, Stepinčeva 9,21000 Split</item>
      <item>ZORAN SOLAR, OIB 46000244131, Andrije Hebranga 18b,47000 Karlovac</item>
      <item>MATKO MILIĆ, OIB 34983832553, Don Lovre Katića 128a,21210 SOLINA</item>
      <item>AVANGARD d.o.o. za graditeljstvo, "u stečaju", OIB 00512738352, Smiljanićeva 2,21000 Split</item>
      <item>NEDJELJKO ROGIĆ, OIB 80926469097, Naselje Urije 24,35400 Nova Gradiška</item>
      <item>Meri Juričko, Ćiril - Metodova 38,21000 Split</item>
      <item>MILENKO PARLOV, OIB 15824938279, Odeska 8,21000 Split</item>
      <item>Financijska agencija, OIB 85821130368, Vrtni put 3,10000 Zagreb</item>
      <item>Ivo Bučan, OIB 76689754975, Don Petra Peroša 6,21209 Mravince</item>
      <item>Trgovački sud Split Registarski odjel, OIB 30842297926, Sukoišanska 6,21000 Split</item>
      <item>Trgovački sud Split Računovodstvo, OIB 30842297926, Sukoišanska 6,21000 Split</item>
      <item>Porezna uprava Split, OIB 18683136487, 21000 Split</item>
      <item>Trgovački sud Split Pisarnica, OIB 30842297926, Sukoišanska 6,21000 Split</item>
      <item>NARODNE NOVINE, dioničko društvo za izdavanje i tiskanje Službenog lista Republike Hrvatske, službenih i drugih obrazaca te , OIB 64546066176, Savski Gaj XIII. put 6,10000 Zagreb</item>
      <item>Trgovački sud Split Oglasna ploča, OIB 30842297926, Sukoišanska 6,21000 Split</item>
      <item>Hrvatski centar za razminiranje, OIB 78591911697, Ante Kovačića 10,44000 Sisak</item>
      <item>Visoki trgovački sud Republike Hrvatske, OIB 97349366519,  Berislavićeva 11,10000 Zagreb</item>
      <item>Trgovački sud Split Ovršni odjel, OIB 30842297926, Sukoišanska 6,21000 Split</item>
      <item>Županijsko državno odvjetišvo u Splitu, Građansko upravni odjel, OIB 70793241859, Gundulićeva 29 a,21000 Split</item>
      <item>Općinski sud Split Zemljišno knjižni odjel, Gundulićeva,21000 Split</item>
      <item>Ivo Bučan, OIB 76689754975, Don Petra Peroša 6,21209 Mravince</item>
      <item>HYPO-LEASING KROATIEN, društvo za financiranje, d.o.o., OIB 87064273078, Koranska 16,10000 Zagreb</item>
      <item>HYPO ALPE-ADRIA-BANK dioničko društvo, OIB 14036333877, Slavonska avenija 6,10000 Zagreb</item>
      <item>BASLER OSIGURANJE ZAGREB dioničko društvo za osiguranje, OIB 59706054982, Radnička cesta 37/b,10000 Zagreb</item>
      <item>MINOTEHNIKA d.o.o. za logistiku, OIB 28255153049, Ilica 425,10000 Zagreb</item>
      <item>ERSTE CARD CLUB društvo s ograničenom odgovornošću za financijsko posredovanje i usluge, OIB 85941596441, Praška 5,10000 Zagreb</item>
      <item>AUTOBUSNI KOLODVOR d.d. za trgovinu, promet i ugostiteljstvo, OIB 22672915888, Prilaz Vjeceslava Holjevca 2,Karlovac</item>
      <item>PIPER trgovačko društvo za unutarnju i vanjsku trgovinu i ugostiteljstvo d. o. o., OIB 36001666113, Alaginci 56,Alaginci</item>
      <item>HYPO-LEASING KROATIEN, društvo za financiranje, d.o.o., OIB 87064273078, Koranska 16,10000 Zagreb</item>
      <item>AUTO ANTONIO za trgovinu i usluge, društvo s ograničenom odgovornošću, OIB 64641553504, Kralja Tomislava 108,21220 Seget Vranjica</item>
      <item>HYPO STEIERMARK KRAFTFAHRZEUG-UND MASCHINENLEASING GmbH, OIB 46480388251, Joanneumring 20,Graz</item>
      <item>Odvjetničko društvo HAČIĆ, KALLAY &amp; PARTNERI, društvo s ograničenom odgovornošću, OIB 86709918716, Ilica 1/A,10000 Zagreb</item>
      <item>Dino Puljić, Domovinskog rata 27,21000 Split</item>
      <item>Porezna uprava Područni ured Split, OIB 18683136487, Vukovarska 1,21000 Split</item>
      <item>Županijsko državno odvjetištvo u Splitu Građansko upravni odjel, 21000 Split</item>
      <item>Ivo Staničić, Ivana Gundulića 26A,21000 Split</item>
      <item>AUTOBUSNI KOLODVOR d.d. za trgovinu, promet i ugostiteljstvo, OIB 22672915888, Prilaz Vjeceslava Holjevca 2,Karlovac</item>
      <item>Inge Štimac, Strossmayerov trg 5,47000 Karlovac</item>
      <item>PBZ-LEASING, društvo s ograničenom odgovornošću za poslove leasinga, OIB 57270798205, Radnička cesta 44,10000 Zagreb</item>
      <item>HRVATSKE ŠUME društvo s ograničenom odgovornošću, OIB 69693144506, Ul.Ljudevita Farkaša Vukotinovića 2,10000 Zagreb</item>
      <item>Zoran Tomić, OIB 80809284399, Zelinska 2/I,10000 Zagreb</item>
      <item>PARTNER BANKA d.d. ZAGREB, OIB 71221608291, Vončinina 2,10000 Zagreb</item>
      <item>IMEX BANKA dioničko društvo, OIB 99326633206, Tolstojeva 6,Split</item>
      <item>DOK-ING, društvo s ograničenom odgovornošću za inženjering i unutarnju i vanjsku trgovinu, OIB 39982657045, Kanalski put 1,10000 Zagreb</item>
      <item>SOCIETE GENERALE-SPLITSKA BANKA dioničko društvo, OIB 69326397242, Ruđera Boškovića 16,Split</item>
      <item>UniCredit Leasing Croatia društvo s ograničenom odgovornošću za leasing, OIB 18736141210, Heinzelova 33,10000 Zagreb</item>
      <item>ERSTE CARD CLUB društvo s ograničenom odgovornošću za financijsko posredovanje i usluge, OIB 85941596441, Praška 5,10000 Zagreb</item>
      <item>Odvjetničko društvo Hanžeković &amp; Partneri društvo s ograničenom odgovornošću, OIB 85127306373, Radnička Cesta 22,10000 Zagreb</item>
      <item>Staša Stefanović,odvjetnik  Stefanović&amp;Vrdelja,odvjetničko društvo, Zelinska 3,10000 Zagreb</item>
      <item>GRAD SPLIT, OIB 78755598868, Branimirova obala 17,21000 Split</item>
      <item>Hrvatski Telekom d.d., OIB 81793146560, Savska cesta 32,10000 Zagreb</item>
      <item>DDServis društvo s ograničenom odgovornošću za proizvodnju, trgovinu i usluge, OIB 95325472047, Sisačka cesta, III odvojak 7,10000 Zagreb</item>
      <item>Ranka Rukljač, OIB 07489757616, Kršnjavoga 9,10000 Zagreb</item>
      <item>HYPO ALPE-ADRIA-BANK dioničko društvo, OIB 14036333877, Slavonska avenija 6,10000 Zagreb</item>
      <item>HYPO STEIERMARK KRAFTFAHRZEUG-UND MASCHINENLEASING GmbH, OIB 46480388251, </item>
      <item>Trgovački sud u Splitu Ured predsjednika, Sukoišanska 6,21000 Split</item>
      <item>Ministarstvo unutarnjih poslova Pretraga osoba iz MUP evidencije, OIB 36162371878, Ulica grada Vukovara 33,10000 Zagreb</item>
      <item>Jelena Maljković, OIB 57168345878, Alojzija Stepinca 11,21000 Split</item>
      <item>VIPnet, društvo s ograničenom odgovornošću za usluge javnih telekomunikacija, OIB 29524210204, Vrtni put 1,10000 Zagreb</item>
      <item>Igor Babić, OIB 54341397062, Baruna Trenka 164,35400 Nova Gradiška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51649097802</item>
      <item>, OIB 62928568149</item>
      <item>, OIB 13684283093</item>
      <item>, OIB 74552698865</item>
      <item>, OIB 81779439373</item>
      <item>, OIB 46000244131</item>
      <item>, OIB 34983832553</item>
      <item>, OIB 00512738352</item>
      <item>, OIB 80926469097</item>
      <item>, OIB null</item>
      <item>, OIB 15824938279</item>
      <item>, OIB 85821130368</item>
      <item>, OIB 76689754975</item>
      <item>, OIB 30842297926</item>
      <item>, OIB 30842297926</item>
      <item>, OIB 18683136487</item>
      <item>, OIB 30842297926</item>
      <item>, OIB 64546066176</item>
      <item>, OIB 30842297926</item>
      <item>, OIB 78591911697</item>
      <item>, OIB 97349366519</item>
      <item>, OIB 30842297926</item>
      <item>, OIB 70793241859</item>
      <item>, OIB null</item>
      <item>, OIB 76689754975</item>
      <item>, OIB 87064273078</item>
      <item>, OIB 14036333877</item>
      <item>, OIB 59706054982</item>
      <item>, OIB 28255153049</item>
      <item>, OIB 85941596441</item>
      <item>, OIB 22672915888</item>
      <item>, OIB 36001666113</item>
      <item>, OIB 87064273078</item>
      <item>, OIB 64641553504</item>
      <item>, OIB 46480388251</item>
      <item>, OIB 86709918716</item>
      <item>, OIB null</item>
      <item>, OIB 18683136487</item>
      <item>, OIB null</item>
      <item>, OIB null</item>
      <item>, OIB 22672915888</item>
      <item>, OIB null</item>
      <item>, OIB 57270798205</item>
      <item>, OIB 69693144506</item>
      <item>, OIB 80809284399</item>
      <item>, OIB 71221608291</item>
      <item>, OIB 99326633206</item>
      <item>, OIB 39982657045</item>
      <item>, OIB 69326397242</item>
      <item>, OIB 18736141210</item>
      <item>, OIB 85941596441</item>
      <item>, OIB 85127306373</item>
      <item>, OIB null</item>
      <item>, OIB 78755598868</item>
      <item>, OIB 81793146560</item>
      <item>, OIB 95325472047</item>
      <item>, OIB 07489757616</item>
      <item>, OIB 14036333877</item>
      <item>, OIB 46480388251</item>
      <item>, OIB null</item>
      <item>, OIB 36162371878</item>
      <item>, OIB 57168345878</item>
      <item>, OIB 29524210204</item>
      <item>, OIB 54341397062</item>
    </izvorni_sadrzaj>
    <derivirana_varijabla naziv="DomainObject.Predmet.SudioniciListNazivOIB_1">
      <item>, OIB 51649097802</item>
      <item>, OIB 62928568149</item>
      <item>, OIB 13684283093</item>
      <item>, OIB 74552698865</item>
      <item>, OIB 81779439373</item>
      <item>, OIB 46000244131</item>
      <item>, OIB 34983832553</item>
      <item>, OIB 00512738352</item>
      <item>, OIB 80926469097</item>
      <item>, OIB null</item>
      <item>, OIB 15824938279</item>
      <item>, OIB 85821130368</item>
      <item>, OIB 76689754975</item>
      <item>, OIB 30842297926</item>
      <item>, OIB 30842297926</item>
      <item>, OIB 18683136487</item>
      <item>, OIB 30842297926</item>
      <item>, OIB 64546066176</item>
      <item>, OIB 30842297926</item>
      <item>, OIB 78591911697</item>
      <item>, OIB 97349366519</item>
      <item>, OIB 30842297926</item>
      <item>, OIB 70793241859</item>
      <item>, OIB null</item>
      <item>, OIB 76689754975</item>
      <item>, OIB 87064273078</item>
      <item>, OIB 14036333877</item>
      <item>, OIB 59706054982</item>
      <item>, OIB 28255153049</item>
      <item>, OIB 85941596441</item>
      <item>, OIB 22672915888</item>
      <item>, OIB 36001666113</item>
      <item>, OIB 87064273078</item>
      <item>, OIB 64641553504</item>
      <item>, OIB 46480388251</item>
      <item>, OIB 86709918716</item>
      <item>, OIB null</item>
      <item>, OIB 18683136487</item>
      <item>, OIB null</item>
      <item>, OIB null</item>
      <item>, OIB 22672915888</item>
      <item>, OIB null</item>
      <item>, OIB 57270798205</item>
      <item>, OIB 69693144506</item>
      <item>, OIB 80809284399</item>
      <item>, OIB 71221608291</item>
      <item>, OIB 99326633206</item>
      <item>, OIB 39982657045</item>
      <item>, OIB 69326397242</item>
      <item>, OIB 18736141210</item>
      <item>, OIB 85941596441</item>
      <item>, OIB 85127306373</item>
      <item>, OIB null</item>
      <item>, OIB 78755598868</item>
      <item>, OIB 81793146560</item>
      <item>, OIB 95325472047</item>
      <item>, OIB 07489757616</item>
      <item>, OIB 14036333877</item>
      <item>, OIB 46480388251</item>
      <item>, OIB null</item>
      <item>, OIB 36162371878</item>
      <item>, OIB 57168345878</item>
      <item>, OIB 29524210204</item>
      <item>, OIB 54341397062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Bučan, OIB 76689754975, Don Petra Peroša 6 Mravince</item>
    </izvorni_sadrzaj>
    <derivirana_varijabla naziv="DomainObject.Predmet.StecajniUpraviteljiListAddressOIB_1">
      <item>Ivo Bučan, OIB 76689754975, Don Petra Peroša 6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D33534E-6ABF-414C-969F-B7CE873ABBD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512</properties:Words>
  <properties:Characters>2712</properties:Characters>
  <properties:Lines>82</properties:Lines>
  <properties:Paragraphs>27</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2016-05-27T06:55:00Z</dcterms:created>
  <dc:creator>Velimir Vuković</dc:creator>
  <cp:lastModifiedBy>Velimir Vuković</cp:lastModifiedBy>
  <cp:lastPrinted>2016-05-27T07:14:00Z</cp:lastPrinted>
  <dcterms:modified xmlns:xsi="http://www.w3.org/2001/XMLSchema-instance" xsi:type="dcterms:W3CDTF">2016-05-27T07:18:00Z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