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9836" w14:paraId="d519836" w:rsidRDefault="006903A5" w:rsidP="006903A5" w:rsidR="006903A5">
      <w:pPr>
        <w:jc w:val="both"/>
        <w15:collapsed w:val="false"/>
        <w:rPr>
          <w:b/>
        </w:rPr>
      </w:pPr>
      <w:bookmarkStart w:name="_GoBack" w:id="0"/>
      <w:bookmarkEnd w:id="0"/>
      <w:r>
        <w:rPr>
          <w:noProof/>
        </w:rPr>
        <w:drawing>
          <wp:inline distR="0" distL="0" distB="0" distT="0">
            <wp:extent cy="714375" cx="542925"/>
            <wp:effectExtent b="9525" r="952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D62041">
        <w:rPr>
          <w:b/>
        </w:rPr>
        <w:t>Broj:7/St-803/2013-20</w:t>
      </w:r>
      <w:r w:rsidR="00427FC7">
        <w:rPr>
          <w:b/>
        </w:rPr>
        <w:t>1</w:t>
      </w:r>
    </w:p>
    <w:p w:rsidRDefault="006903A5" w:rsidP="006903A5" w:rsidR="006903A5">
      <w:pPr>
        <w:jc w:val="both"/>
        <w:rPr>
          <w:b/>
        </w:rPr>
      </w:pPr>
      <w:r>
        <w:rPr>
          <w:b/>
        </w:rPr>
        <w:t xml:space="preserve">REPUBLIKA HRVATSKA                                                                   </w:t>
      </w:r>
    </w:p>
    <w:p w:rsidRDefault="006903A5" w:rsidP="006903A5" w:rsidR="006903A5">
      <w:pPr>
        <w:jc w:val="both"/>
        <w:rPr>
          <w:b/>
        </w:rPr>
      </w:pPr>
      <w:r>
        <w:rPr>
          <w:b/>
        </w:rPr>
        <w:t>TRGOVAČKI SUD U OSIJEKU</w:t>
      </w:r>
    </w:p>
    <w:p w:rsidRDefault="006903A5" w:rsidP="006903A5" w:rsidR="006903A5">
      <w:pPr>
        <w:jc w:val="both"/>
        <w:rPr>
          <w:b/>
        </w:rPr>
      </w:pPr>
      <w:r>
        <w:rPr>
          <w:b/>
        </w:rPr>
        <w:t>STALNA SLUŽBA U SLAVONSKOM BRODU</w:t>
      </w:r>
    </w:p>
    <w:p w:rsidRDefault="006903A5" w:rsidP="006903A5" w:rsidR="006903A5">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6903A5" w:rsidP="006903A5" w:rsidR="006903A5">
      <w:pPr>
        <w:jc w:val="both"/>
        <w:rPr>
          <w:b/>
        </w:rPr>
      </w:pPr>
      <w:r>
        <w:rPr>
          <w:b/>
        </w:rPr>
        <w:t>SLAVONSKI BROD</w:t>
      </w:r>
    </w:p>
    <w:p w:rsidRDefault="006903A5" w:rsidP="006903A5" w:rsidR="006903A5">
      <w:pPr>
        <w:jc w:val="both"/>
        <w:rPr>
          <w:b/>
        </w:rPr>
      </w:pPr>
    </w:p>
    <w:p w:rsidRDefault="006903A5" w:rsidP="006903A5" w:rsidR="006903A5">
      <w:pPr>
        <w:jc w:val="both"/>
        <w:rPr>
          <w:b/>
        </w:rPr>
      </w:pPr>
    </w:p>
    <w:p w:rsidRDefault="006903A5" w:rsidP="006903A5" w:rsidR="006903A5">
      <w:pPr>
        <w:jc w:val="center"/>
        <w:rPr>
          <w:b/>
        </w:rPr>
      </w:pPr>
      <w:r>
        <w:rPr>
          <w:b/>
        </w:rPr>
        <w:t>Z A K L J U Č A K</w:t>
      </w:r>
    </w:p>
    <w:p w:rsidRDefault="006903A5" w:rsidP="006903A5" w:rsidR="006903A5">
      <w:pPr>
        <w:jc w:val="center"/>
        <w:rPr>
          <w:b/>
        </w:rPr>
      </w:pPr>
    </w:p>
    <w:p w:rsidRDefault="006903A5" w:rsidP="006903A5" w:rsidR="006903A5">
      <w:pPr>
        <w:jc w:val="both"/>
      </w:pPr>
      <w:r>
        <w:t xml:space="preserve">                   </w:t>
      </w:r>
      <w:r>
        <w:tab/>
      </w:r>
      <w:r>
        <w:rPr>
          <w:b/>
        </w:rPr>
        <w:t>TRGOVAČKI SUD U OSIJEKU, STALNA SLUŽBA U SLAVONSKOM BRODU,</w:t>
      </w:r>
      <w:r>
        <w:t xml:space="preserve"> po stečajnoj sutkinji Mirni Vujčić, u stečajnom postupku nad stečajnim dužnikom BIZI d.o.o. za trgovinu, ugostiteljstvo i poslovne usluge, uvoz-izvoz „u stečaju“, skraćena tvrtka: BIZI d.o.o. „u stečaju“, Slavonski Brod, Krste Frankopana 16, OIB 69715618327, dana 1</w:t>
      </w:r>
      <w:r w:rsidR="00D62041">
        <w:t>0</w:t>
      </w:r>
      <w:r>
        <w:t xml:space="preserve">. </w:t>
      </w:r>
      <w:r w:rsidR="00D62041">
        <w:t>svibnja</w:t>
      </w:r>
      <w:r>
        <w:t xml:space="preserve"> 2017. godine</w:t>
      </w:r>
    </w:p>
    <w:p w:rsidRDefault="006903A5" w:rsidP="006903A5" w:rsidR="006903A5">
      <w:pPr>
        <w:jc w:val="both"/>
      </w:pPr>
    </w:p>
    <w:p w:rsidRDefault="006903A5" w:rsidP="006903A5" w:rsidR="006903A5">
      <w:pPr>
        <w:jc w:val="center"/>
      </w:pPr>
      <w:r>
        <w:t>z a k l j u č i o    j e</w:t>
      </w:r>
    </w:p>
    <w:p w:rsidRDefault="006903A5" w:rsidP="006903A5" w:rsidR="006903A5">
      <w:pPr>
        <w:jc w:val="both"/>
      </w:pPr>
    </w:p>
    <w:p w:rsidRDefault="006903A5" w:rsidP="006903A5" w:rsidR="006903A5">
      <w:pPr>
        <w:ind w:firstLine="1440"/>
        <w:jc w:val="both"/>
      </w:pPr>
      <w:r>
        <w:t xml:space="preserve">I Temeljem pravomoćnog rješenja o prodaji  ovoga suda poslovni broj 7/St-803/2013-83 od 06. ožujka 2015. godine određuje se </w:t>
      </w:r>
      <w:r w:rsidR="00D62041">
        <w:rPr>
          <w:b/>
        </w:rPr>
        <w:t>četrnaesto</w:t>
      </w:r>
      <w:r>
        <w:rPr>
          <w:b/>
        </w:rPr>
        <w:t xml:space="preserve"> </w:t>
      </w:r>
      <w:r>
        <w:t xml:space="preserve">ročište za prodaju predmeta stečajne mase stečajnog dužnika u stečajnom postupku  i to nekretnina: </w:t>
      </w:r>
    </w:p>
    <w:p w:rsidRDefault="006903A5" w:rsidP="006903A5" w:rsidR="006903A5">
      <w:pPr>
        <w:jc w:val="both"/>
      </w:pPr>
    </w:p>
    <w:p w:rsidRDefault="006903A5" w:rsidP="006903A5" w:rsidR="006903A5">
      <w:pPr>
        <w:ind w:firstLine="1440"/>
        <w:jc w:val="both"/>
      </w:pPr>
      <w:r>
        <w:t xml:space="preserve">nekretnina upisanih u  </w:t>
      </w:r>
      <w:proofErr w:type="spellStart"/>
      <w:r>
        <w:t>zk.ul</w:t>
      </w:r>
      <w:proofErr w:type="spellEnd"/>
      <w:r>
        <w:t>. 14842, poduložak 14, k.o. Pula i to:</w:t>
      </w:r>
    </w:p>
    <w:p w:rsidRDefault="006903A5" w:rsidP="006903A5" w:rsidR="006903A5">
      <w:pPr>
        <w:jc w:val="both"/>
      </w:pPr>
    </w:p>
    <w:p w:rsidRDefault="006903A5" w:rsidP="006903A5" w:rsidR="006903A5">
      <w:pPr>
        <w:ind w:firstLine="1440"/>
        <w:jc w:val="both"/>
      </w:pPr>
      <w:r>
        <w:t xml:space="preserve"> - 14. Etaža 48/598 s kojim je povezano pravo vlasništva na posebnom dijelu - stanu na mansardi zgrade koji se sastoji od kuhinje, i dnevnog boravka, kupaonice, spavaće sobe i spremišta u podrumu, ukupne površine </w:t>
      </w:r>
      <w:smartTag w:element="metricconverter" w:uri="urn:schemas-microsoft-com:office:smarttags">
        <w:smartTagPr>
          <w:attr w:val="47,97 m2" w:name="ProductID"/>
        </w:smartTagPr>
        <w:r>
          <w:t>47,97 m2</w:t>
        </w:r>
      </w:smartTag>
      <w:r>
        <w:t xml:space="preserve">, u projektu posebnih  dijelova označen kao G14, a s kojim je neodvojivo povezano 48/598 dijelova kč.br. 660/113 –                                                                            </w:t>
      </w:r>
    </w:p>
    <w:p w:rsidRDefault="006903A5" w:rsidP="006903A5" w:rsidR="006903A5">
      <w:pPr>
        <w:jc w:val="both"/>
      </w:pPr>
      <w:r>
        <w:t xml:space="preserve">Kolektivna stambena zgrada, dvorište uz stambenu zgradu, </w:t>
      </w:r>
      <w:proofErr w:type="spellStart"/>
      <w:r>
        <w:t>Argonautska</w:t>
      </w:r>
      <w:proofErr w:type="spellEnd"/>
      <w:r>
        <w:t xml:space="preserve"> ul. 72, </w:t>
      </w:r>
      <w:proofErr w:type="spellStart"/>
      <w:r>
        <w:t>podul</w:t>
      </w:r>
      <w:proofErr w:type="spellEnd"/>
      <w:r>
        <w:t xml:space="preserve">. 1-14 od </w:t>
      </w:r>
      <w:smartTag w:element="metricconverter" w:uri="urn:schemas-microsoft-com:office:smarttags">
        <w:smartTagPr>
          <w:attr w:val="515 m2" w:name="ProductID"/>
        </w:smartTagPr>
        <w:r>
          <w:t>515 m2</w:t>
        </w:r>
      </w:smartTag>
      <w:r>
        <w:t>.</w:t>
      </w:r>
    </w:p>
    <w:p w:rsidRDefault="006903A5" w:rsidP="006903A5" w:rsidR="006903A5">
      <w:pPr>
        <w:ind w:firstLine="1440"/>
        <w:jc w:val="both"/>
      </w:pPr>
      <w:r>
        <w:t xml:space="preserve">koje su opterećene </w:t>
      </w:r>
      <w:proofErr w:type="spellStart"/>
      <w:r>
        <w:t>razlučnim</w:t>
      </w:r>
      <w:proofErr w:type="spellEnd"/>
      <w:r>
        <w:t xml:space="preserve"> pravom u korist Zagrebačke banke </w:t>
      </w:r>
      <w:proofErr w:type="spellStart"/>
      <w:r>
        <w:t>d.d</w:t>
      </w:r>
      <w:proofErr w:type="spellEnd"/>
      <w:r>
        <w:t xml:space="preserve"> Zagreb, Paromlinska 2, koje će se održati dana</w:t>
      </w:r>
    </w:p>
    <w:p w:rsidRDefault="006903A5" w:rsidP="006903A5" w:rsidR="006903A5">
      <w:pPr>
        <w:jc w:val="both"/>
      </w:pPr>
    </w:p>
    <w:p w:rsidRDefault="006903A5" w:rsidP="006903A5" w:rsidR="006903A5">
      <w:pPr>
        <w:jc w:val="both"/>
        <w:rPr>
          <w:b/>
        </w:rPr>
      </w:pPr>
      <w:r>
        <w:t xml:space="preserve">                                                 </w:t>
      </w:r>
      <w:r w:rsidR="00EB64EF">
        <w:rPr>
          <w:b/>
        </w:rPr>
        <w:t>03</w:t>
      </w:r>
      <w:r>
        <w:rPr>
          <w:b/>
        </w:rPr>
        <w:t xml:space="preserve">. </w:t>
      </w:r>
      <w:r w:rsidR="00EB64EF">
        <w:rPr>
          <w:b/>
        </w:rPr>
        <w:t>srpnja</w:t>
      </w:r>
      <w:r>
        <w:rPr>
          <w:b/>
        </w:rPr>
        <w:t xml:space="preserve"> 2017.  godine u 09:30 sati</w:t>
      </w:r>
    </w:p>
    <w:p w:rsidRDefault="006903A5" w:rsidP="006903A5" w:rsidR="006903A5">
      <w:pPr>
        <w:jc w:val="both"/>
      </w:pPr>
      <w:r>
        <w:t xml:space="preserve"> </w:t>
      </w:r>
    </w:p>
    <w:p w:rsidRDefault="006903A5" w:rsidP="006903A5" w:rsidR="006903A5">
      <w:pPr>
        <w:jc w:val="both"/>
      </w:pPr>
      <w:r>
        <w:t xml:space="preserve">                       u prostorijama Trgovačkog suda u Osijeku, Stalne službe u Slavonskom Brodu, </w:t>
      </w:r>
      <w:r>
        <w:rPr>
          <w:b/>
        </w:rPr>
        <w:t>Trg pobjede 13,</w:t>
      </w:r>
      <w:r>
        <w:t xml:space="preserve"> </w:t>
      </w:r>
      <w:r>
        <w:rPr>
          <w:b/>
        </w:rPr>
        <w:t>Slavonski Brod</w:t>
      </w:r>
      <w:r>
        <w:t>, sudnica br. 78/III.</w:t>
      </w:r>
    </w:p>
    <w:p w:rsidRDefault="006903A5" w:rsidP="006903A5" w:rsidR="006903A5">
      <w:pPr>
        <w:jc w:val="both"/>
      </w:pPr>
    </w:p>
    <w:p w:rsidRDefault="006903A5" w:rsidP="006903A5" w:rsidR="006903A5">
      <w:pPr>
        <w:ind w:firstLine="1440"/>
        <w:jc w:val="both"/>
      </w:pPr>
      <w:r>
        <w:t xml:space="preserve">II  Nekretnine stečajnog dužnika iz točke I. ovoga zaključka prodaju se po utvrđenoj vrijednosti od </w:t>
      </w:r>
      <w:r w:rsidR="00EB64EF">
        <w:t>287.383,80</w:t>
      </w:r>
      <w:r>
        <w:t xml:space="preserve"> Kn koji iznos involvira porez na dodanu vrijednost.</w:t>
      </w:r>
    </w:p>
    <w:p w:rsidRDefault="006903A5" w:rsidP="006903A5" w:rsidR="006903A5">
      <w:pPr>
        <w:jc w:val="both"/>
      </w:pPr>
    </w:p>
    <w:p w:rsidRDefault="006903A5" w:rsidP="006903A5" w:rsidR="006903A5">
      <w:pPr>
        <w:jc w:val="both"/>
      </w:pPr>
      <w:r>
        <w:t xml:space="preserve">      </w:t>
      </w:r>
      <w:r>
        <w:tab/>
      </w:r>
      <w:r>
        <w:tab/>
        <w:t>Na navedenom ročištu nekretnine se ne mogu prodati ispod navedenih utvrđenih vrijednosti.</w:t>
      </w:r>
    </w:p>
    <w:p w:rsidRDefault="006903A5" w:rsidP="006903A5" w:rsidR="006903A5">
      <w:pPr>
        <w:jc w:val="both"/>
      </w:pPr>
    </w:p>
    <w:p w:rsidRDefault="006903A5" w:rsidP="006903A5" w:rsidR="006903A5">
      <w:pPr>
        <w:ind w:firstLine="708" w:left="708"/>
        <w:jc w:val="both"/>
      </w:pPr>
      <w:r>
        <w:t>III  Prodaja će se obaviti usmenom javnom dražbom.</w:t>
      </w:r>
    </w:p>
    <w:p w:rsidRDefault="006903A5" w:rsidP="006903A5" w:rsidR="006903A5">
      <w:pPr>
        <w:ind w:firstLine="708" w:left="708"/>
        <w:jc w:val="both"/>
      </w:pPr>
    </w:p>
    <w:p w:rsidRDefault="006903A5" w:rsidP="006903A5" w:rsidR="006903A5">
      <w:pPr>
        <w:ind w:firstLine="708" w:left="708"/>
        <w:jc w:val="both"/>
      </w:pPr>
    </w:p>
    <w:p w:rsidRDefault="00D62041" w:rsidP="006903A5" w:rsidR="006903A5">
      <w:pPr>
        <w:ind w:firstLine="708" w:left="708"/>
        <w:jc w:val="right"/>
        <w:rPr>
          <w:b/>
        </w:rPr>
      </w:pPr>
      <w:r>
        <w:rPr>
          <w:b/>
        </w:rPr>
        <w:lastRenderedPageBreak/>
        <w:t>Broj:7/St-803/2013-20</w:t>
      </w:r>
      <w:r w:rsidR="00427FC7">
        <w:rPr>
          <w:b/>
        </w:rPr>
        <w:t>1</w:t>
      </w:r>
    </w:p>
    <w:p w:rsidRDefault="006903A5" w:rsidP="006903A5" w:rsidR="006903A5">
      <w:pPr>
        <w:ind w:firstLine="708" w:left="708"/>
        <w:jc w:val="right"/>
      </w:pPr>
    </w:p>
    <w:p w:rsidRDefault="006903A5" w:rsidP="006903A5" w:rsidR="006903A5">
      <w:pPr>
        <w:jc w:val="both"/>
      </w:pPr>
    </w:p>
    <w:p w:rsidRDefault="006903A5" w:rsidP="006903A5" w:rsidR="006903A5">
      <w:pPr>
        <w:ind w:firstLine="708" w:left="708"/>
        <w:jc w:val="both"/>
      </w:pPr>
      <w:r>
        <w:t>IV  UVJETI PRODAJE:</w:t>
      </w:r>
    </w:p>
    <w:p w:rsidRDefault="006903A5" w:rsidP="006903A5" w:rsidR="006903A5">
      <w:pPr>
        <w:jc w:val="both"/>
      </w:pPr>
      <w:r>
        <w:t xml:space="preserve">                    </w:t>
      </w:r>
    </w:p>
    <w:p w:rsidRDefault="006903A5" w:rsidP="006903A5" w:rsidR="006903A5">
      <w:pPr>
        <w:ind w:firstLine="708"/>
        <w:jc w:val="both"/>
      </w:pPr>
      <w:r>
        <w:t xml:space="preserve">               - Prodaja se obavlja po načelu viđeno – kupljeno, te se naknadne pritužbe isključuju.</w:t>
      </w:r>
    </w:p>
    <w:p w:rsidRDefault="006903A5" w:rsidP="006903A5" w:rsidR="006903A5">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221-803-2013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6903A5" w:rsidP="006903A5" w:rsidR="006903A5">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6903A5" w:rsidP="006903A5" w:rsidR="006903A5">
      <w:pPr>
        <w:jc w:val="both"/>
      </w:pPr>
      <w:r>
        <w:t xml:space="preserve">                       - Druge pristojbe  odnosno eventualno druge poreze u svezi nekretnina  plaća kupac.</w:t>
      </w:r>
    </w:p>
    <w:p w:rsidRDefault="006903A5" w:rsidP="006903A5" w:rsidR="006903A5">
      <w:pPr>
        <w:jc w:val="both"/>
      </w:pPr>
    </w:p>
    <w:p w:rsidRDefault="006903A5" w:rsidP="006903A5" w:rsidR="006903A5">
      <w:pPr>
        <w:jc w:val="both"/>
      </w:pPr>
      <w:r>
        <w:t xml:space="preserve">         </w:t>
      </w:r>
      <w:r>
        <w:tab/>
      </w:r>
      <w:r>
        <w:tab/>
        <w:t xml:space="preserve">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6903A5" w:rsidP="006903A5" w:rsidR="006903A5">
      <w:pPr>
        <w:jc w:val="both"/>
      </w:pPr>
      <w:r>
        <w:t xml:space="preserve">                                      </w:t>
      </w:r>
    </w:p>
    <w:p w:rsidRDefault="006903A5" w:rsidP="006903A5" w:rsidR="006903A5">
      <w:pPr>
        <w:ind w:firstLine="1440"/>
        <w:jc w:val="both"/>
      </w:pPr>
      <w:r>
        <w:t xml:space="preserve">VI  Zainteresirane osobe mogu razgledati nekretnine i dokumentaciju vezanu uz nekretnine u vrijeme dogovoreno sa stečajnom upraviteljicom Almom </w:t>
      </w:r>
      <w:proofErr w:type="spellStart"/>
      <w:r>
        <w:t>Opačak</w:t>
      </w:r>
      <w:proofErr w:type="spellEnd"/>
      <w:r>
        <w:t xml:space="preserve">, </w:t>
      </w:r>
      <w:proofErr w:type="spellStart"/>
      <w:r>
        <w:t>dipl.iur</w:t>
      </w:r>
      <w:proofErr w:type="spellEnd"/>
      <w:r>
        <w:t>. iz Slavonskog Broda uz prethodni dogovor na telefon 091/531-8154.</w:t>
      </w:r>
    </w:p>
    <w:p w:rsidRDefault="006903A5" w:rsidP="006903A5" w:rsidR="006903A5">
      <w:pPr>
        <w:jc w:val="both"/>
      </w:pPr>
    </w:p>
    <w:p w:rsidRDefault="006903A5" w:rsidP="006903A5" w:rsidR="006903A5">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6903A5" w:rsidP="006903A5" w:rsidR="006903A5">
      <w:pPr>
        <w:jc w:val="both"/>
      </w:pPr>
    </w:p>
    <w:p w:rsidRDefault="006903A5" w:rsidP="006903A5" w:rsidR="006903A5">
      <w:pPr>
        <w:jc w:val="both"/>
      </w:pPr>
    </w:p>
    <w:p w:rsidRDefault="006903A5" w:rsidP="006903A5" w:rsidR="006903A5">
      <w:pPr>
        <w:jc w:val="center"/>
      </w:pPr>
      <w:r>
        <w:t>Obrazloženje</w:t>
      </w:r>
    </w:p>
    <w:p w:rsidRDefault="006903A5" w:rsidP="006903A5" w:rsidR="006903A5">
      <w:pPr>
        <w:jc w:val="both"/>
      </w:pPr>
    </w:p>
    <w:p w:rsidRDefault="006903A5" w:rsidP="006903A5" w:rsidR="006903A5">
      <w:pPr>
        <w:ind w:firstLine="1440"/>
        <w:jc w:val="both"/>
      </w:pPr>
      <w:r>
        <w:t xml:space="preserve">Na prijedlog stečajne  upraviteljice sud je donio pravomoćno rješenje o prodaji nekretnina navedenih u točci I. izreke ovog zaključka  poslovni broj St-803/2013-83 od 06. ožujka 2015. godine, a koje čine stečajnu masu stečajnog dužnika i na kojima postoji pravo odvojenog namirenja. </w:t>
      </w:r>
    </w:p>
    <w:p w:rsidRDefault="006903A5" w:rsidP="006903A5" w:rsidR="006903A5">
      <w:pPr>
        <w:ind w:firstLine="1440"/>
        <w:jc w:val="both"/>
      </w:pPr>
      <w:r>
        <w:t xml:space="preserve">Kako </w:t>
      </w:r>
      <w:r w:rsidR="00D62041">
        <w:t xml:space="preserve">trinaesta </w:t>
      </w:r>
      <w:r>
        <w:t xml:space="preserve">javna dražba za prodaju nekretnina nije uspjela valjalo je zakazati </w:t>
      </w:r>
      <w:r w:rsidR="00D62041">
        <w:t>četrnaestu</w:t>
      </w:r>
      <w:r>
        <w:t xml:space="preserve"> javnu dražbu, a početna cijena za prodaju predmetnih nekretnina u stečajnom postupku umanjena je za 5 % u odnosu na cijenu utvrđenu za </w:t>
      </w:r>
      <w:r w:rsidR="00D62041">
        <w:t>trinaestu</w:t>
      </w:r>
      <w:r>
        <w:t xml:space="preserve"> javnu dražbu, koje umanjenje cijene sud smatra opravdanim s obzirom na nedostatak interesa za kupnju predmetnih nekretnina. </w:t>
      </w:r>
    </w:p>
    <w:p w:rsidRDefault="006903A5" w:rsidP="006903A5" w:rsidR="006903A5">
      <w:pPr>
        <w:ind w:firstLine="1440"/>
        <w:jc w:val="both"/>
      </w:pPr>
    </w:p>
    <w:p w:rsidRDefault="006903A5" w:rsidP="006903A5" w:rsidR="006903A5">
      <w:pPr>
        <w:ind w:firstLine="1440"/>
        <w:jc w:val="both"/>
      </w:pPr>
    </w:p>
    <w:p w:rsidRDefault="006903A5" w:rsidP="006903A5" w:rsidR="006903A5">
      <w:pPr>
        <w:ind w:firstLine="1440"/>
        <w:jc w:val="both"/>
      </w:pPr>
    </w:p>
    <w:p w:rsidRDefault="006903A5" w:rsidP="006903A5" w:rsidR="006903A5">
      <w:pPr>
        <w:ind w:firstLine="1440"/>
        <w:jc w:val="both"/>
      </w:pPr>
    </w:p>
    <w:p w:rsidRDefault="00D62041" w:rsidP="006903A5" w:rsidR="006903A5">
      <w:pPr>
        <w:ind w:firstLine="1440"/>
        <w:jc w:val="right"/>
        <w:rPr>
          <w:b/>
        </w:rPr>
      </w:pPr>
      <w:r>
        <w:rPr>
          <w:b/>
        </w:rPr>
        <w:lastRenderedPageBreak/>
        <w:t>Broj:7/St-803/2013-20</w:t>
      </w:r>
      <w:r w:rsidR="00427FC7">
        <w:rPr>
          <w:b/>
        </w:rPr>
        <w:t>1</w:t>
      </w:r>
    </w:p>
    <w:p w:rsidRDefault="006903A5" w:rsidP="006903A5" w:rsidR="006903A5">
      <w:pPr>
        <w:ind w:firstLine="1440"/>
        <w:jc w:val="both"/>
      </w:pPr>
    </w:p>
    <w:p w:rsidRDefault="006903A5" w:rsidP="006903A5" w:rsidR="006903A5">
      <w:pPr>
        <w:jc w:val="both"/>
      </w:pP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25/13, 93/14  ), odlučeno kao u izreci zaključka.      </w:t>
      </w:r>
    </w:p>
    <w:p w:rsidRDefault="006903A5" w:rsidP="006903A5" w:rsidR="006903A5">
      <w:pPr>
        <w:jc w:val="both"/>
      </w:pPr>
    </w:p>
    <w:p w:rsidRDefault="006903A5" w:rsidP="006903A5" w:rsidR="006903A5">
      <w:pPr>
        <w:jc w:val="center"/>
      </w:pPr>
      <w:r>
        <w:t>U Slavonskom Brodu, 1</w:t>
      </w:r>
      <w:r w:rsidR="00D62041">
        <w:t>0</w:t>
      </w:r>
      <w:r>
        <w:t xml:space="preserve">. </w:t>
      </w:r>
      <w:r w:rsidR="00D62041">
        <w:t>svibnja</w:t>
      </w:r>
      <w:r>
        <w:t xml:space="preserve"> 2017. godine</w:t>
      </w:r>
    </w:p>
    <w:p w:rsidRDefault="006903A5" w:rsidP="006903A5" w:rsidR="006903A5">
      <w:pPr>
        <w:jc w:val="both"/>
      </w:pPr>
    </w:p>
    <w:p w:rsidRDefault="006903A5" w:rsidP="006903A5" w:rsidR="006903A5">
      <w:pPr>
        <w:jc w:val="both"/>
      </w:pPr>
    </w:p>
    <w:p w:rsidRDefault="006903A5" w:rsidP="006903A5" w:rsidR="006903A5">
      <w:pPr>
        <w:jc w:val="both"/>
      </w:pPr>
      <w:r>
        <w:t xml:space="preserve">                                                                                                             Stečajna sutkinja:</w:t>
      </w:r>
    </w:p>
    <w:p w:rsidRDefault="006903A5" w:rsidP="006903A5" w:rsidR="006903A5">
      <w:pPr>
        <w:jc w:val="both"/>
      </w:pPr>
      <w:r>
        <w:t xml:space="preserve">                                                                                                             </w:t>
      </w:r>
      <w:r w:rsidR="00B040AE">
        <w:t xml:space="preserve">    </w:t>
      </w:r>
      <w:r>
        <w:t>Mirna Vujčić</w:t>
      </w:r>
    </w:p>
    <w:p w:rsidRDefault="00B040AE" w:rsidP="00B040AE" w:rsidR="00B040AE">
      <w:pPr>
        <w:jc w:val="both"/>
      </w:pPr>
      <w:r>
        <w:t xml:space="preserve"> </w:t>
      </w:r>
      <w:r>
        <w:tab/>
      </w:r>
      <w:r>
        <w:tab/>
      </w:r>
      <w:r>
        <w:tab/>
      </w:r>
      <w:r>
        <w:tab/>
      </w:r>
      <w:r>
        <w:tab/>
      </w:r>
      <w:r>
        <w:tab/>
      </w:r>
      <w:r>
        <w:tab/>
      </w:r>
    </w:p>
    <w:p w:rsidRDefault="00B040AE" w:rsidP="006903A5" w:rsidR="00B040AE">
      <w:pPr>
        <w:jc w:val="both"/>
      </w:pPr>
    </w:p>
    <w:p w:rsidRDefault="006903A5" w:rsidP="006903A5" w:rsidR="006903A5">
      <w:pPr>
        <w:ind w:left="4248"/>
        <w:jc w:val="both"/>
      </w:pPr>
      <w:r>
        <w:t xml:space="preserve">          </w:t>
      </w:r>
    </w:p>
    <w:p w:rsidRDefault="006903A5" w:rsidP="006903A5" w:rsidR="006903A5">
      <w:pPr>
        <w:jc w:val="both"/>
      </w:pPr>
      <w:r>
        <w:t xml:space="preserve">                                  </w:t>
      </w:r>
    </w:p>
    <w:p w:rsidRDefault="006903A5" w:rsidP="006903A5" w:rsidR="006903A5">
      <w:pPr>
        <w:jc w:val="both"/>
      </w:pPr>
    </w:p>
    <w:p w:rsidRDefault="006903A5" w:rsidP="006903A5" w:rsidR="006903A5">
      <w:pPr>
        <w:jc w:val="both"/>
      </w:pPr>
      <w:r>
        <w:t xml:space="preserve">                                                </w:t>
      </w:r>
    </w:p>
    <w:p w:rsidRDefault="006903A5" w:rsidP="006903A5" w:rsidR="006903A5">
      <w:pPr>
        <w:jc w:val="both"/>
        <w:rPr>
          <w:sz w:val="20"/>
          <w:szCs w:val="20"/>
        </w:rPr>
      </w:pPr>
      <w:r>
        <w:rPr>
          <w:sz w:val="20"/>
          <w:szCs w:val="20"/>
        </w:rPr>
        <w:t xml:space="preserve">NAPUTAK O PRAVNOM LIJEKU:      </w:t>
      </w:r>
    </w:p>
    <w:p w:rsidRDefault="006903A5" w:rsidP="006903A5" w:rsidR="006903A5">
      <w:pPr>
        <w:jc w:val="both"/>
      </w:pPr>
      <w:r>
        <w:rPr>
          <w:sz w:val="20"/>
          <w:szCs w:val="20"/>
        </w:rPr>
        <w:t>Protiv ovog zaključka nije dopuštena žalba.</w:t>
      </w:r>
    </w:p>
    <w:p w:rsidRDefault="006903A5" w:rsidP="006903A5" w:rsidR="006903A5">
      <w:pPr>
        <w:jc w:val="both"/>
      </w:pPr>
    </w:p>
    <w:p w:rsidRDefault="006903A5" w:rsidP="006903A5" w:rsidR="006903A5">
      <w:pPr>
        <w:jc w:val="both"/>
      </w:pPr>
    </w:p>
    <w:p w:rsidRDefault="006903A5" w:rsidP="006903A5" w:rsidR="006903A5">
      <w:pPr>
        <w:jc w:val="both"/>
      </w:pPr>
    </w:p>
    <w:p w:rsidRDefault="006903A5" w:rsidP="006903A5" w:rsidR="006903A5">
      <w:pPr>
        <w:jc w:val="both"/>
      </w:pPr>
    </w:p>
    <w:p w:rsidRDefault="006903A5" w:rsidP="006903A5" w:rsidR="006903A5">
      <w:pPr>
        <w:jc w:val="both"/>
      </w:pPr>
    </w:p>
    <w:p w:rsidRDefault="006903A5" w:rsidP="006903A5" w:rsidR="006903A5">
      <w:pPr>
        <w:jc w:val="both"/>
      </w:pPr>
    </w:p>
    <w:p w:rsidRDefault="006903A5" w:rsidP="006903A5" w:rsidR="006903A5">
      <w:pPr>
        <w:jc w:val="both"/>
      </w:pPr>
    </w:p>
    <w:p w:rsidRDefault="006903A5" w:rsidP="006903A5" w:rsidR="006903A5">
      <w:pPr>
        <w:jc w:val="both"/>
      </w:pPr>
      <w:r>
        <w:t>DNA:</w:t>
      </w:r>
    </w:p>
    <w:p w:rsidRDefault="006903A5" w:rsidP="006903A5" w:rsidR="006903A5">
      <w:pPr>
        <w:jc w:val="both"/>
      </w:pPr>
      <w:r>
        <w:t>- objaviti na mrežnoj stranici e-Oglasna ploča sudova</w:t>
      </w:r>
    </w:p>
    <w:p w:rsidRDefault="006903A5" w:rsidP="006903A5" w:rsidR="006903A5">
      <w:pPr>
        <w:jc w:val="both"/>
      </w:pPr>
      <w:r>
        <w:t>- dostaviti stečajnoj upraviteljici radi objave u javnim glasilima</w:t>
      </w:r>
    </w:p>
    <w:p w:rsidRDefault="006903A5" w:rsidP="006903A5" w:rsidR="006903A5">
      <w:pPr>
        <w:jc w:val="both"/>
      </w:pPr>
    </w:p>
    <w:p w:rsidRDefault="006903A5" w:rsidP="006903A5" w:rsidR="006903A5">
      <w:pPr>
        <w:jc w:val="both"/>
      </w:pPr>
    </w:p>
    <w:p w:rsidRDefault="006903A5" w:rsidP="006903A5" w:rsidR="006903A5"/>
    <w:p w:rsidRDefault="00DB052E" w:rsidP="006903A5" w:rsidR="00DB052E" w:rsidRPr="006903A5"/>
    <w:sectPr w:rsidR="00DB052E" w:rsidRPr="006903A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03A5"/>
    <w:rsid w:val="00321F0E"/>
    <w:rsid w:val="00427FC7"/>
    <w:rsid w:val="0062645F"/>
    <w:rsid w:val="006903A5"/>
    <w:rsid w:val="00B040AE"/>
    <w:rsid w:val="00D62041"/>
    <w:rsid w:val="00DB052E"/>
    <w:rsid w:val="00EB64EF"/>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03A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903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03A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21F0E"/>
    <w:rPr>
      <w:color w:val="808080"/>
      <w:bdr w:space="0" w:sz="0" w:color="auto" w:val="none"/>
      <w:shd w:fill="auto" w:color="auto" w:val="clear"/>
    </w:rPr>
  </w:style>
  <w:style w:customStyle="true" w:styleId="eSPISCCParagraphDefaultFont" w:type="character">
    <w:name w:val="eSPIS_CC_Paragraph Default Font"/>
    <w:basedOn w:val="Zadanifontodlomka"/>
    <w:rsid w:val="00321F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1F0E"/>
    <w:rPr>
      <w:b/>
      <w:bdr w:space="0" w:sz="0" w:color="auto" w:val="none"/>
      <w:shd w:fill="FFFFCC" w:color="auto" w:val="clear"/>
      <w:lang w:val="hr-HR"/>
    </w:rPr>
  </w:style>
  <w:style w:customStyle="true" w:styleId="PozadinaSvijetloCrvena" w:type="character">
    <w:name w:val="Pozadina_SvijetloCrvena"/>
    <w:basedOn w:val="eSPISCCParagraphDefaultFont"/>
    <w:rsid w:val="00321F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1F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03A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903A5"/>
    <w:rPr>
      <w:rFonts w:ascii="Tahoma" w:cs="Tahoma" w:hAnsi="Tahoma"/>
      <w:sz w:val="16"/>
      <w:szCs w:val="16"/>
    </w:rPr>
  </w:style>
  <w:style w:customStyle="1" w:styleId="TekstbaloniaChar" w:type="character">
    <w:name w:val="Tekst balončića Char"/>
    <w:basedOn w:val="Zadanifontodlomka"/>
    <w:link w:val="Tekstbalonia"/>
    <w:uiPriority w:val="99"/>
    <w:semiHidden/>
    <w:rsid w:val="006903A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21F0E"/>
    <w:rPr>
      <w:color w:val="808080"/>
      <w:bdr w:color="auto" w:space="0" w:sz="0" w:val="none"/>
      <w:shd w:color="auto" w:fill="auto" w:val="clear"/>
    </w:rPr>
  </w:style>
  <w:style w:customStyle="1" w:styleId="eSPISCCParagraphDefaultFont" w:type="character">
    <w:name w:val="eSPIS_CC_Paragraph Default Font"/>
    <w:basedOn w:val="Zadanifontodlomka"/>
    <w:rsid w:val="00321F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1F0E"/>
    <w:rPr>
      <w:b/>
      <w:bdr w:color="auto" w:space="0" w:sz="0" w:val="none"/>
      <w:shd w:color="auto" w:fill="FFFFCC" w:val="clear"/>
      <w:lang w:val="hr-HR"/>
    </w:rPr>
  </w:style>
  <w:style w:customStyle="1" w:styleId="PozadinaSvijetloCrvena" w:type="character">
    <w:name w:val="Pozadina_SvijetloCrvena"/>
    <w:basedOn w:val="eSPISCCParagraphDefaultFont"/>
    <w:rsid w:val="00321F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1F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4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St-803/2013</izvorni_sadrzaj>
    <derivirana_varijabla naziv="DomainObject.Predmet.OznakaBroj_1">St-803/2013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kod Dubi, II , III u ref.</izvorni_sadrzaj>
    <derivirana_varijabla naziv="DomainObject.Predmet.PrimjedbaSuca_1">I  DIO spisa kod Dubi, II , III u ref.</derivirana_varijabla>
  </DomainObject.Predmet.PrimjedbaSuca>
  <DomainObject.Predmet.ProtustrankaFormated>
    <izvorni_sadrzaj>  BIZI d. o. o. za trgovinu, ugostiteljstvo i poslovne usluge, uvoz-izvoz, SLAVONSKI BROD</izvorni_sadrzaj>
    <derivirana_varijabla naziv="DomainObject.Predmet.ProtustrankaFormated_1">  BIZI d. o. o. za trgovinu, ugostiteljstvo i poslovne usluge, uvoz-izvoz, SLAVONSKI BROD</derivirana_varijabla>
  </DomainObject.Predmet.ProtustrankaFormated>
  <DomainObject.Predmet.ProtustrankaFormatedOIB>
    <izvorni_sadrzaj>  BIZI d. o. o. za trgovinu, ugostiteljstvo i poslovne usluge, uvoz-izvoz, SLAVONSKI BROD, OIB 69715618327</izvorni_sadrzaj>
    <derivirana_varijabla naziv="DomainObject.Predmet.ProtustrankaFormatedOIB_1">  BIZI d. o. o. za trgovinu, ugostiteljstvo i poslovne usluge, uvoz-izvoz, SLAVONSKI BROD, OIB 69715618327</derivirana_varijabla>
  </DomainObject.Predmet.ProtustrankaFormatedOIB>
  <DomainObject.Predmet.ProtustrankaFormatedWithAdress>
    <izvorni_sadrzaj> BIZI d. o. o. za trgovinu, ugostiteljstvo i poslovne usluge, uvoz-izvoz, SLAVONSKI BROD, Krste Frankopana 16, Slavonski Brod</izvorni_sadrzaj>
    <derivirana_varijabla naziv="DomainObject.Predmet.ProtustrankaFormatedWithAdress_1"> BIZI d. o. o. za trgovinu, ugostiteljstvo i poslovne usluge, uvoz-izvoz, SLAVONSKI BROD, Krste Frankopana 16, Slavonski Brod</derivirana_varijabla>
  </DomainObject.Predmet.ProtustrankaFormatedWithAdress>
  <DomainObject.Predmet.ProtustrankaFormatedWithAdressOIB>
    <izvorni_sadrzaj> BIZI d. o. o. za trgovinu, ugostiteljstvo i poslovne usluge, uvoz-izvoz, SLAVONSKI BROD, OIB 69715618327, Krste Frankopana 16, Slavonski Brod</izvorni_sadrzaj>
    <derivirana_varijabla naziv="DomainObject.Predmet.ProtustrankaFormatedWithAdressOIB_1"> BIZI d. o. o. za trgovinu, ugostiteljstvo i poslovne usluge, uvoz-izvoz, SLAVONSKI BROD, OIB 69715618327, Krste Frankopana 16, Slavonski Brod</derivirana_varijabla>
  </DomainObject.Predmet.ProtustrankaFormatedWithAdressOIB>
  <DomainObject.Predmet.ProtustrankaWithAdress>
    <izvorni_sadrzaj>BIZI d. o. o. za trgovinu, ugostiteljstvo i poslovne usluge, uvoz-izvoz, SLAVONSKI BROD Krste Frankopana 16, Slavonski Brod</izvorni_sadrzaj>
    <derivirana_varijabla naziv="DomainObject.Predmet.ProtustrankaWithAdress_1">BIZI d. o. o. za trgovinu, ugostiteljstvo i poslovne usluge, uvoz-izvoz, SLAVONSKI BROD Krste Frankopana 16, Slavonski Brod</derivirana_varijabla>
  </DomainObject.Predmet.ProtustrankaWithAdress>
  <DomainObject.Predmet.ProtustrankaWithAdressOIB>
    <izvorni_sadrzaj>BIZI d. o. o. za trgovinu, ugostiteljstvo i poslovne usluge, uvoz-izvoz, SLAVONSKI BROD, OIB 69715618327, Krste Frankopana 16, Slavonski Brod</izvorni_sadrzaj>
    <derivirana_varijabla naziv="DomainObject.Predmet.ProtustrankaWithAdressOIB_1">BIZI d. o. o. za trgovinu, ugostiteljstvo i poslovne usluge, uvoz-izvoz, SLAVONSKI BROD, OIB 69715618327, Krste Frankopana 16, Slavonski Brod</derivirana_varijabla>
  </DomainObject.Predmet.ProtustrankaWithAdressOIB>
  <DomainObject.Predmet.ProtustrankaNazivFormated>
    <izvorni_sadrzaj>BIZI d. o. o. za trgovinu, ugostiteljstvo i poslovne usluge, uvoz-izvoz, SLAVONSKI BROD</izvorni_sadrzaj>
    <derivirana_varijabla naziv="DomainObject.Predmet.ProtustrankaNazivFormated_1">BIZI d. o. o. za trgovinu, ugostiteljstvo i poslovne usluge, uvoz-izvoz, SLAVONSKI BROD</derivirana_varijabla>
  </DomainObject.Predmet.ProtustrankaNazivFormated>
  <DomainObject.Predmet.ProtustrankaNazivFormatedOIB>
    <izvorni_sadrzaj>BIZI d. o. o. za trgovinu, ugostiteljstvo i poslovne usluge, uvoz-izvoz, SLAVONSKI BROD, OIB 69715618327</izvorni_sadrzaj>
    <derivirana_varijabla naziv="DomainObject.Predmet.ProtustrankaNazivFormatedOIB_1">BIZI d. o. o. za trgovinu, ugostiteljstvo i poslovne usluge, uvoz-izvoz, SLAVONSKI BROD, OIB 69715618327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 FINA -Regionalni centar  Osijek Osijek</izvorni_sadrzaj>
    <derivirana_varijabla naziv="DomainObject.Predmet.StrankaWithAdress_1"> FINA -Regionalni centar  Osijek Osijek</derivirana_varijabla>
  </DomainObject.Predmet.StrankaWithAdress>
  <DomainObject.Predmet.StrankaWithAdressOIB>
    <izvorni_sadrzaj> FINA -Regionalni centar  Osijek, OIB 85821130368, Osijek</izvorni_sadrzaj>
    <derivirana_varijabla naziv="DomainObject.Predmet.StrankaWithAdressOIB_1"> FINA -Regionalni centar  Osijek, OIB 85821130368, Osijek</derivirana_varijabla>
  </DomainObject.Predmet.StrankaWithAdressOIB>
  <DomainObject.Predmet.StrankaNazivFormated>
    <izvorni_sadrzaj> FINA -Regionalni centar  Osijek</izvorni_sadrzaj>
    <derivirana_varijabla naziv="DomainObject.Predmet.StrankaNazivFormated_1"> FINA -Regionalni centar  Osijek</derivirana_varijabla>
  </DomainObject.Predmet.StrankaNazivFormated>
  <DomainObject.Predmet.StrankaNazivFormatedOIB>
    <izvorni_sadrzaj> FINA -Regionalni centar  Osijek, OIB 85821130368</izvorni_sadrzaj>
    <derivirana_varijabla naziv="DomainObject.Predmet.StrankaNazivFormatedOIB_1"> 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 FINA -Regionalni centar  Osijek</item>
    </izvorni_sadrzaj>
    <derivirana_varijabla naziv="DomainObject.Predmet.StrankaListFormated_1">
      <item> FINA -Regionalni centar  Osijek</item>
    </derivirana_varijabla>
  </DomainObject.Predmet.StrankaListFormated>
  <DomainObject.Predmet.StrankaListFormatedOIB>
    <izvorni_sadrzaj>
      <item> FINA -Regionalni centar  Osijek, OIB 85821130368</item>
    </izvorni_sadrzaj>
    <derivirana_varijabla naziv="DomainObject.Predmet.StrankaListFormatedOIB_1">
      <item> FINA -Regionalni centar  Osijek, OIB 85821130368</item>
    </derivirana_varijabla>
  </DomainObject.Predmet.StrankaListFormatedOIB>
  <DomainObject.Predmet.StrankaListFormatedWithAdress>
    <izvorni_sadrzaj>
      <item> FINA -Regionalni centar  Osijek, Osijek</item>
    </izvorni_sadrzaj>
    <derivirana_varijabla naziv="DomainObject.Predmet.StrankaListFormatedWithAdress_1">
      <item> FINA -Regionalni centar  Osijek, Osijek</item>
    </derivirana_varijabla>
  </DomainObject.Predmet.StrankaListFormatedWithAdress>
  <DomainObject.Predmet.StrankaListFormatedWithAdressOIB>
    <izvorni_sadrzaj>
      <item> FINA -Regionalni centar  Osijek, OIB 85821130368, Osijek</item>
    </izvorni_sadrzaj>
    <derivirana_varijabla naziv="DomainObject.Predmet.StrankaListFormatedWithAdressOIB_1">
      <item> FINA -Regionalni centar  Osijek, OIB 85821130368, Osijek</item>
    </derivirana_varijabla>
  </DomainObject.Predmet.StrankaListFormatedWithAdressOIB>
  <DomainObject.Predmet.StrankaListNazivFormated>
    <izvorni_sadrzaj>
      <item> FINA -Regionalni centar  Osijek</item>
    </izvorni_sadrzaj>
    <derivirana_varijabla naziv="DomainObject.Predmet.StrankaListNazivFormated_1">
      <item> FINA -Regionalni centar  Osijek</item>
    </derivirana_varijabla>
  </DomainObject.Predmet.StrankaListNazivFormated>
  <DomainObject.Predmet.StrankaListNazivFormatedOIB>
    <izvorni_sadrzaj>
      <item> FINA -Regionalni centar  Osijek, OIB 85821130368</item>
    </izvorni_sadrzaj>
    <derivirana_varijabla naziv="DomainObject.Predmet.StrankaListNazivFormatedOIB_1">
      <item> FINA -Regionalni centar  Osijek, OIB 85821130368</item>
    </derivirana_varijabla>
  </DomainObject.Predmet.StrankaListNazivFormatedOIB>
  <DomainObject.Predmet.ProtuStrankaListFormated>
    <izvorni_sadrzaj>
      <item>BIZI d. o. o. za trgovinu, ugostiteljstvo i poslovne usluge, uvoz-izvoz, SLAVONSKI BROD</item>
    </izvorni_sadrzaj>
    <derivirana_varijabla naziv="DomainObject.Predmet.ProtuStrankaListFormated_1">
      <item>BIZI d. o. o. za trgovinu, ugostiteljstvo i poslovne usluge, uvoz-izvoz, SLAVONSKI BROD</item>
    </derivirana_varijabla>
  </DomainObject.Predmet.ProtuStrankaListFormated>
  <DomainObject.Predmet.ProtuStrankaListFormatedOIB>
    <izvorni_sadrzaj>
      <item>BIZI d. o. o. za trgovinu, ugostiteljstvo i poslovne usluge, uvoz-izvoz, SLAVONSKI BROD, OIB 69715618327</item>
    </izvorni_sadrzaj>
    <derivirana_varijabla naziv="DomainObject.Predmet.ProtuStrankaListFormatedOIB_1">
      <item>BIZI d. o. o. za trgovinu, ugostiteljstvo i poslovne usluge, uvoz-izvoz, SLAVONSKI BROD, OIB 69715618327</item>
    </derivirana_varijabla>
  </DomainObject.Predmet.ProtuStrankaListFormatedOIB>
  <DomainObject.Predmet.ProtuStrankaListFormatedWithAdress>
    <izvorni_sadrzaj>
      <item>BIZI d. o. o. za trgovinu, ugostiteljstvo i poslovne usluge, uvoz-izvoz, SLAVONSKI BROD, Krste Frankopana 16, Slavonski Brod</item>
    </izvorni_sadrzaj>
    <derivirana_varijabla naziv="DomainObject.Predmet.ProtuStrankaListFormatedWithAdress_1">
      <item>BIZI d. o. o. za trgovinu, ugostiteljstvo i poslovne usluge, uvoz-izvoz, SLAVONSKI BROD, Krste Frankopana 16, Slavonski Brod</item>
    </derivirana_varijabla>
  </DomainObject.Predmet.ProtuStrankaListFormatedWithAdress>
  <DomainObject.Predmet.ProtuStrankaListFormatedWithAdressOIB>
    <izvorni_sadrzaj>
      <item>BIZI d. o. o. za trgovinu, ugostiteljstvo i poslovne usluge, uvoz-izvoz, SLAVONSKI BROD, OIB 69715618327, Krste Frankopana 16, Slavonski Brod</item>
    </izvorni_sadrzaj>
    <derivirana_varijabla naziv="DomainObject.Predmet.ProtuStrankaListFormatedWithAdressOIB_1">
      <item>BIZI d. o. o. za trgovinu, ugostiteljstvo i poslovne usluge, uvoz-izvoz, SLAVONSKI BROD, OIB 69715618327, Krste Frankopana 16, Slavonski Brod</item>
    </derivirana_varijabla>
  </DomainObject.Predmet.ProtuStrankaListFormatedWithAdressOIB>
  <DomainObject.Predmet.ProtuStrankaListNazivFormated>
    <izvorni_sadrzaj>
      <item>BIZI d. o. o. za trgovinu, ugostiteljstvo i poslovne usluge, uvoz-izvoz, SLAVONSKI BROD</item>
    </izvorni_sadrzaj>
    <derivirana_varijabla naziv="DomainObject.Predmet.ProtuStrankaListNazivFormated_1">
      <item>BIZI d. o. o. za trgovinu, ugostiteljstvo i poslovne usluge, uvoz-izvoz, SLAVONSKI BROD</item>
    </derivirana_varijabla>
  </DomainObject.Predmet.ProtuStrankaListNazivFormated>
  <DomainObject.Predmet.ProtuStrankaListNazivFormatedOIB>
    <izvorni_sadrzaj>
      <item>BIZI d. o. o. za trgovinu, ugostiteljstvo i poslovne usluge, uvoz-izvoz, SLAVONSKI BROD, OIB 69715618327</item>
    </izvorni_sadrzaj>
    <derivirana_varijabla naziv="DomainObject.Predmet.ProtuStrankaListNazivFormatedOIB_1">
      <item>BIZI d. o. o. za trgovinu, ugostiteljstvo i poslovne usluge, uvoz-izvoz, SLAVONSKI BROD, OIB 69715618327</item>
    </derivirana_varijabla>
  </DomainObject.Predmet.ProtuStrankaListNazivFormatedOIB>
  <DomainObject.Predmet.OstaliList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Formated>
  <DomainObject.Predmet.OstaliList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FormatedOIB>
  <DomainObject.Predmet.OstaliListFormatedWithAdress>
    <izvorni_sadrzaj>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izvorni_sadrzaj>
    <derivirana_varijabla naziv="DomainObject.Predmet.OstaliListFormatedWithAdress_1">
      <item>MARKO TOMAS, J. KOZARCA 9, 35000 Slavonski Brod</item>
      <item>Alma Opačak,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tem>Odvjetničko društvo Hanžeković &amp; Partneri društvo s ograničenom odgovornošću, Radnička Cesta 22, 10000 Zagreb</item>
      <item>Ivan Nožina</item>
      <item>Antonija Jurajić</item>
      <item>Juraj Rajić</item>
    </derivirana_varijabla>
  </DomainObject.Predmet.OstaliListFormatedWithAdress>
  <DomainObject.Predmet.OstaliListFormatedWithAdressOIB>
    <izvorni_sadrzaj>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izvorni_sadrzaj>
    <derivirana_varijabla naziv="DomainObject.Predmet.OstaliListFormatedWithAdressOIB_1">
      <item>MARKO TOMAS, J. KOZARCA 9, 35000 Slavonski Brod</item>
      <item>Alma Opačak, OIB 36068029114, A. Cesarca, 35000 Slavonski Brod</item>
      <item>Vesna Lazarić, Naselje Slavonija II 4/2, 35000 Slavonski Brod</item>
      <item>Ružica Zmaić, predstavnica, Naselje Slavonija I 1/1,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tem>Odvjetničko društvo Hanžeković &amp; Partneri društvo s ograničenom odgovornošću, OIB 85127306373, Radnička Cesta 22, 10000 Zagreb</item>
      <item>Ivan Nožina</item>
      <item>Antonija Jurajić</item>
      <item>Juraj Rajić</item>
    </derivirana_varijabla>
  </DomainObject.Predmet.OstaliListFormatedWithAdressOIB>
  <DomainObject.Predmet.OstaliListNazivFormated>
    <izvorni_sadrzaj>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OstaliListNazivFormated_1">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OstaliListNazivFormated>
  <DomainObject.Predmet.OstaliListNazivFormatedOIB>
    <izvorni_sadrzaj>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izvorni_sadrzaj>
    <derivirana_varijabla naziv="DomainObject.Predmet.OstaliListNazivFormatedOIB_1">
      <item>MARKO TOMAS</item>
      <item>Alma Opačak, OIB 36068029114</item>
      <item>Vesna Lazarić</item>
      <item>Ružica Zmaić, predstavnica</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tem>Odvjetničko društvo Hanžeković &amp; Partneri društvo s ograničenom odgovornošću, OIB 85127306373</item>
      <item>Ivan Nožina</item>
      <item>Antonija Jurajić</item>
      <item>Juraj Rajić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 FINA -Regionalni centar  Osijek</izvorni_sadrzaj>
    <derivirana_varijabla naziv="DomainObject.Predmet.StrankaIDrugi_1"> FINA -Regionalni centar  Osijek</derivirana_varijabla>
  </DomainObject.Predmet.StrankaIDrugi>
  <DomainObject.Predmet.ProtustrankaIDrugi>
    <izvorni_sadrzaj>BIZI d. o. o. za trgovinu, ugostiteljstvo i poslovne usluge, uvoz-izvoz, SLAVONSKI BROD</izvorni_sadrzaj>
    <derivirana_varijabla naziv="DomainObject.Predmet.ProtustrankaIDrugi_1">BIZI d. o. o. za trgovinu, ugostiteljstvo i poslovne usluge, uvoz-izvoz, SLAVONSKI BROD</derivirana_varijabla>
  </DomainObject.Predmet.ProtustrankaIDrugi>
  <DomainObject.Predmet.StrankaIDrugiAdressOIB>
    <izvorni_sadrzaj> FINA -Regionalni centar  Osijek, OIB 85821130368, Osijek</izvorni_sadrzaj>
    <derivirana_varijabla naziv="DomainObject.Predmet.StrankaIDrugiAdressOIB_1"> FINA -Regionalni centar  Osijek, OIB 85821130368, Osijek</derivirana_varijabla>
  </DomainObject.Predmet.StrankaIDrugiAdressOIB>
  <DomainObject.Predmet.ProtustrankaIDrugiAdressOIB>
    <izvorni_sadrzaj>BIZI d. o. o. za trgovinu, ugostiteljstvo i poslovne usluge, uvoz-izvoz, SLAVONSKI BROD, OIB 69715618327, Krste Frankopana 16, Slavonski Brod</izvorni_sadrzaj>
    <derivirana_varijabla naziv="DomainObject.Predmet.ProtustrankaIDrugiAdressOIB_1">BIZI d. o. o. za trgovinu, ugostiteljstvo i poslovne usluge, uvoz-izvoz, SLAVONSKI BROD, OIB 69715618327, Krste Frankopana 16,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izvorni_sadrzaj>
    <derivirana_varijabla naziv="DomainObject.Predmet.SudioniciListNaziv_1">
      <item>BIZI d. o. o. za trgovinu, ugostiteljstvo i poslovne usluge, uvoz-izvoz, SLAVONSKI BROD</item>
      <item> FINA -Regionalni centar  Osijek</item>
      <item>MARKO TOMAS</item>
      <item>Alma Opačak</item>
      <item>Vesna Lazarić</item>
      <item>Ružica Zmaić, predstavnica</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tem>Odvjetničko društvo Hanžeković &amp; Partneri društvo s ograničenom odgovornošću</item>
      <item>Ivan Nožina</item>
      <item>Antonija Jurajić</item>
      <item>Juraj Rajić</item>
    </derivirana_varijabla>
  </DomainObject.Predmet.SudioniciListNaziv>
  <DomainObject.Predmet.SudioniciListAdressOIB>
    <izvorni_sadrzaj>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izvorni_sadrzaj>
    <derivirana_varijabla naziv="DomainObject.Predmet.SudioniciListAdressOIB_1">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tem>Odvjetničko društvo Hanžeković &amp; Partneri društvo s ograničenom odgovornošću, OIB 85127306373, Radnička Cesta 22,10000 Zagreb</item>
      <item>Ivan Nožina</item>
      <item>Antonija Jurajić</item>
      <item>Juraj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izvorni_sadrzaj>
    <derivirana_varijabla naziv="DomainObject.Predmet.SudioniciListNazivOIB_1">
      <item>, OIB 69715618327</item>
      <item>, OIB 85821130368</item>
      <item>, OIB null</item>
      <item>, OIB 36068029114</item>
      <item>, OIB null</item>
      <item>, OIB null</item>
      <item>, OIB null</item>
      <item>, OIB null</item>
      <item>, OIB null</item>
      <item>, OIB null</item>
      <item>, OIB null</item>
      <item>, OIB null</item>
      <item>, OIB null</item>
      <item>, OIB 83194660110</item>
      <item>, OIB null</item>
      <item>, OIB null</item>
      <item>, OIB 92209421809</item>
      <item>, OIB 85127306373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749</properties:Words>
  <properties:Characters>4189</properties:Characters>
  <properties:Lines>130</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2017-05-10T06:20:00Z</dcterms:created>
  <dc:creator>wsadmin</dc:creator>
  <cp:lastModifiedBy>wsadmin</cp:lastModifiedBy>
  <cp:lastPrinted>2017-05-10T07:45:00Z</cp:lastPrinted>
  <dcterms:modified xmlns:xsi="http://www.w3.org/2001/XMLSchema-instance" xsi:type="dcterms:W3CDTF">2017-05-10T08:05:00Z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