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fef7" w14:paraId="ccbfef7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 xml:space="preserve">Zagreb, </w:t>
            </w:r>
            <w:proofErr w:type="spellStart"/>
            <w:r w:rsidRPr="001D5467">
              <w:t>Amruševa</w:t>
            </w:r>
            <w:proofErr w:type="spellEnd"/>
            <w:r w:rsidRPr="001D5467">
              <w:t xml:space="preserve"> 2/II</w:t>
            </w:r>
          </w:p>
        </w:tc>
      </w:tr>
    </w:tbl>
    <w:p w:rsidRDefault="00EC6F96" w:rsidP="00EC6F96" w:rsidR="00EC6F96">
      <w:pPr>
        <w:tabs>
          <w:tab w:pos="180" w:val="left"/>
          <w:tab w:pos="4251" w:val="center"/>
        </w:tabs>
        <w:jc w:val="right"/>
      </w:pPr>
    </w:p>
    <w:p w:rsidRDefault="00A55610" w:rsidP="00EC6F96" w:rsidR="00EC6F96">
      <w:pPr>
        <w:tabs>
          <w:tab w:pos="180" w:val="left"/>
          <w:tab w:pos="4251" w:val="center"/>
        </w:tabs>
        <w:jc w:val="right"/>
      </w:pPr>
      <w:r>
        <w:t>89</w:t>
      </w:r>
      <w:r w:rsidR="00EC6F96" w:rsidRPr="00F95A43">
        <w:t>. St-</w:t>
      </w:r>
      <w:r w:rsidR="00FD34D2">
        <w:t>2179</w:t>
      </w:r>
      <w:r w:rsidR="00D4265F">
        <w:t>/16</w:t>
      </w:r>
      <w:r>
        <w:t>-</w:t>
      </w:r>
      <w:r w:rsidR="00730952">
        <w:t>25</w:t>
      </w:r>
    </w:p>
    <w:p w:rsidRDefault="00EC6F96" w:rsidP="00EC6F96" w:rsidR="00EC6F96" w:rsidRPr="00F95A43">
      <w:pPr>
        <w:tabs>
          <w:tab w:pos="180" w:val="left"/>
          <w:tab w:pos="4251" w:val="center"/>
        </w:tabs>
        <w:jc w:val="right"/>
      </w:pPr>
    </w:p>
    <w:p w:rsidRDefault="00EC6F96" w:rsidP="00EC6F96" w:rsidR="00EC6F96" w:rsidRPr="00F95A43">
      <w:pPr>
        <w:tabs>
          <w:tab w:pos="180" w:val="left"/>
          <w:tab w:pos="4251" w:val="center"/>
        </w:tabs>
        <w:jc w:val="center"/>
      </w:pPr>
      <w:r w:rsidRPr="00F95A43">
        <w:t>R E P U B L I K A  H R V A T S K A</w:t>
      </w:r>
    </w:p>
    <w:p w:rsidRDefault="00BB3D5B" w:rsidP="00EC6F96" w:rsidR="00BB3D5B">
      <w:pPr>
        <w:ind w:firstLine="660" w:left="2880"/>
      </w:pPr>
    </w:p>
    <w:p w:rsidRDefault="00BB3D5B" w:rsidP="00EC6F96" w:rsidR="00EC6F96" w:rsidRPr="00F95A43">
      <w:pPr>
        <w:ind w:firstLine="660" w:left="2880"/>
      </w:pPr>
      <w:r>
        <w:t>Z A K LJ U Č A K</w:t>
      </w:r>
    </w:p>
    <w:p w:rsidRDefault="00EC6F96" w:rsidP="00EC6F96" w:rsidR="00EC6F96" w:rsidRPr="00F95A43">
      <w:pPr>
        <w:jc w:val="center"/>
        <w:rPr>
          <w:b/>
        </w:rPr>
      </w:pPr>
    </w:p>
    <w:p w:rsidRDefault="00FD34D2" w:rsidP="00FD34D2" w:rsidR="00FD34D2">
      <w:pPr>
        <w:ind w:firstLine="720"/>
        <w:jc w:val="both"/>
      </w:pPr>
      <w: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SIGMUND d.o.o., OIB 13913206926, Zagreb, </w:t>
      </w:r>
      <w:proofErr w:type="spellStart"/>
      <w:r>
        <w:t>Ljubinkovac</w:t>
      </w:r>
      <w:proofErr w:type="spellEnd"/>
      <w:r>
        <w:t xml:space="preserve"> Stube 3, 31. listopada 2018.,</w:t>
      </w:r>
    </w:p>
    <w:p w:rsidRDefault="00755136" w:rsidP="00755136" w:rsidR="00755136" w:rsidRPr="002519C3">
      <w:pPr>
        <w:jc w:val="both"/>
        <w:rPr>
          <w:b/>
          <w:sz w:val="40"/>
          <w:szCs w:val="40"/>
        </w:rPr>
      </w:pPr>
    </w:p>
    <w:p w:rsidRDefault="00755136" w:rsidP="00755136" w:rsidR="00755136" w:rsidRPr="00A55610">
      <w:pPr>
        <w:jc w:val="center"/>
      </w:pPr>
      <w:r w:rsidRPr="00A55610">
        <w:t xml:space="preserve">z a k </w:t>
      </w:r>
      <w:proofErr w:type="spellStart"/>
      <w:r w:rsidRPr="00A55610">
        <w:t>lj</w:t>
      </w:r>
      <w:proofErr w:type="spellEnd"/>
      <w:r w:rsidRPr="00A55610">
        <w:t xml:space="preserve"> u č i o   j e</w:t>
      </w:r>
    </w:p>
    <w:p w:rsidRDefault="00755136" w:rsidP="00755136" w:rsidR="00755136" w:rsidRPr="0007677D">
      <w:pPr>
        <w:jc w:val="both"/>
      </w:pPr>
    </w:p>
    <w:p w:rsidRDefault="00730952" w:rsidP="002A7D29" w:rsidR="00730952" w:rsidRPr="00730952">
      <w:pPr>
        <w:ind w:firstLine="708"/>
        <w:jc w:val="both"/>
      </w:pPr>
      <w:r>
        <w:t>P</w:t>
      </w:r>
      <w:r w:rsidR="00135FA9">
        <w:t>oziva se</w:t>
      </w:r>
      <w:r w:rsidR="00FD34D2">
        <w:t xml:space="preserve"> </w:t>
      </w:r>
      <w:r w:rsidR="008E3207">
        <w:t xml:space="preserve">privremena </w:t>
      </w:r>
      <w:r w:rsidR="00FD34D2">
        <w:t>stečajna</w:t>
      </w:r>
      <w:r w:rsidR="00135FA9">
        <w:t xml:space="preserve"> upravitelj</w:t>
      </w:r>
      <w:r w:rsidR="00FD34D2">
        <w:t>ica</w:t>
      </w:r>
      <w:r w:rsidR="00135FA9" w:rsidRPr="00135FA9">
        <w:t xml:space="preserve"> </w:t>
      </w:r>
      <w:r w:rsidR="008E3207">
        <w:rPr>
          <w:color w:themeColor="text1" w:val="000000"/>
        </w:rPr>
        <w:t xml:space="preserve">Marija </w:t>
      </w:r>
      <w:proofErr w:type="spellStart"/>
      <w:r w:rsidR="008E3207">
        <w:rPr>
          <w:color w:themeColor="text1" w:val="000000"/>
        </w:rPr>
        <w:t>Tomeš</w:t>
      </w:r>
      <w:proofErr w:type="spellEnd"/>
      <w:r w:rsidR="00A55610" w:rsidRPr="00730952">
        <w:t>,</w:t>
      </w:r>
      <w:r w:rsidRPr="00730952">
        <w:t xml:space="preserve"> temeljem čl. 91. st. 3. Stečajnog zakona („Narodne </w:t>
      </w:r>
      <w:r>
        <w:t xml:space="preserve">novine“ broj: 71/15, dalje: </w:t>
      </w:r>
      <w:r w:rsidRPr="00730952">
        <w:t xml:space="preserve">SZ) </w:t>
      </w:r>
      <w:r w:rsidR="00B313AC" w:rsidRPr="00730952">
        <w:t xml:space="preserve"> </w:t>
      </w:r>
      <w:r w:rsidR="00A55610" w:rsidRPr="00730952">
        <w:t>u roku</w:t>
      </w:r>
      <w:r>
        <w:t xml:space="preserve"> osam</w:t>
      </w:r>
      <w:r w:rsidR="00135FA9" w:rsidRPr="00730952">
        <w:t xml:space="preserve"> dana</w:t>
      </w:r>
      <w:r w:rsidRPr="00730952">
        <w:t xml:space="preserve"> od dostave ovog zaključka</w:t>
      </w:r>
      <w:r>
        <w:t xml:space="preserve">, </w:t>
      </w:r>
      <w:r w:rsidR="00135FA9" w:rsidRPr="00730952">
        <w:t>pisano se očitovati o razlozima</w:t>
      </w:r>
      <w:r w:rsidRPr="00730952">
        <w:t xml:space="preserve"> ne postupanja po nalogu suda iz</w:t>
      </w:r>
      <w:r>
        <w:t xml:space="preserve"> rješenja od 30. kolovoza 2018., odnosno o razlozima ne podnošenja pisanog izvješća </w:t>
      </w:r>
      <w:r w:rsidRPr="00FD0362">
        <w:t>u kojem će iznijeti svoje stručno mišljenje o tome postoji li kod dužnika i nadalje stečajni razlog, utvrditi imovinu stečajnog dužnika i njenu vrijednost,</w:t>
      </w:r>
      <w:r w:rsidRPr="00730952">
        <w:t xml:space="preserve"> </w:t>
      </w:r>
      <w:r w:rsidRPr="00FD0362">
        <w:t>stanje obveza stečajnog dužnika, zatim je li</w:t>
      </w:r>
      <w:r>
        <w:t xml:space="preserve"> imovina stečajnog dužnika </w:t>
      </w:r>
      <w:r w:rsidRPr="00FD0362">
        <w:t>dovoljna za namirenje troškova stečajnog postupka te koliki je iznos predvidivih troškova prethodnog i stečajnog postupka.</w:t>
      </w:r>
    </w:p>
    <w:p w:rsidRDefault="00730952" w:rsidP="002A7D29" w:rsidR="00730952">
      <w:pPr>
        <w:ind w:firstLine="708"/>
        <w:jc w:val="both"/>
        <w:rPr>
          <w:color w:val="FF0000"/>
        </w:rPr>
      </w:pPr>
    </w:p>
    <w:p w:rsidRDefault="002A7D29" w:rsidP="005D1E68" w:rsidR="002A7D29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FD34D2">
        <w:t>31</w:t>
      </w:r>
      <w:r w:rsidR="002F62A9">
        <w:t>.</w:t>
      </w:r>
      <w:r w:rsidR="00A55610">
        <w:t xml:space="preserve"> </w:t>
      </w:r>
      <w:r w:rsidR="00FD34D2">
        <w:t>listopada</w:t>
      </w:r>
      <w:r w:rsidR="002F62A9">
        <w:t xml:space="preserve"> </w:t>
      </w:r>
      <w:r w:rsidRPr="001D5467">
        <w:t>201</w:t>
      </w:r>
      <w:r w:rsidR="00A55610">
        <w:t>8</w:t>
      </w:r>
      <w:r w:rsidRPr="001D5467">
        <w:t>.</w:t>
      </w:r>
    </w:p>
    <w:p w:rsidRDefault="00BB3D5B" w:rsidP="000C4ABF" w:rsidR="00BB3D5B">
      <w:pPr>
        <w:ind w:firstLine="720" w:left="3600"/>
        <w:jc w:val="right"/>
      </w:pP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</w:t>
      </w:r>
      <w:r w:rsidR="00A55610">
        <w:t>Nikolina Dorić Hadžisejdić</w:t>
      </w:r>
      <w:r w:rsidR="00126161">
        <w:t>, v.r.</w:t>
      </w:r>
    </w:p>
    <w:p w:rsidRDefault="00BB3D5B" w:rsidP="002300E7" w:rsidR="00BB3D5B">
      <w:pPr>
        <w:jc w:val="both"/>
      </w:pPr>
    </w:p>
    <w:p w:rsidRDefault="00BB3D5B" w:rsidP="002300E7" w:rsidR="00BB3D5B">
      <w:pPr>
        <w:jc w:val="both"/>
      </w:pP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>Protiv zaključka žalba nije dopuštena (čl</w:t>
      </w:r>
      <w:r w:rsidR="00A55610">
        <w:t xml:space="preserve">. </w:t>
      </w:r>
      <w:r>
        <w:t>19. st</w:t>
      </w:r>
      <w:r w:rsidR="00A55610">
        <w:t>.</w:t>
      </w:r>
      <w:r>
        <w:t xml:space="preserve"> 7. SZ-a)</w:t>
      </w:r>
    </w:p>
    <w:p w:rsidRDefault="007108DB" w:rsidP="007108DB" w:rsidR="007108DB">
      <w:pPr>
        <w:tabs>
          <w:tab w:pos="720" w:val="left"/>
        </w:tabs>
        <w:jc w:val="both"/>
      </w:pPr>
    </w:p>
    <w:p w:rsidRDefault="00126161" w:rsidP="007B64C7" w:rsidR="00126161">
      <w:pPr>
        <w:ind w:firstLine="708" w:left="3540"/>
        <w:jc w:val="right"/>
      </w:pPr>
    </w:p>
    <w:p w:rsidRDefault="00126161" w:rsidP="007B64C7" w:rsidR="0012616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26161" w:rsidP="007B64C7" w:rsidR="00126161">
      <w:pPr>
        <w:ind w:firstLine="708" w:left="3540"/>
        <w:jc w:val="right"/>
      </w:pPr>
      <w:r>
        <w:t xml:space="preserve">                                       Valentina Gabud</w:t>
      </w:r>
    </w:p>
    <w:p w:rsidRDefault="007108DB" w:rsidP="00D4265F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</w:p>
    <w:sectPr w:rsidSect="001D2443" w:rsidR="007108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D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14AC6">
      <w:t>689/16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D5B" w:rsidR="00BB3D5B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3F2761"/>
    <w:multiLevelType w:val="hybridMultilevel"/>
    <w:tmpl w:val="C72A0D4A"/>
    <w:lvl w:tplc="57B29F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0"/>
  </w:num>
  <w:num w:numId="5">
    <w:abstractNumId w:val="24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4"/>
  </w:num>
  <w:num w:numId="15">
    <w:abstractNumId w:val="14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9"/>
  </w:num>
  <w:num w:numId="22">
    <w:abstractNumId w:val="23"/>
  </w:num>
  <w:num w:numId="23">
    <w:abstractNumId w:val="6"/>
  </w:num>
  <w:num w:numId="24">
    <w:abstractNumId w:val="22"/>
  </w:num>
  <w:num w:numId="25">
    <w:abstractNumId w:val="3"/>
  </w:num>
  <w:num w:numId="26">
    <w:abstractNumId w:val="21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21"/>
  </w:num>
  <w:num w:numId="2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257A8"/>
    <w:rsid w:val="00126161"/>
    <w:rsid w:val="00131C65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2F24"/>
    <w:rsid w:val="002A3294"/>
    <w:rsid w:val="002A3E6A"/>
    <w:rsid w:val="002A7D29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2F62A9"/>
    <w:rsid w:val="00300E97"/>
    <w:rsid w:val="00300EBC"/>
    <w:rsid w:val="0030121C"/>
    <w:rsid w:val="003022D4"/>
    <w:rsid w:val="00306228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170A"/>
    <w:rsid w:val="005F2A4A"/>
    <w:rsid w:val="005F3E59"/>
    <w:rsid w:val="005F4336"/>
    <w:rsid w:val="005F512B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1199"/>
    <w:rsid w:val="006776F8"/>
    <w:rsid w:val="00682EEA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08DB"/>
    <w:rsid w:val="00712029"/>
    <w:rsid w:val="0071416B"/>
    <w:rsid w:val="00715C0A"/>
    <w:rsid w:val="0072164D"/>
    <w:rsid w:val="0072602F"/>
    <w:rsid w:val="00730952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E3207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291D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5610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3AC"/>
    <w:rsid w:val="00B402F7"/>
    <w:rsid w:val="00B415CA"/>
    <w:rsid w:val="00B4270B"/>
    <w:rsid w:val="00B42F73"/>
    <w:rsid w:val="00B445EC"/>
    <w:rsid w:val="00B465E2"/>
    <w:rsid w:val="00B5356F"/>
    <w:rsid w:val="00B53E58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3D5B"/>
    <w:rsid w:val="00BB520F"/>
    <w:rsid w:val="00BC0361"/>
    <w:rsid w:val="00BC03E2"/>
    <w:rsid w:val="00BC5F03"/>
    <w:rsid w:val="00BC6EF1"/>
    <w:rsid w:val="00BD0A38"/>
    <w:rsid w:val="00BD55B6"/>
    <w:rsid w:val="00BE42B4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2A8B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265F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C6F96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34D2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St-2179/2016</izvorni_sadrzaj>
    <derivirana_varijabla naziv="DomainObject.Predmet.OznakaBroj_1">St-2179/2016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SIGMUND d.o.o. zastupanog po punomoćniku DARKO SIGMUND</izvorni_sadrzaj>
    <derivirana_varijabla naziv="DomainObject.Predmet.ProtustrankaFormated_1">  SIGMUND d.o.o. zastupanog po punomoćniku DARKO SIGMUND</derivirana_varijabla>
  </DomainObject.Predmet.ProtustrankaFormated>
  <DomainObject.Predmet.ProtustrankaFormatedOIB>
    <izvorni_sadrzaj>  SIGMUND d.o.o., OIB 13913206926 zastupanog po punomoćniku DARKO SIGMUND</izvorni_sadrzaj>
    <derivirana_varijabla naziv="DomainObject.Predmet.ProtustrankaFormatedOIB_1">  SIGMUND d.o.o., OIB 13913206926 zastupanog po punomoćniku DARKO SIGMUND</derivirana_varijabla>
  </DomainObject.Predmet.ProtustrankaFormatedOIB>
  <DomainObject.Predmet.ProtustrankaFormatedWithAdress>
    <izvorni_sadrzaj> SIGMUND d.o.o., Ljubinkovac Stube 3, 10000 Zagreb zastupanog po punomoćniku DARKO SIGMUND</izvorni_sadrzaj>
    <derivirana_varijabla naziv="DomainObject.Predmet.ProtustrankaFormatedWithAdress_1"> SIGMUND d.o.o., Ljubinkovac Stube 3, 10000 Zagreb zastupanog po punomoćniku DARKO SIGMUND</derivirana_varijabla>
  </DomainObject.Predmet.ProtustrankaFormatedWithAdress>
  <DomainObject.Predmet.ProtustrankaFormatedWithAdressOIB>
    <izvorni_sadrzaj> SIGMUND d.o.o., OIB 13913206926, Ljubinkovac Stube 3, 10000 Zagreb zastupanog po punomoćniku DARKO SIGMUND</izvorni_sadrzaj>
    <derivirana_varijabla naziv="DomainObject.Predmet.ProtustrankaFormatedWithAdressOIB_1"> SIGMUND d.o.o., OIB 13913206926, Ljubinkovac Stube 3, 10000 Zagreb zastupanog po punomoćniku DARKO SIGMUND</derivirana_varijabla>
  </DomainObject.Predmet.ProtustrankaFormatedWithAdressOIB>
  <DomainObject.Predmet.ProtustrankaWithAdress>
    <izvorni_sadrzaj>SIGMUND d.o.o. Ljubinkovac Stube 3, 10000 Zagreb</izvorni_sadrzaj>
    <derivirana_varijabla naziv="DomainObject.Predmet.ProtustrankaWithAdress_1">SIGMUND d.o.o. Ljubinkovac Stube 3, 10000 Zagreb</derivirana_varijabla>
  </DomainObject.Predmet.ProtustrankaWithAdress>
  <DomainObject.Predmet.ProtustrankaWithAdressOIB>
    <izvorni_sadrzaj>SIGMUND d.o.o., OIB 13913206926, Ljubinkovac Stube 3, 10000 Zagreb</izvorni_sadrzaj>
    <derivirana_varijabla naziv="DomainObject.Predmet.ProtustrankaWithAdressOIB_1">SIGMUND d.o.o., OIB 13913206926, Ljubinkovac Stube 3, 10000 Zagreb</derivirana_varijabla>
  </DomainObject.Predmet.ProtustrankaWithAdressOIB>
  <DomainObject.Predmet.ProtustrankaNazivFormated>
    <izvorni_sadrzaj>SIGMUND d.o.o.</izvorni_sadrzaj>
    <derivirana_varijabla naziv="DomainObject.Predmet.ProtustrankaNazivFormated_1">SIGMUND d.o.o.</derivirana_varijabla>
  </DomainObject.Predmet.ProtustrankaNazivFormated>
  <DomainObject.Predmet.ProtustrankaNazivFormatedOIB>
    <izvorni_sadrzaj>SIGMUND d.o.o., OIB 13913206926</izvorni_sadrzaj>
    <derivirana_varijabla naziv="DomainObject.Predmet.ProtustrankaNazivFormatedOIB_1">SIGMUND d.o.o., OIB 13913206926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SIGMUND d.o.o. zastupanog po punomoćniku DARKO SIGMUND</item>
    </izvorni_sadrzaj>
    <derivirana_varijabla naziv="DomainObject.Predmet.ProtuStrankaListFormated_1">
      <item>SIGMUND d.o.o. zastupanog po punomoćniku DARKO SIGMUND</item>
    </derivirana_varijabla>
  </DomainObject.Predmet.ProtuStrankaListFormated>
  <DomainObject.Predmet.ProtuStrankaListFormatedOIB>
    <izvorni_sadrzaj>
      <item>SIGMUND d.o.o., OIB 13913206926 zastupanog po punomoćniku DARKO SIGMUND</item>
    </izvorni_sadrzaj>
    <derivirana_varijabla naziv="DomainObject.Predmet.ProtuStrankaListFormatedOIB_1">
      <item>SIGMUND d.o.o., OIB 13913206926 zastupanog po punomoćniku DARKO SIGMUND</item>
    </derivirana_varijabla>
  </DomainObject.Predmet.ProtuStrankaListFormatedOIB>
  <DomainObject.Predmet.ProtuStrankaListFormatedWithAdress>
    <izvorni_sadrzaj>
      <item>SIGMUND d.o.o., Ljubinkovac Stube 3, 10000 Zagreb zastupanog po punomoćniku DARKO SIGMUND</item>
    </izvorni_sadrzaj>
    <derivirana_varijabla naziv="DomainObject.Predmet.ProtuStrankaListFormatedWithAdress_1">
      <item>SIGMUND d.o.o., Ljubinkovac Stube 3, 10000 Zagreb zastupanog po punomoćniku DARKO SIGMUND</item>
    </derivirana_varijabla>
  </DomainObject.Predmet.ProtuStrankaListFormatedWithAdress>
  <DomainObject.Predmet.ProtuStrankaListFormatedWithAdressOIB>
    <izvorni_sadrzaj>
      <item>SIGMUND d.o.o., OIB 13913206926, Ljubinkovac Stube 3, 10000 Zagreb zastupanog po punomoćniku DARKO SIGMUND</item>
    </izvorni_sadrzaj>
    <derivirana_varijabla naziv="DomainObject.Predmet.ProtuStrankaListFormatedWithAdressOIB_1">
      <item>SIGMUND d.o.o., OIB 13913206926, Ljubinkovac Stube 3, 10000 Zagreb zastupanog po punomoćniku DARKO SIGMUND</item>
    </derivirana_varijabla>
  </DomainObject.Predmet.ProtuStrankaListFormatedWithAdressOIB>
  <DomainObject.Predmet.ProtuStrankaListNazivFormated>
    <izvorni_sadrzaj>
      <item>SIGMUND d.o.o.</item>
    </izvorni_sadrzaj>
    <derivirana_varijabla naziv="DomainObject.Predmet.ProtuStrankaListNazivFormated_1">
      <item>SIGMUND d.o.o.</item>
    </derivirana_varijabla>
  </DomainObject.Predmet.ProtuStrankaListNazivFormated>
  <DomainObject.Predmet.ProtuStrankaListNazivFormatedOIB>
    <izvorni_sadrzaj>
      <item>SIGMUND d.o.o., OIB 13913206926</item>
    </izvorni_sadrzaj>
    <derivirana_varijabla naziv="DomainObject.Predmet.ProtuStrankaListNazivFormatedOIB_1">
      <item>SIGMUND d.o.o., OIB 13913206926</item>
    </derivirana_varijabla>
  </DomainObject.Predmet.ProtuStrankaListNazivFormatedOIB>
  <DomainObject.Predmet.OstaliListFormated>
    <izvorni_sadrzaj>
      <item>DARKO SIGMUND punomoćnik sudionika u postupku SIGMUND d.o.o.</item>
    </izvorni_sadrzaj>
    <derivirana_varijabla naziv="DomainObject.Predmet.OstaliListFormated_1">
      <item>DARKO SIGMUND punomoćnik sudionika u postupku SIGMUND d.o.o.</item>
    </derivirana_varijabla>
  </DomainObject.Predmet.OstaliListFormated>
  <DomainObject.Predmet.OstaliListFormatedOIB>
    <izvorni_sadrzaj>
      <item>DARKO SIGMUND, OIB 72633581041 punomoćnik sudionika u postupku SIGMUND d.o.o.</item>
    </izvorni_sadrzaj>
    <derivirana_varijabla naziv="DomainObject.Predmet.OstaliListFormatedOIB_1">
      <item>DARKO SIGMUND, OIB 72633581041 punomoćnik sudionika u postupku SIGMUND d.o.o.</item>
    </derivirana_varijabla>
  </DomainObject.Predmet.OstaliListFormatedOIB>
  <DomainObject.Predmet.OstaliListFormatedWithAdress>
    <izvorni_sadrzaj>
      <item>DARKO SIGMUND, Ljubinkovac Stube 3, 10000 Zagreb punomoćnik sudionika u postupku SIGMUND d.o.o.</item>
    </izvorni_sadrzaj>
    <derivirana_varijabla naziv="DomainObject.Predmet.OstaliListFormatedWithAdress_1">
      <item>DARKO SIGMUND, Ljubinkovac Stube 3, 10000 Zagreb punomoćnik sudionika u postupku SIGMUND d.o.o.</item>
    </derivirana_varijabla>
  </DomainObject.Predmet.OstaliListFormatedWithAdress>
  <DomainObject.Predmet.OstaliListFormatedWithAdressOIB>
    <izvorni_sadrzaj>
      <item>DARKO SIGMUND, OIB 72633581041, Ljubinkovac Stube 3, 10000 Zagreb punomoćnik sudionika u postupku SIGMUND d.o.o.</item>
    </izvorni_sadrzaj>
    <derivirana_varijabla naziv="DomainObject.Predmet.OstaliListFormatedWithAdressOIB_1">
      <item>DARKO SIGMUND, OIB 72633581041, Ljubinkovac Stube 3, 10000 Zagreb punomoćnik sudionika u postupku SIGMUND d.o.o.</item>
    </derivirana_varijabla>
  </DomainObject.Predmet.OstaliListFormatedWithAdressOIB>
  <DomainObject.Predmet.OstaliListNazivFormated>
    <izvorni_sadrzaj>
      <item>DARKO SIGMUND</item>
    </izvorni_sadrzaj>
    <derivirana_varijabla naziv="DomainObject.Predmet.OstaliListNazivFormated_1">
      <item>DARKO SIGMUND</item>
    </derivirana_varijabla>
  </DomainObject.Predmet.OstaliListNazivFormated>
  <DomainObject.Predmet.OstaliListNazivFormatedOIB>
    <izvorni_sadrzaj>
      <item>DARKO SIGMUND, OIB 72633581041</item>
    </izvorni_sadrzaj>
    <derivirana_varijabla naziv="DomainObject.Predmet.OstaliListNazivFormatedOIB_1">
      <item>DARKO SIGMUND, OIB 72633581041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SIGMUND d.o.o.</izvorni_sadrzaj>
    <derivirana_varijabla naziv="DomainObject.Predmet.ProtustrankaIDrugi_1">SIGMUND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SIGMUND d.o.o., OIB 13913206926, Ljubinkovac Stube 3, 10000 Zagreb</izvorni_sadrzaj>
    <derivirana_varijabla naziv="DomainObject.Predmet.ProtustrankaIDrugiAdressOIB_1">SIGMUND d.o.o., OIB 13913206926, Ljubinkovac Stube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SIGMUND d.o.o.</item>
      <item>DARKO SIGMUND</item>
    </izvorni_sadrzaj>
    <derivirana_varijabla naziv="DomainObject.Predmet.SudioniciListNaziv_1">
      <item>FINA Regionalni centar Zagreb</item>
      <item>SIGMUND d.o.o.</item>
      <item>DARKO SIGMUND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SIGMUND d.o.o., OIB 13913206926, Ljubinkovac Stube 3,10000 Zagreb</item>
      <item>DARKO SIGMUND, OIB 72633581041, Ljubinkovac Stube 3,10000 Zagreb</item>
    </izvorni_sadrzaj>
    <derivirana_varijabla naziv="DomainObject.Predmet.SudioniciListAdressOIB_1">
      <item>FINA Regionalni centar Zagreb, OIB 85821130368, Trg svibanjskih žrtava 1995. br. 1,10000 Zagreb</item>
      <item>SIGMUND d.o.o., OIB 13913206926, Ljubinkovac Stube 3,10000 Zagreb</item>
      <item>DARKO SIGMUND, OIB 72633581041, Ljubinkovac Stube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13913206926</item>
      <item>, OIB 72633581041</item>
    </izvorni_sadrzaj>
    <derivirana_varijabla naziv="DomainObject.Predmet.SudioniciListNazivOIB_1">
      <item>, OIB 85821130368</item>
      <item>, OIB 13913206926</item>
      <item>, OIB 72633581041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2C07B-6D8F-46C0-AEAC-B829C341C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1170</properties:Characters>
  <properties:Lines>41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2016-11-23T11:45:00Z</dcterms:created>
  <dc:creator>Korisnik</dc:creator>
  <cp:lastModifiedBy>Valentina Gabud</cp:lastModifiedBy>
  <cp:lastPrinted>2018-10-31T08:56:00Z</cp:lastPrinted>
  <dcterms:modified xmlns:xsi="http://www.w3.org/2001/XMLSchema-instance" xsi:type="dcterms:W3CDTF">2018-10-31T08:56:00Z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zaključak-poziv st.up. na postupanje.docx)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