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9a642" w14:paraId="4b9a642" w:rsidRDefault="001E2AAA" w:rsidP="001E2AAA" w:rsidR="001E2AA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2AAA" w:rsidP="001E2AAA" w:rsidR="001E2AA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E2AAA" w:rsidP="001E2AAA" w:rsidR="001E2AA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E2AAA" w:rsidP="001E2AAA" w:rsidR="001E2AA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E2AAA" w:rsidP="001E2AAA" w:rsidR="001E2AA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E2AAA" w:rsidP="001E2AAA" w:rsidR="001E2AA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E2AAA" w:rsidP="001E2AAA" w:rsidR="001E2AAA" w:rsidRPr="005D578C">
      <w:pPr>
        <w:jc w:val="center"/>
        <w:rPr>
          <w:rFonts w:cs="Times New Roman" w:eastAsia="Times New Roman"/>
          <w:szCs w:val="24"/>
        </w:rPr>
      </w:pPr>
    </w:p>
    <w:p w:rsidRDefault="001E2AAA" w:rsidP="001E2AAA" w:rsidR="001E2AA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E2AAA" w:rsidP="001E2AAA" w:rsidR="001E2AAA" w:rsidRPr="005D578C">
      <w:pPr>
        <w:rPr>
          <w:rFonts w:cs="Times New Roman" w:eastAsia="Times New Roman"/>
          <w:szCs w:val="24"/>
        </w:rPr>
      </w:pPr>
    </w:p>
    <w:p w:rsidRDefault="001E2AAA" w:rsidP="001E2AAA" w:rsidR="001E2AAA" w:rsidRPr="005F44CA">
      <w:pPr>
        <w:ind w:firstLine="708"/>
        <w:rPr>
          <w:rFonts w:cs="Times New Roman" w:eastAsia="Times New Roman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 Ćus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ADRIA MARKETING j. d. o. o. u likvidaciji, Pula, Riva 4, OIB </w:t>
      </w:r>
      <w:r w:rsidRPr="001E2AAA">
        <w:rPr>
          <w:rFonts w:cs="Times New Roman" w:eastAsia="Times New Roman"/>
        </w:rPr>
        <w:t>02265218193</w:t>
      </w:r>
      <w:r>
        <w:rPr>
          <w:rFonts w:cs="Times New Roman" w:eastAsia="Times New Roman"/>
        </w:rPr>
        <w:t xml:space="preserve">, MBS </w:t>
      </w:r>
      <w:r w:rsidRPr="001E2AAA">
        <w:rPr>
          <w:rFonts w:cs="Times New Roman" w:eastAsia="Times New Roman"/>
        </w:rPr>
        <w:t>040325261</w:t>
      </w:r>
      <w:r>
        <w:rPr>
          <w:rFonts w:cs="Times New Roman" w:eastAsia="Times New Roman"/>
          <w:szCs w:val="24"/>
        </w:rPr>
        <w:t xml:space="preserve">, </w:t>
      </w:r>
      <w:r w:rsidR="00243F90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>3. listopada 2017.</w:t>
      </w:r>
    </w:p>
    <w:p w:rsidRDefault="001E2AAA" w:rsidP="001E2AAA" w:rsidR="001E2AAA" w:rsidRPr="005D578C">
      <w:pPr>
        <w:rPr>
          <w:rFonts w:cs="Times New Roman" w:eastAsia="Times New Roman"/>
          <w:szCs w:val="24"/>
        </w:rPr>
      </w:pPr>
    </w:p>
    <w:p w:rsidRDefault="001E2AAA" w:rsidP="001E2AAA" w:rsidR="001E2AA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E2AAA" w:rsidP="001E2AAA" w:rsidR="001E2AAA" w:rsidRPr="005D578C">
      <w:pPr>
        <w:rPr>
          <w:rFonts w:cs="Times New Roman" w:eastAsia="Times New Roman"/>
          <w:szCs w:val="24"/>
        </w:rPr>
      </w:pPr>
    </w:p>
    <w:p w:rsidRDefault="001E2AAA" w:rsidP="001E2AAA" w:rsidR="001E2AA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ADRIA MARKETING j. d. o. o. u likvidaciji, Pula, Riva 4, OIB </w:t>
      </w:r>
      <w:r w:rsidRPr="001E2AAA">
        <w:rPr>
          <w:rFonts w:cs="Times New Roman" w:eastAsia="Times New Roman"/>
        </w:rPr>
        <w:t>02265218193</w:t>
      </w:r>
      <w:r>
        <w:rPr>
          <w:rFonts w:cs="Times New Roman" w:eastAsia="Times New Roman"/>
        </w:rPr>
        <w:t xml:space="preserve">, MBS </w:t>
      </w:r>
      <w:r w:rsidRPr="001E2AAA">
        <w:rPr>
          <w:rFonts w:cs="Times New Roman" w:eastAsia="Times New Roman"/>
        </w:rPr>
        <w:t>040325261</w:t>
      </w:r>
      <w:r>
        <w:rPr>
          <w:rFonts w:cs="Times New Roman" w:eastAsia="Times New Roman"/>
          <w:szCs w:val="24"/>
        </w:rPr>
        <w:t>.</w:t>
      </w:r>
    </w:p>
    <w:p w:rsidRDefault="001E2AAA" w:rsidP="001E2AAA" w:rsidR="001E2AAA" w:rsidRPr="005D578C">
      <w:pPr>
        <w:rPr>
          <w:rFonts w:cs="Times New Roman" w:eastAsia="Times New Roman"/>
          <w:szCs w:val="24"/>
        </w:rPr>
      </w:pPr>
    </w:p>
    <w:p w:rsidRDefault="001E2AAA" w:rsidP="001E2AAA" w:rsidR="001E2AAA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Mladen Novaković iz Pule, Štinjan, Baližerka 44, OIB 28857584241</w:t>
      </w:r>
      <w:r>
        <w:rPr>
          <w:rFonts w:cs="Times New Roman" w:eastAsia="Times New Roman"/>
          <w:szCs w:val="20"/>
        </w:rPr>
        <w:t>.</w:t>
      </w:r>
    </w:p>
    <w:p w:rsidRDefault="001E2AAA" w:rsidP="001E2AAA" w:rsidR="001E2AAA">
      <w:pPr>
        <w:ind w:firstLine="708"/>
        <w:rPr>
          <w:rFonts w:cs="Times New Roman" w:eastAsia="Times New Roman"/>
          <w:szCs w:val="20"/>
        </w:rPr>
      </w:pPr>
    </w:p>
    <w:p w:rsidRDefault="001E2AAA" w:rsidP="001E2AAA" w:rsidR="001E2AA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ADRIA MARKETING j. d. o. o. u likvidaciji, Pula, Riva 4, OIB </w:t>
      </w:r>
      <w:r w:rsidRPr="001E2AAA">
        <w:rPr>
          <w:rFonts w:cs="Times New Roman" w:eastAsia="Times New Roman"/>
        </w:rPr>
        <w:t>02265218193</w:t>
      </w:r>
      <w:r>
        <w:rPr>
          <w:rFonts w:cs="Times New Roman" w:eastAsia="Times New Roman"/>
        </w:rPr>
        <w:t xml:space="preserve">, MBS </w:t>
      </w:r>
      <w:r w:rsidRPr="001E2AAA">
        <w:rPr>
          <w:rFonts w:cs="Times New Roman" w:eastAsia="Times New Roman"/>
        </w:rPr>
        <w:t>040325261</w:t>
      </w:r>
      <w:r>
        <w:rPr>
          <w:rFonts w:cs="Times New Roman" w:eastAsia="Times New Roman"/>
          <w:szCs w:val="24"/>
        </w:rPr>
        <w:t>.</w:t>
      </w:r>
    </w:p>
    <w:p w:rsidRDefault="001E2AAA" w:rsidP="001E2AAA" w:rsidR="001E2AAA">
      <w:pPr>
        <w:ind w:firstLine="709"/>
        <w:rPr>
          <w:rFonts w:cs="Times New Roman" w:eastAsia="Times New Roman"/>
          <w:szCs w:val="24"/>
        </w:rPr>
      </w:pPr>
    </w:p>
    <w:p w:rsidRDefault="001E2AAA" w:rsidP="001E2AAA" w:rsidR="001E2AA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ADRIA MARKETING j. d. o. o. u likvidaciji, Pula, Riva 4, OIB </w:t>
      </w:r>
      <w:r w:rsidRPr="001E2AAA">
        <w:rPr>
          <w:rFonts w:cs="Times New Roman" w:eastAsia="Times New Roman"/>
        </w:rPr>
        <w:t>02265218193</w:t>
      </w:r>
      <w:r>
        <w:rPr>
          <w:rFonts w:cs="Times New Roman" w:eastAsia="Times New Roman"/>
        </w:rPr>
        <w:t xml:space="preserve">, MBS </w:t>
      </w:r>
      <w:r w:rsidRPr="001E2AAA">
        <w:rPr>
          <w:rFonts w:cs="Times New Roman" w:eastAsia="Times New Roman"/>
        </w:rPr>
        <w:t>040325261</w:t>
      </w:r>
      <w:r>
        <w:rPr>
          <w:rFonts w:cs="Times New Roman" w:eastAsia="Times New Roman"/>
          <w:szCs w:val="24"/>
        </w:rPr>
        <w:t>.</w:t>
      </w:r>
    </w:p>
    <w:p w:rsidRDefault="001E2AAA" w:rsidP="001E2AAA" w:rsidR="001E2AAA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1E2AAA" w:rsidP="001E2AAA" w:rsidR="001E2AAA" w:rsidRPr="005D578C">
      <w:pPr>
        <w:rPr>
          <w:rFonts w:cs="Times New Roman" w:eastAsia="Times New Roman"/>
          <w:szCs w:val="24"/>
        </w:rPr>
      </w:pPr>
    </w:p>
    <w:p w:rsidRDefault="001E2AAA" w:rsidP="001E2AAA" w:rsidR="001E2AA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E2AAA" w:rsidP="001E2AAA" w:rsidR="001E2AAA">
      <w:pPr>
        <w:ind w:firstLine="708"/>
        <w:rPr>
          <w:rFonts w:cs="Times New Roman" w:eastAsia="Times New Roman"/>
          <w:szCs w:val="24"/>
        </w:rPr>
      </w:pPr>
    </w:p>
    <w:p w:rsidRDefault="001E2AAA" w:rsidP="001E2AAA" w:rsidR="001E2AA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28. srpnja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ADRIA MARKETING j. d. o. o. u likvidaciji, Pula</w:t>
      </w:r>
      <w:r>
        <w:rPr>
          <w:rFonts w:cs="Times New Roman" w:eastAsia="Times New Roman"/>
          <w:szCs w:val="24"/>
        </w:rPr>
        <w:t>.</w:t>
      </w:r>
    </w:p>
    <w:p w:rsidRDefault="001E2AAA" w:rsidP="001E2AAA" w:rsidR="001E2AAA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26. srpnja 2017. imao neizvršene osnove za plaćanje u neprekinutom razdoblju od 120 dana u ukupnom iznosu 13.870,65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4. kolovoza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3 St-437/2017-3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</w:t>
      </w:r>
      <w:r w:rsidRPr="00354134">
        <w:rPr>
          <w:rFonts w:cs="Times New Roman" w:eastAsia="Times New Roman"/>
          <w:szCs w:val="24"/>
        </w:rPr>
        <w:lastRenderedPageBreak/>
        <w:t>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1E2AAA" w:rsidP="001E2AAA" w:rsidR="001E2AA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1E2AAA" w:rsidP="001E2AAA" w:rsidR="001E2AA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1E2AAA" w:rsidP="001E2AAA" w:rsidR="001E2AAA" w:rsidRPr="005D578C">
      <w:pPr>
        <w:rPr>
          <w:rFonts w:cs="Times New Roman" w:eastAsia="Times New Roman"/>
          <w:szCs w:val="24"/>
        </w:rPr>
      </w:pPr>
    </w:p>
    <w:p w:rsidRDefault="001E2AAA" w:rsidP="001E2AAA" w:rsidR="001E2AA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243F90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>3. listopada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E2AAA" w:rsidP="001E2AAA" w:rsidR="001E2AAA">
      <w:pPr>
        <w:rPr>
          <w:rFonts w:cs="Times New Roman" w:eastAsia="Times New Roman"/>
          <w:szCs w:val="24"/>
        </w:rPr>
      </w:pPr>
    </w:p>
    <w:p w:rsidRDefault="001E2AAA" w:rsidP="001E2AAA" w:rsidR="001E2AAA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1E2AAA" w:rsidP="001E2AAA" w:rsidR="001E2AA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 Ćus</w:t>
      </w:r>
      <w:r w:rsidR="007F7177">
        <w:rPr>
          <w:rFonts w:cs="Times New Roman" w:eastAsia="Times New Roman"/>
          <w:szCs w:val="24"/>
        </w:rPr>
        <w:t>, v. r.</w:t>
      </w:r>
    </w:p>
    <w:p w:rsidRDefault="001E2AAA" w:rsidP="001E2AAA" w:rsidR="001E2AAA">
      <w:pPr>
        <w:jc w:val="left"/>
        <w:rPr>
          <w:rFonts w:cs="Times New Roman" w:eastAsia="Times New Roman"/>
          <w:szCs w:val="24"/>
        </w:rPr>
      </w:pPr>
    </w:p>
    <w:p w:rsidRDefault="001E2AAA" w:rsidP="001E2AAA" w:rsidR="001E2AAA" w:rsidRPr="005D578C">
      <w:pPr>
        <w:jc w:val="left"/>
        <w:rPr>
          <w:rFonts w:cs="Times New Roman" w:eastAsia="Times New Roman"/>
          <w:szCs w:val="24"/>
        </w:rPr>
      </w:pPr>
    </w:p>
    <w:p w:rsidRDefault="001E2AAA" w:rsidP="001E2AAA" w:rsidR="001E2AA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E2AAA" w:rsidP="001E2AAA" w:rsidR="001E2AAA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1E2AAA" w:rsidP="001E2AAA" w:rsidR="001E2A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1E2AAA" w:rsidP="001E2AAA" w:rsidR="001E2AAA">
      <w:pPr>
        <w:rPr>
          <w:rFonts w:cs="Times New Roman" w:eastAsia="Times New Roman"/>
          <w:szCs w:val="24"/>
        </w:rPr>
      </w:pPr>
    </w:p>
    <w:p w:rsidRDefault="001E2AAA" w:rsidP="001E2AAA" w:rsidR="001E2AAA" w:rsidRPr="005D578C">
      <w:pPr>
        <w:rPr>
          <w:rFonts w:cs="Times New Roman" w:eastAsia="Times New Roman"/>
          <w:szCs w:val="24"/>
        </w:rPr>
      </w:pPr>
    </w:p>
    <w:p w:rsidRDefault="001E2AAA" w:rsidP="001E2AAA" w:rsidR="001E2AA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E2AAA" w:rsidP="001E2AAA" w:rsidR="001E2A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1E2AAA" w:rsidP="001E2AAA" w:rsidR="001E2A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ADRIA MARKETING j. d. o. o. u likvidaciji, Pula, Riva 4</w:t>
      </w:r>
    </w:p>
    <w:p w:rsidRDefault="001E2AAA" w:rsidP="001E2AAA" w:rsidR="001E2AA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1E2AAA" w:rsidP="001E2AAA" w:rsidR="001E2A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1E2AAA" w:rsidP="001E2AAA" w:rsidR="001E2AAA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t>Mladen Novaković, Pula, Štinjan, Baližerka 44</w:t>
      </w:r>
      <w:r>
        <w:rPr>
          <w:rFonts w:cs="Times New Roman" w:eastAsia="Times New Roman"/>
          <w:szCs w:val="20"/>
        </w:rPr>
        <w:t>,</w:t>
      </w:r>
    </w:p>
    <w:p w:rsidRDefault="001E2AAA" w:rsidP="001E2AAA" w:rsidR="001E2AA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1E2AAA" w:rsidP="001E2AAA" w:rsidR="001E2A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1E2AAA" w:rsidP="001E2AAA" w:rsidR="001E2A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1E2AAA" w:rsidP="001E2AAA" w:rsidR="001E2AAA"/>
    <w:p w:rsidRDefault="001E2AAA" w:rsidP="001E2AAA" w:rsidR="001E2AAA"/>
    <w:p w:rsidRDefault="001E2AAA" w:rsidP="001E2AAA" w:rsidR="001E2AAA"/>
    <w:sectPr w:rsidSect="00A92A1F" w:rsidR="001E2AA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2AAA" w:rsidP="001E2AAA" w:rsidR="001E2AAA">
      <w:r>
        <w:separator/>
      </w:r>
    </w:p>
  </w:endnote>
  <w:endnote w:id="0" w:type="continuationSeparator">
    <w:p w:rsidRDefault="001E2AAA" w:rsidP="001E2AAA" w:rsidR="001E2A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2AAA" w:rsidP="001E2AAA" w:rsidR="001E2AAA">
      <w:r>
        <w:separator/>
      </w:r>
    </w:p>
  </w:footnote>
  <w:footnote w:id="0" w:type="continuationSeparator">
    <w:p w:rsidRDefault="001E2AAA" w:rsidP="001E2AAA" w:rsidR="001E2A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2AAA" w:rsidP="003C657A" w:rsidR="00C31BA4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F717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St-437/2017-4</w:t>
    </w:r>
  </w:p>
  <w:p w:rsidRDefault="007F7177" w:rsidP="00A92A1F" w:rsidR="00A92A1F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2AAA" w:rsidP="00A92A1F" w:rsidR="00A92A1F" w:rsidRPr="00970AE0">
    <w:pPr>
      <w:pStyle w:val="Zaglavlje"/>
      <w:jc w:val="right"/>
    </w:pPr>
    <w:r>
      <w:rPr>
        <w:szCs w:val="24"/>
      </w:rPr>
      <w:t>3 St-437/2017-4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3450"/>
    <w:rsid w:val="000E26DF"/>
    <w:rsid w:val="001E2AAA"/>
    <w:rsid w:val="00243F90"/>
    <w:rsid w:val="007F7177"/>
    <w:rsid w:val="00A83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2AA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2AA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E2AA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2A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2AA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E2A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E2AA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71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717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F717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F717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F717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2AA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2AA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E2AA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2A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2AA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E2A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E2AA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71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717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F717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F717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F717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St-437/2017</izvorni_sadrzaj>
    <derivirana_varijabla naziv="DomainObject.Predmet.OznakaBroj_1">St-437/2017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MARKETING j.d.o.o. u likvidaciji PULA</izvorni_sadrzaj>
    <derivirana_varijabla naziv="DomainObject.Predmet.ProtustrankaFormated_1">  ADRIA MARKETING j.d.o.o. u likvidaciji PULA</derivirana_varijabla>
  </DomainObject.Predmet.ProtustrankaFormated>
  <DomainObject.Predmet.ProtustrankaFormatedOIB>
    <izvorni_sadrzaj>  ADRIA MARKETING j.d.o.o. u likvidaciji PULA, OIB 02265218193</izvorni_sadrzaj>
    <derivirana_varijabla naziv="DomainObject.Predmet.ProtustrankaFormatedOIB_1">  ADRIA MARKETING j.d.o.o. u likvidaciji PULA, OIB 02265218193</derivirana_varijabla>
  </DomainObject.Predmet.ProtustrankaFormatedOIB>
  <DomainObject.Predmet.ProtustrankaFormatedWithAdress>
    <izvorni_sadrzaj> ADRIA MARKETING j.d.o.o. u likvidaciji PULA, Riva 4, 52100 Pula</izvorni_sadrzaj>
    <derivirana_varijabla naziv="DomainObject.Predmet.ProtustrankaFormatedWithAdress_1"> ADRIA MARKETING j.d.o.o. u likvidaciji PULA, Riva 4, 52100 Pula</derivirana_varijabla>
  </DomainObject.Predmet.ProtustrankaFormatedWithAdress>
  <DomainObject.Predmet.ProtustrankaFormatedWithAdressOIB>
    <izvorni_sadrzaj> ADRIA MARKETING j.d.o.o. u likvidaciji PULA, OIB 02265218193, Riva 4, 52100 Pula</izvorni_sadrzaj>
    <derivirana_varijabla naziv="DomainObject.Predmet.ProtustrankaFormatedWithAdressOIB_1"> ADRIA MARKETING j.d.o.o. u likvidaciji PULA, OIB 02265218193, Riva 4, 52100 Pula</derivirana_varijabla>
  </DomainObject.Predmet.ProtustrankaFormatedWithAdressOIB>
  <DomainObject.Predmet.ProtustrankaWithAdress>
    <izvorni_sadrzaj>ADRIA MARKETING j.d.o.o. u likvidaciji PULA Riva 4, 52100 Pula</izvorni_sadrzaj>
    <derivirana_varijabla naziv="DomainObject.Predmet.ProtustrankaWithAdress_1">ADRIA MARKETING j.d.o.o. u likvidaciji PULA Riva 4, 52100 Pula</derivirana_varijabla>
  </DomainObject.Predmet.ProtustrankaWithAdress>
  <DomainObject.Predmet.ProtustrankaWithAdressOIB>
    <izvorni_sadrzaj>ADRIA MARKETING j.d.o.o. u likvidaciji PULA, OIB 02265218193, Riva 4, 52100 Pula</izvorni_sadrzaj>
    <derivirana_varijabla naziv="DomainObject.Predmet.ProtustrankaWithAdressOIB_1">ADRIA MARKETING j.d.o.o. u likvidaciji PULA, OIB 02265218193, Riva 4, 52100 Pula</derivirana_varijabla>
  </DomainObject.Predmet.ProtustrankaWithAdressOIB>
  <DomainObject.Predmet.ProtustrankaNazivFormated>
    <izvorni_sadrzaj>ADRIA MARKETING j.d.o.o. u likvidaciji PULA</izvorni_sadrzaj>
    <derivirana_varijabla naziv="DomainObject.Predmet.ProtustrankaNazivFormated_1">ADRIA MARKETING j.d.o.o. u likvidaciji PULA</derivirana_varijabla>
  </DomainObject.Predmet.ProtustrankaNazivFormated>
  <DomainObject.Predmet.ProtustrankaNazivFormatedOIB>
    <izvorni_sadrzaj>ADRIA MARKETING j.d.o.o. u likvidaciji PULA, OIB 02265218193</izvorni_sadrzaj>
    <derivirana_varijabla naziv="DomainObject.Predmet.ProtustrankaNazivFormatedOIB_1">ADRIA MARKETING j.d.o.o. u likvidaciji PULA, OIB 02265218193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13870.65</izvorni_sadrzaj>
    <derivirana_varijabla naziv="DomainObject.Predmet.TrenutnaVrijednost_1">13870.65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ADRIA MARKETING j.d.o.o. u likvidaciji PULA</item>
    </izvorni_sadrzaj>
    <derivirana_varijabla naziv="DomainObject.Predmet.ProtuStrankaListFormated_1">
      <item>ADRIA MARKETING j.d.o.o. u likvidaciji PULA</item>
    </derivirana_varijabla>
  </DomainObject.Predmet.ProtuStrankaListFormated>
  <DomainObject.Predmet.ProtuStrankaListFormatedOIB>
    <izvorni_sadrzaj>
      <item>ADRIA MARKETING j.d.o.o. u likvidaciji PULA, OIB 02265218193</item>
    </izvorni_sadrzaj>
    <derivirana_varijabla naziv="DomainObject.Predmet.ProtuStrankaListFormatedOIB_1">
      <item>ADRIA MARKETING j.d.o.o. u likvidaciji PULA, OIB 02265218193</item>
    </derivirana_varijabla>
  </DomainObject.Predmet.ProtuStrankaListFormatedOIB>
  <DomainObject.Predmet.ProtuStrankaListFormatedWithAdress>
    <izvorni_sadrzaj>
      <item>ADRIA MARKETING j.d.o.o. u likvidaciji PULA, Riva 4, 52100 Pula</item>
    </izvorni_sadrzaj>
    <derivirana_varijabla naziv="DomainObject.Predmet.ProtuStrankaListFormatedWithAdress_1">
      <item>ADRIA MARKETING j.d.o.o. u likvidaciji PULA, Riva 4, 52100 Pula</item>
    </derivirana_varijabla>
  </DomainObject.Predmet.ProtuStrankaListFormatedWithAdress>
  <DomainObject.Predmet.ProtuStrankaListFormatedWithAdressOIB>
    <izvorni_sadrzaj>
      <item>ADRIA MARKETING j.d.o.o. u likvidaciji PULA, OIB 02265218193, Riva 4, 52100 Pula</item>
    </izvorni_sadrzaj>
    <derivirana_varijabla naziv="DomainObject.Predmet.ProtuStrankaListFormatedWithAdressOIB_1">
      <item>ADRIA MARKETING j.d.o.o. u likvidaciji PULA, OIB 02265218193, Riva 4, 52100 Pula</item>
    </derivirana_varijabla>
  </DomainObject.Predmet.ProtuStrankaListFormatedWithAdressOIB>
  <DomainObject.Predmet.ProtuStrankaListNazivFormated>
    <izvorni_sadrzaj>
      <item>ADRIA MARKETING j.d.o.o. u likvidaciji PULA</item>
    </izvorni_sadrzaj>
    <derivirana_varijabla naziv="DomainObject.Predmet.ProtuStrankaListNazivFormated_1">
      <item>ADRIA MARKETING j.d.o.o. u likvidaciji PULA</item>
    </derivirana_varijabla>
  </DomainObject.Predmet.ProtuStrankaListNazivFormated>
  <DomainObject.Predmet.ProtuStrankaListNazivFormatedOIB>
    <izvorni_sadrzaj>
      <item>ADRIA MARKETING j.d.o.o. u likvidaciji PULA, OIB 02265218193</item>
    </izvorni_sadrzaj>
    <derivirana_varijabla naziv="DomainObject.Predmet.ProtuStrankaListNazivFormatedOIB_1">
      <item>ADRIA MARKETING j.d.o.o. u likvidaciji PULA, OIB 02265218193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ADRIA MARKETING j.d.o.o. u likvidaciji PULA</izvorni_sadrzaj>
    <derivirana_varijabla naziv="DomainObject.Predmet.ProtustrankaIDrugi_1">ADRIA MARKETING j.d.o.o. u likvidaciji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ADRIA MARKETING j.d.o.o. u likvidaciji PULA, OIB 02265218193, Riva 4, 52100 Pula</izvorni_sadrzaj>
    <derivirana_varijabla naziv="DomainObject.Predmet.ProtustrankaIDrugiAdressOIB_1">ADRIA MARKETING j.d.o.o. u likvidaciji PULA, OIB 02265218193, Riva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ADRIA MARKETING j.d.o.o. u likvidaciji PULA</item>
    </izvorni_sadrzaj>
    <derivirana_varijabla naziv="DomainObject.Predmet.SudioniciListNaziv_1">
      <item>FINANCIJSKA AGENCIJA, RC RIJEKA, PODRUŽNICA PULA, PULA</item>
      <item>ADRIA MARKETING j.d.o.o. u likvidaciji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ADRIA MARKETING j.d.o.o. u likvidaciji PULA, OIB 02265218193, Riva 4,52100 Pula</item>
    </izvorni_sadrzaj>
    <derivirana_varijabla naziv="DomainObject.Predmet.SudioniciListAdressOIB_1">
      <item>FINANCIJSKA AGENCIJA, RC RIJEKA, PODRUŽNICA PULA, PULA, OIB 85821130368, F. Kurelca 8,51000 Rijeka</item>
      <item>ADRIA MARKETING j.d.o.o. u likvidaciji PULA, OIB 02265218193, Riva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02265218193</item>
    </izvorni_sadrzaj>
    <derivirana_varijabla naziv="DomainObject.Predmet.SudioniciListNazivOIB_1">
      <item>, OIB 85821130368</item>
      <item>, OIB 02265218193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713</properties:Words>
  <properties:Characters>3714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2017-10-23T06:43:00Z</dcterms:created>
  <dc:creator>Morena Brajuha</dc:creator>
  <cp:lastModifiedBy>Sanja Prodan</cp:lastModifiedBy>
  <cp:lastPrinted>2017-10-23T11:59:00Z</cp:lastPrinted>
  <dcterms:modified xmlns:xsi="http://www.w3.org/2001/XMLSchema-instance" xsi:type="dcterms:W3CDTF">2017-10-23T11:59:00Z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