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b1d2" w14:paraId="ef9b1d2" w:rsidRDefault="00BB66D8" w:rsidP="00B0635F" w:rsidR="00B0635F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B0635F" w:rsidP="00B0635F" w:rsidR="00B0635F" w:rsidRPr="008C3132">
      <w:pPr>
        <w:jc w:val="center"/>
      </w:pPr>
    </w:p>
    <w:p w:rsidRDefault="00B0635F" w:rsidP="00B0635F" w:rsidR="00B0635F">
      <w:pPr>
        <w:ind w:firstLine="708"/>
      </w:pPr>
    </w:p>
    <w:p w:rsidRDefault="00B0635F" w:rsidP="00F56824" w:rsidR="00B0635F" w:rsidRPr="008C3132">
      <w:r w:rsidRPr="008C3132">
        <w:t>REPUBLIKA HRVATSKA</w:t>
      </w:r>
    </w:p>
    <w:p w:rsidRDefault="00B0635F" w:rsidP="00F56824" w:rsidR="00B0635F">
      <w:r w:rsidRPr="008C3132">
        <w:t>TRGOVAČKI SUD U ZADRU</w:t>
      </w:r>
    </w:p>
    <w:p w:rsidRDefault="00B0635F" w:rsidP="00F56824" w:rsidR="00B0635F">
      <w:r>
        <w:t>Zadar, Dr. Franje Tuđmana 35</w:t>
      </w:r>
    </w:p>
    <w:p w:rsidRDefault="00B0635F" w:rsidP="00B0635F" w:rsidR="00B0635F"/>
    <w:p w:rsidRDefault="00B0635F" w:rsidP="00B0635F" w:rsidR="00B0635F"/>
    <w:p w:rsidRDefault="00B0635F" w:rsidP="00B0635F" w:rsidR="00B0635F" w:rsidRPr="008C3132">
      <w:pPr>
        <w:jc w:val="center"/>
      </w:pPr>
      <w:r>
        <w:t xml:space="preserve">U  I M E  R E P U B L I K E  H R V A T S K E </w:t>
      </w:r>
    </w:p>
    <w:p w:rsidRDefault="00B0635F" w:rsidP="00B0635F" w:rsidR="00B0635F" w:rsidRPr="008C3132">
      <w:pPr>
        <w:jc w:val="both"/>
      </w:pPr>
    </w:p>
    <w:p w:rsidRDefault="00B0635F" w:rsidP="00B0635F" w:rsidR="00B0635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F56824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0635F" w:rsidP="00B0635F" w:rsidR="00B0635F" w:rsidRPr="008C3132"/>
    <w:p w:rsidRDefault="00B0635F" w:rsidP="00881EDE" w:rsidR="00B0635F" w:rsidRPr="008C3132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</w:t>
      </w:r>
      <w:r w:rsidR="00BB66D8">
        <w:t xml:space="preserve">na prijedlog sudskog savjetnika Krešimira Torbarine, </w:t>
      </w:r>
      <w:r>
        <w:t>povodom zahtjeva</w:t>
      </w:r>
      <w:r w:rsidRPr="00386298">
        <w:t xml:space="preserve"> </w:t>
      </w:r>
      <w:r w:rsidR="00BB66D8">
        <w:t>Fina</w:t>
      </w:r>
      <w:r>
        <w:t xml:space="preserve">ncijske agencije, Regionalnog centra Splita, Podružnice Zadar, Ivana Danila 4, Zadar od </w:t>
      </w:r>
      <w:r w:rsidR="00590AC4">
        <w:t>30</w:t>
      </w:r>
      <w:r>
        <w:t xml:space="preserve">. </w:t>
      </w:r>
      <w:r w:rsidR="00590AC4">
        <w:t xml:space="preserve">studenog </w:t>
      </w:r>
      <w:r>
        <w:t>201</w:t>
      </w:r>
      <w:r w:rsidR="003E3367">
        <w:t>6</w:t>
      </w:r>
      <w:r>
        <w:t>. za provedbu skraćenoga stečajnog postupka</w:t>
      </w:r>
      <w:r w:rsidRPr="008C3132">
        <w:t xml:space="preserve"> nad dužnikom</w:t>
      </w:r>
      <w:r w:rsidR="003E3367">
        <w:t xml:space="preserve"> </w:t>
      </w:r>
      <w:r w:rsidR="00590AC4" w:rsidRPr="00467314">
        <w:t>ŠIMUN</w:t>
      </w:r>
      <w:r w:rsidR="00590AC4">
        <w:t xml:space="preserve">OV, d.o.o., sa sjedištem u Zadru, </w:t>
      </w:r>
      <w:r w:rsidR="00590AC4" w:rsidRPr="00467314">
        <w:t>Put Dikla 53</w:t>
      </w:r>
      <w:r w:rsidR="00590AC4">
        <w:t xml:space="preserve">, OIB: </w:t>
      </w:r>
      <w:r w:rsidR="00590AC4" w:rsidRPr="00467314">
        <w:t>52523563572</w:t>
      </w:r>
      <w:r w:rsidR="00590AC4">
        <w:t>,</w:t>
      </w:r>
      <w:r w:rsidR="00881EDE">
        <w:t xml:space="preserve"> </w:t>
      </w:r>
      <w:r w:rsidR="007F2BCF">
        <w:t>21</w:t>
      </w:r>
      <w:r>
        <w:t xml:space="preserve">. </w:t>
      </w:r>
      <w:r w:rsidR="007F2BCF">
        <w:t xml:space="preserve">veljače </w:t>
      </w:r>
      <w:r>
        <w:t>201</w:t>
      </w:r>
      <w:r w:rsidR="007F2BCF">
        <w:t>7</w:t>
      </w:r>
      <w:r>
        <w:t xml:space="preserve">.  </w:t>
      </w:r>
    </w:p>
    <w:p w:rsidRDefault="00B0635F" w:rsidP="00B0635F" w:rsidR="00B0635F">
      <w:pPr>
        <w:jc w:val="center"/>
      </w:pPr>
    </w:p>
    <w:p w:rsidRDefault="00B0635F" w:rsidP="00B0635F" w:rsidR="00B0635F">
      <w:pPr>
        <w:jc w:val="center"/>
      </w:pPr>
      <w:r w:rsidRPr="008C3132">
        <w:t>r i j e š i o  j e</w:t>
      </w:r>
    </w:p>
    <w:p w:rsidRDefault="00B0635F" w:rsidP="00B0635F" w:rsidR="00B0635F">
      <w:pPr>
        <w:jc w:val="both"/>
      </w:pPr>
    </w:p>
    <w:p w:rsidRDefault="005E138C" w:rsidP="00B0635F" w:rsidR="003B034C">
      <w:pPr>
        <w:ind w:firstLine="708"/>
        <w:jc w:val="both"/>
      </w:pPr>
      <w:r>
        <w:t xml:space="preserve">I. </w:t>
      </w:r>
      <w:r w:rsidR="00B0635F" w:rsidRPr="00A93E68">
        <w:t xml:space="preserve">Obustavlja se skraćeni stečajni postupak nad dužnikom </w:t>
      </w:r>
      <w:r w:rsidR="00590AC4" w:rsidRPr="00467314">
        <w:t>ŠIMUN</w:t>
      </w:r>
      <w:r w:rsidR="00590AC4">
        <w:t xml:space="preserve">OV, d.o.o., sa sjedištem u Zadru, </w:t>
      </w:r>
      <w:r w:rsidR="00590AC4" w:rsidRPr="00467314">
        <w:t>Put Dikla 53</w:t>
      </w:r>
      <w:r w:rsidR="00590AC4">
        <w:t xml:space="preserve">, OIB: </w:t>
      </w:r>
      <w:r w:rsidR="00590AC4" w:rsidRPr="00467314">
        <w:t>52523563572</w:t>
      </w:r>
      <w:r w:rsidR="00F56824">
        <w:t>.</w:t>
      </w:r>
    </w:p>
    <w:p w:rsidRDefault="0028715B" w:rsidP="00B0635F" w:rsidR="0028715B">
      <w:pPr>
        <w:ind w:firstLine="708"/>
        <w:jc w:val="both"/>
      </w:pPr>
    </w:p>
    <w:p w:rsidRDefault="005E138C" w:rsidP="005E138C" w:rsidR="005E138C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stečajnoga postupka nad dužnikom. </w:t>
      </w:r>
    </w:p>
    <w:p w:rsidRDefault="005E138C" w:rsidP="00CC7025" w:rsidR="00CC7025" w:rsidRPr="00A93E68">
      <w:pPr>
        <w:ind w:firstLine="708"/>
        <w:jc w:val="both"/>
      </w:pPr>
      <w:r>
        <w:t xml:space="preserve"> </w:t>
      </w:r>
    </w:p>
    <w:p w:rsidRDefault="00B0635F" w:rsidP="00B0635F" w:rsidR="00B0635F" w:rsidRPr="00A93E68">
      <w:pPr>
        <w:jc w:val="center"/>
      </w:pPr>
      <w:r w:rsidRPr="00A93E68">
        <w:t>Obrazloženje</w:t>
      </w:r>
    </w:p>
    <w:p w:rsidRDefault="00B0635F" w:rsidP="00B0635F" w:rsidR="00B0635F">
      <w:pPr>
        <w:jc w:val="both"/>
      </w:pPr>
    </w:p>
    <w:p w:rsidRDefault="00B0635F" w:rsidP="00CC7025" w:rsidR="00B0635F">
      <w:pPr>
        <w:ind w:firstLine="708"/>
        <w:jc w:val="both"/>
      </w:pPr>
      <w:r w:rsidRPr="00A93E68">
        <w:t>Postupajući po zahtjevu</w:t>
      </w:r>
      <w:r>
        <w:t xml:space="preserve"> Financijske agencije, Regionalnog centra Split, Podružnice Zadar od </w:t>
      </w:r>
      <w:r w:rsidR="00590AC4">
        <w:t>30</w:t>
      </w:r>
      <w:r>
        <w:t xml:space="preserve">. </w:t>
      </w:r>
      <w:r w:rsidR="00590AC4">
        <w:t xml:space="preserve">studenog </w:t>
      </w:r>
      <w:r>
        <w:t>201</w:t>
      </w:r>
      <w:r w:rsidR="003E3367">
        <w:t>6</w:t>
      </w:r>
      <w:r>
        <w:t>. za provedbu skraćenoga stečajnog postupka nad uvodno označenim dužnikom, oglasom</w:t>
      </w:r>
      <w:r w:rsidRPr="00A93E68">
        <w:t xml:space="preserve"> ovog suda od </w:t>
      </w:r>
      <w:r w:rsidR="00590AC4">
        <w:t>20</w:t>
      </w:r>
      <w:r w:rsidR="00146ACA">
        <w:t xml:space="preserve">. </w:t>
      </w:r>
      <w:r w:rsidR="007F2BCF">
        <w:t xml:space="preserve">prosinca </w:t>
      </w:r>
      <w:r>
        <w:t xml:space="preserve">2016. pozvane su osobe ovlaštene za zastupanje dužnika po zakonu u roku od 15 dana od dana objave oglasa, podnijeti sudu javnobilježnički ovjerovljen popis imovine i obveza </w:t>
      </w:r>
      <w:r w:rsidR="00CF5D70">
        <w:t>na propisanom obrascu, te su pozvani vjerovnici u roku od 45 dana predložiti otvaranje stečajnoga postupka, sve sukladno odredbama čl. 430. i 431. Stečajnog zakona (Narodne novine broj 71/15, dalje u tekstu: SZ).</w:t>
      </w:r>
      <w:r>
        <w:t xml:space="preserve"> </w:t>
      </w:r>
    </w:p>
    <w:p w:rsidRDefault="002A1060" w:rsidP="00BA62D2" w:rsidR="00CF5D70">
      <w:pPr>
        <w:ind w:firstLine="708"/>
        <w:jc w:val="both"/>
      </w:pPr>
      <w:r>
        <w:t xml:space="preserve">U propisanom roku vjerovnik Republika Hrvatska, Ministarstvo financija-Porezna uprava, Područni ured Dalmacija je </w:t>
      </w:r>
      <w:r w:rsidR="007F2BCF">
        <w:t>1</w:t>
      </w:r>
      <w:r w:rsidR="00590AC4">
        <w:t>6</w:t>
      </w:r>
      <w:r>
        <w:t xml:space="preserve">. </w:t>
      </w:r>
      <w:r w:rsidR="007F2BCF">
        <w:t xml:space="preserve">siječnja </w:t>
      </w:r>
      <w:r>
        <w:t>201</w:t>
      </w:r>
      <w:r w:rsidR="007F2BCF">
        <w:t>7</w:t>
      </w:r>
      <w:r>
        <w:t xml:space="preserve">. dostavila ovom sudu prijedlog za otvaranje stečajnoga postupka nad dužnikom navodeći da prema istom ima dospjelu novčanu tražbinu u iznosu od </w:t>
      </w:r>
      <w:r w:rsidR="00590AC4">
        <w:t>29.196,88</w:t>
      </w:r>
      <w:r w:rsidR="00F56824">
        <w:t xml:space="preserve"> </w:t>
      </w:r>
      <w:r w:rsidR="00B2284A">
        <w:t>kn</w:t>
      </w:r>
      <w:r>
        <w:t xml:space="preserve"> koja se temelji na</w:t>
      </w:r>
      <w:r w:rsidR="00EF62F1">
        <w:t xml:space="preserve"> stanju računa </w:t>
      </w:r>
      <w:r w:rsidR="00146ACA">
        <w:t xml:space="preserve">dužnika  na dan </w:t>
      </w:r>
      <w:r w:rsidR="007F2BCF">
        <w:t>2</w:t>
      </w:r>
      <w:r w:rsidR="00590AC4">
        <w:t>0</w:t>
      </w:r>
      <w:r w:rsidR="007F2BCF">
        <w:t xml:space="preserve">. prosinca </w:t>
      </w:r>
      <w:r w:rsidR="00146ACA">
        <w:t>2016.</w:t>
      </w:r>
      <w:r w:rsidR="00146ACA" w:rsidRPr="00146ACA">
        <w:t xml:space="preserve"> iz informacijskog sustava vjerovnika i obračuna kamata.</w:t>
      </w:r>
    </w:p>
    <w:p w:rsidRDefault="006F798E" w:rsidP="006F798E" w:rsidR="006F798E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</w:t>
      </w:r>
      <w:r w:rsidR="005E138C">
        <w:t xml:space="preserve">imovine dužnika, </w:t>
      </w:r>
      <w:r>
        <w:t xml:space="preserve">to u konkretnom slučaju nisu ispunjene pretpostavke iz čl. 431. </w:t>
      </w:r>
      <w:r w:rsidR="005E138C">
        <w:t xml:space="preserve">SZ-a </w:t>
      </w:r>
      <w:r>
        <w:t xml:space="preserve">za istodobno otvaranje i zaključenje skraćenog stečajnog </w:t>
      </w:r>
      <w:r>
        <w:lastRenderedPageBreak/>
        <w:t>postupka</w:t>
      </w:r>
      <w:r w:rsidR="005E138C">
        <w:t>, zbo</w:t>
      </w:r>
      <w:r w:rsidR="00B11E69">
        <w:t xml:space="preserve">g čega je temeljem odredbe čl. </w:t>
      </w:r>
      <w:r w:rsidR="005E138C">
        <w:t xml:space="preserve">433. SZ-a donesena odluka kao u točki I. i II. izreke ovog rješenja.  </w:t>
      </w:r>
    </w:p>
    <w:p w:rsidRDefault="00B0635F" w:rsidP="00B0635F" w:rsidR="00B0635F" w:rsidRPr="00A93E68">
      <w:pPr>
        <w:jc w:val="both"/>
      </w:pPr>
    </w:p>
    <w:p w:rsidRDefault="005E138C" w:rsidP="00B0635F" w:rsidR="00B0635F">
      <w:pPr>
        <w:jc w:val="center"/>
      </w:pPr>
      <w:r>
        <w:t>U Zadru</w:t>
      </w:r>
      <w:r w:rsidR="007F2BCF">
        <w:t xml:space="preserve"> 21</w:t>
      </w:r>
      <w:r w:rsidR="00EF62F1">
        <w:t xml:space="preserve">. </w:t>
      </w:r>
      <w:r w:rsidR="007F2BCF">
        <w:t xml:space="preserve">veljače </w:t>
      </w:r>
      <w:r>
        <w:t>201</w:t>
      </w:r>
      <w:r w:rsidR="007F2BCF">
        <w:t>7</w:t>
      </w:r>
      <w:r>
        <w:t>.</w:t>
      </w:r>
    </w:p>
    <w:p w:rsidRDefault="00CC7025" w:rsidP="00B0635F" w:rsidR="00CC7025">
      <w:pPr>
        <w:jc w:val="center"/>
      </w:pPr>
    </w:p>
    <w:p w:rsidRDefault="00F56824" w:rsidP="00F56824" w:rsidR="00F56824">
      <w:r>
        <w:t>Sudski savjetnik</w:t>
      </w:r>
      <w:r w:rsidRPr="001E7887">
        <w:t xml:space="preserve"> </w:t>
      </w:r>
      <w:r>
        <w:t xml:space="preserve">                                                                                                             Sutkinja</w:t>
      </w:r>
    </w:p>
    <w:p w:rsidRDefault="00F56824" w:rsidP="00F56824" w:rsidR="00F56824">
      <w:pPr>
        <w:jc w:val="both"/>
      </w:pPr>
      <w:r>
        <w:t xml:space="preserve">Krešimir Torbarina                                                      </w:t>
      </w:r>
      <w:r w:rsidR="007B4898">
        <w:t xml:space="preserve">                        </w:t>
      </w:r>
      <w:r>
        <w:t xml:space="preserve">        </w:t>
      </w:r>
      <w:r w:rsidR="00590AC4">
        <w:t xml:space="preserve">              </w:t>
      </w:r>
      <w:r>
        <w:t xml:space="preserve"> Tina Grgas</w:t>
      </w:r>
    </w:p>
    <w:p w:rsidRDefault="00F56824" w:rsidP="00B0635F" w:rsidR="00F56824">
      <w:pPr>
        <w:ind w:firstLine="708"/>
        <w:jc w:val="both"/>
      </w:pPr>
    </w:p>
    <w:p w:rsidRDefault="00F56824" w:rsidP="00B0635F" w:rsidR="00F56824">
      <w:pPr>
        <w:ind w:firstLine="708"/>
        <w:jc w:val="both"/>
      </w:pPr>
    </w:p>
    <w:p w:rsidRDefault="007B4898" w:rsidP="00B0635F" w:rsidR="007B4898">
      <w:pPr>
        <w:ind w:firstLine="708"/>
        <w:jc w:val="both"/>
      </w:pPr>
    </w:p>
    <w:p w:rsidRDefault="007B4898" w:rsidP="00B0635F" w:rsidR="007B4898">
      <w:pPr>
        <w:ind w:firstLine="708"/>
        <w:jc w:val="both"/>
      </w:pPr>
    </w:p>
    <w:p w:rsidRDefault="00B0635F" w:rsidP="00F56824" w:rsidR="00B0635F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B0635F" w:rsidP="007F2BCF" w:rsidR="00B0635F">
      <w:pPr>
        <w:jc w:val="both"/>
      </w:pPr>
      <w:r>
        <w:t xml:space="preserve">Protiv ovoga rješenja može se izjaviti žalba u roku od 8 dana od dostave </w:t>
      </w:r>
      <w:r w:rsidR="00881EDE">
        <w:t>pisanog otpravka istog</w:t>
      </w:r>
      <w:r>
        <w:t xml:space="preserve">, putem ovog suda u tri istovjetna primjerka (čl. 12. i čl. 19. SZ-a). O žalbi odlučuje Visoki trgovački sud Republike Hrvatske u Zagrebu. </w:t>
      </w:r>
    </w:p>
    <w:p w:rsidRDefault="00BA62D2" w:rsidP="00B0635F" w:rsidR="00BA62D2">
      <w:pPr>
        <w:ind w:firstLine="708"/>
        <w:jc w:val="both"/>
        <w:rPr>
          <w:b/>
        </w:rPr>
      </w:pPr>
    </w:p>
    <w:p w:rsidRDefault="007F2BCF" w:rsidP="00B0635F" w:rsidR="007F2BCF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B0635F" w:rsidR="007B4898">
      <w:pPr>
        <w:ind w:firstLine="708"/>
        <w:jc w:val="both"/>
        <w:rPr>
          <w:b/>
        </w:rPr>
      </w:pPr>
    </w:p>
    <w:p w:rsidRDefault="007B4898" w:rsidP="00590AC4" w:rsidR="007B4898">
      <w:pPr>
        <w:jc w:val="both"/>
        <w:rPr>
          <w:b/>
        </w:rPr>
      </w:pPr>
    </w:p>
    <w:p w:rsidRDefault="00BA62D2" w:rsidP="00B0635F" w:rsidR="00BA62D2">
      <w:pPr>
        <w:ind w:firstLine="708"/>
        <w:jc w:val="both"/>
        <w:rPr>
          <w:b/>
        </w:rPr>
      </w:pPr>
    </w:p>
    <w:p w:rsidRDefault="00F56824" w:rsidP="00F56824" w:rsidR="005E138C" w:rsidRPr="004E2475">
      <w:pPr>
        <w:rPr>
          <w:b/>
        </w:rPr>
      </w:pPr>
      <w:r>
        <w:t>DN-a</w:t>
      </w:r>
      <w:r w:rsidR="005E138C">
        <w:t>:</w:t>
      </w:r>
    </w:p>
    <w:p w:rsidRDefault="005E138C" w:rsidP="005E138C" w:rsidR="005E138C" w:rsidRPr="00A93E68">
      <w:pPr>
        <w:numPr>
          <w:ilvl w:val="0"/>
          <w:numId w:val="2"/>
        </w:numPr>
      </w:pPr>
      <w:r>
        <w:t>FINA, RC Split, Podružnica Zadar</w:t>
      </w:r>
      <w:r w:rsidR="00BA62D2">
        <w:t xml:space="preserve"> </w:t>
      </w:r>
    </w:p>
    <w:p w:rsidRDefault="005E138C" w:rsidP="005E138C" w:rsidR="005E138C" w:rsidRPr="00A93E68">
      <w:pPr>
        <w:numPr>
          <w:ilvl w:val="0"/>
          <w:numId w:val="2"/>
        </w:numPr>
      </w:pPr>
      <w:r>
        <w:t>S</w:t>
      </w:r>
      <w:r w:rsidRPr="00A93E68">
        <w:t xml:space="preserve">tečajnom dužniku </w:t>
      </w:r>
    </w:p>
    <w:p w:rsidRDefault="007F2BCF" w:rsidP="009F5F93" w:rsidR="009F5F93" w:rsidRPr="009F5F93">
      <w:pPr>
        <w:pStyle w:val="Odlomakpopisa"/>
        <w:numPr>
          <w:ilvl w:val="0"/>
          <w:numId w:val="2"/>
        </w:numPr>
      </w:pPr>
      <w:r>
        <w:t>e-Oglasna</w:t>
      </w:r>
      <w:r w:rsidR="009F5F93" w:rsidRPr="009F5F93">
        <w:t xml:space="preserve"> ploče suda </w:t>
      </w:r>
    </w:p>
    <w:p w:rsidRDefault="005E138C" w:rsidP="00263A4E" w:rsidR="005E138C" w:rsidRPr="00A93E68">
      <w:pPr>
        <w:numPr>
          <w:ilvl w:val="0"/>
          <w:numId w:val="2"/>
        </w:numPr>
      </w:pPr>
      <w:r>
        <w:t>U spis</w:t>
      </w:r>
    </w:p>
    <w:p w:rsidRDefault="005E138C" w:rsidP="005E138C" w:rsidR="005E138C">
      <w:pPr>
        <w:rPr>
          <w:rFonts w:cs="Arial" w:hAnsi="Arial" w:ascii="Arial"/>
          <w:sz w:val="22"/>
          <w:szCs w:val="22"/>
        </w:rPr>
      </w:pPr>
    </w:p>
    <w:p w:rsidRDefault="005E138C" w:rsidP="005E138C" w:rsidR="005E138C" w:rsidRPr="00A93E68"/>
    <w:p w:rsidRDefault="00B0635F" w:rsidP="00B0635F" w:rsidR="00B0635F" w:rsidRPr="002B5AAE">
      <w:pPr>
        <w:ind w:hanging="705" w:left="705"/>
        <w:jc w:val="both"/>
      </w:pPr>
    </w:p>
    <w:p w:rsidRDefault="00B0635F" w:rsidP="00B0635F" w:rsidR="00B0635F">
      <w:pPr>
        <w:ind w:hanging="705" w:left="705"/>
        <w:jc w:val="both"/>
      </w:pPr>
    </w:p>
    <w:p w:rsidRDefault="009A40CC" w:rsidR="009A40CC"/>
    <w:p w:rsidRDefault="00850BE2" w:rsidR="00850BE2"/>
    <w:sectPr w:rsidSect="007F2BCF" w:rsidR="00850BE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B06" w:rsidP="005E138C" w:rsidR="00844B06">
      <w:r>
        <w:separator/>
      </w:r>
    </w:p>
  </w:endnote>
  <w:endnote w:id="0" w:type="continuationSeparator">
    <w:p w:rsidRDefault="00844B06" w:rsidP="005E138C" w:rsidR="00844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B06" w:rsidP="005E138C" w:rsidR="00844B06">
      <w:r>
        <w:separator/>
      </w:r>
    </w:p>
  </w:footnote>
  <w:footnote w:id="0" w:type="continuationSeparator">
    <w:p w:rsidRDefault="00844B06" w:rsidP="005E138C" w:rsidR="00844B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06" w:rsidP="00BB66D8" w:rsidR="00844B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4B06" w:rsidR="00844B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B06" w:rsidP="00BB66D8" w:rsidR="00844B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9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4B06" w:rsidP="00BB66D8" w:rsidR="00844B0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</w:t>
    </w:r>
    <w:r w:rsidR="007F2BCF">
      <w:t xml:space="preserve">Poslovni broj: 5 </w:t>
    </w:r>
    <w:r w:rsidR="007F2BCF" w:rsidRPr="008C3132">
      <w:t>St-</w:t>
    </w:r>
    <w:r w:rsidR="007F2BCF">
      <w:t>114</w:t>
    </w:r>
    <w:r w:rsidR="00590AC4">
      <w:t>2</w:t>
    </w:r>
    <w:r w:rsidR="007F2BCF">
      <w:t>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824" w:rsidP="00F56824" w:rsidR="00F56824">
    <w:pPr>
      <w:pStyle w:val="Zaglavlje"/>
      <w:tabs>
        <w:tab w:pos="4536" w:val="clear"/>
        <w:tab w:pos="9072" w:val="clear"/>
        <w:tab w:pos="6451" w:val="left"/>
      </w:tabs>
    </w:pPr>
    <w:r>
      <w:t xml:space="preserve">                                                                                                       Poslovni broj: 5 </w:t>
    </w:r>
    <w:r w:rsidRPr="008C3132">
      <w:t>St-</w:t>
    </w:r>
    <w:r>
      <w:t>1</w:t>
    </w:r>
    <w:r w:rsidR="007F2BCF">
      <w:t>14</w:t>
    </w:r>
    <w:r w:rsidR="00590AC4">
      <w:t>2</w:t>
    </w:r>
    <w:r>
      <w:t>/16-</w:t>
    </w:r>
    <w:r w:rsidR="007F2BC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83380"/>
    <w:rsid w:val="00122898"/>
    <w:rsid w:val="00146ACA"/>
    <w:rsid w:val="00197EA1"/>
    <w:rsid w:val="00263A4E"/>
    <w:rsid w:val="00276F5D"/>
    <w:rsid w:val="0028715B"/>
    <w:rsid w:val="002A1060"/>
    <w:rsid w:val="0036672E"/>
    <w:rsid w:val="003B034C"/>
    <w:rsid w:val="003E3367"/>
    <w:rsid w:val="00401CC9"/>
    <w:rsid w:val="005649ED"/>
    <w:rsid w:val="00590AC4"/>
    <w:rsid w:val="005B4925"/>
    <w:rsid w:val="005E138C"/>
    <w:rsid w:val="006778DB"/>
    <w:rsid w:val="006F798E"/>
    <w:rsid w:val="00717241"/>
    <w:rsid w:val="007331AC"/>
    <w:rsid w:val="007B4898"/>
    <w:rsid w:val="007E7A3C"/>
    <w:rsid w:val="007F2BCF"/>
    <w:rsid w:val="00844B06"/>
    <w:rsid w:val="00850BE2"/>
    <w:rsid w:val="00881EDE"/>
    <w:rsid w:val="008D0746"/>
    <w:rsid w:val="008F6B13"/>
    <w:rsid w:val="0097369D"/>
    <w:rsid w:val="00980A09"/>
    <w:rsid w:val="009A40CC"/>
    <w:rsid w:val="009F5F93"/>
    <w:rsid w:val="00A63228"/>
    <w:rsid w:val="00B0635F"/>
    <w:rsid w:val="00B11E69"/>
    <w:rsid w:val="00B2284A"/>
    <w:rsid w:val="00BA62D2"/>
    <w:rsid w:val="00BB66D8"/>
    <w:rsid w:val="00CC7025"/>
    <w:rsid w:val="00CF5D70"/>
    <w:rsid w:val="00D10493"/>
    <w:rsid w:val="00D279B0"/>
    <w:rsid w:val="00DA0F0D"/>
    <w:rsid w:val="00E22F23"/>
    <w:rsid w:val="00E944ED"/>
    <w:rsid w:val="00EB4303"/>
    <w:rsid w:val="00EF5A4C"/>
    <w:rsid w:val="00EF62F1"/>
    <w:rsid w:val="00F56824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4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4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ŠIMUNOV, d.o.o. za trgovinu</izvorni_sadrzaj>
    <derivirana_varijabla naziv="DomainObject.Predmet.ProtustrankaFormated_1">  ŠIMUNOV, d.o.o. za trgovinu</derivirana_varijabla>
  </DomainObject.Predmet.ProtustrankaFormated>
  <DomainObject.Predmet.ProtustrankaFormatedOIB>
    <izvorni_sadrzaj>  ŠIMUNOV, d.o.o. za trgovinu, OIB 52523563572</izvorni_sadrzaj>
    <derivirana_varijabla naziv="DomainObject.Predmet.ProtustrankaFormatedOIB_1">  ŠIMUNOV, d.o.o. za trgovinu, OIB 52523563572</derivirana_varijabla>
  </DomainObject.Predmet.ProtustrankaFormatedOIB>
  <DomainObject.Predmet.ProtustrankaFormatedWithAdress>
    <izvorni_sadrzaj> ŠIMUNOV, d.o.o. za trgovinu, Put Dikla 53, 23000 Zadar</izvorni_sadrzaj>
    <derivirana_varijabla naziv="DomainObject.Predmet.ProtustrankaFormatedWithAdress_1"> ŠIMUNOV, d.o.o. za trgovinu, Put Dikla 53, 23000 Zadar</derivirana_varijabla>
  </DomainObject.Predmet.ProtustrankaFormatedWithAdress>
  <DomainObject.Predmet.ProtustrankaFormatedWithAdressOIB>
    <izvorni_sadrzaj> ŠIMUNOV, d.o.o. za trgovinu, OIB 52523563572, Put Dikla 53, 23000 Zadar</izvorni_sadrzaj>
    <derivirana_varijabla naziv="DomainObject.Predmet.ProtustrankaFormatedWithAdressOIB_1"> ŠIMUNOV, d.o.o. za trgovinu, OIB 52523563572, Put Dikla 53, 23000 Zadar</derivirana_varijabla>
  </DomainObject.Predmet.ProtustrankaFormatedWithAdressOIB>
  <DomainObject.Predmet.ProtustrankaWithAdress>
    <izvorni_sadrzaj>ŠIMUNOV, d.o.o. za trgovinu Put Dikla 53, 23000 Zadar</izvorni_sadrzaj>
    <derivirana_varijabla naziv="DomainObject.Predmet.ProtustrankaWithAdress_1">ŠIMUNOV, d.o.o. za trgovinu Put Dikla 53, 23000 Zadar</derivirana_varijabla>
  </DomainObject.Predmet.ProtustrankaWithAdress>
  <DomainObject.Predmet.ProtustrankaWithAdressOIB>
    <izvorni_sadrzaj>ŠIMUNOV, d.o.o. za trgovinu, OIB 52523563572, Put Dikla 53, 23000 Zadar</izvorni_sadrzaj>
    <derivirana_varijabla naziv="DomainObject.Predmet.ProtustrankaWithAdressOIB_1">ŠIMUNOV, d.o.o. za trgovinu, OIB 52523563572, Put Dikla 53, 23000 Zadar</derivirana_varijabla>
  </DomainObject.Predmet.ProtustrankaWithAdressOIB>
  <DomainObject.Predmet.ProtustrankaNazivFormated>
    <izvorni_sadrzaj>ŠIMUNOV, d.o.o. za trgovinu</izvorni_sadrzaj>
    <derivirana_varijabla naziv="DomainObject.Predmet.ProtustrankaNazivFormated_1">ŠIMUNOV, d.o.o. za trgovinu</derivirana_varijabla>
  </DomainObject.Predmet.ProtustrankaNazivFormated>
  <DomainObject.Predmet.ProtustrankaNazivFormatedOIB>
    <izvorni_sadrzaj>ŠIMUNOV, d.o.o. za trgovinu, OIB 52523563572</izvorni_sadrzaj>
    <derivirana_varijabla naziv="DomainObject.Predmet.ProtustrankaNazivFormatedOIB_1">ŠIMUNOV, d.o.o. za trgovinu, OIB 52523563572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ŠIMUNOV, d.o.o. za trgovinu</item>
    </izvorni_sadrzaj>
    <derivirana_varijabla naziv="DomainObject.Predmet.ProtuStrankaListFormated_1">
      <item>ŠIMUNOV, d.o.o. za trgovinu</item>
    </derivirana_varijabla>
  </DomainObject.Predmet.ProtuStrankaListFormated>
  <DomainObject.Predmet.ProtuStrankaListFormatedOIB>
    <izvorni_sadrzaj>
      <item>ŠIMUNOV, d.o.o. za trgovinu, OIB 52523563572</item>
    </izvorni_sadrzaj>
    <derivirana_varijabla naziv="DomainObject.Predmet.ProtuStrankaListFormatedOIB_1">
      <item>ŠIMUNOV, d.o.o. za trgovinu, OIB 52523563572</item>
    </derivirana_varijabla>
  </DomainObject.Predmet.ProtuStrankaListFormatedOIB>
  <DomainObject.Predmet.ProtuStrankaListFormatedWithAdress>
    <izvorni_sadrzaj>
      <item>ŠIMUNOV, d.o.o. za trgovinu, Put Dikla 53, 23000 Zadar</item>
    </izvorni_sadrzaj>
    <derivirana_varijabla naziv="DomainObject.Predmet.ProtuStrankaListFormatedWithAdress_1">
      <item>ŠIMUNOV, d.o.o. za trgovinu, Put Dikla 53, 23000 Zadar</item>
    </derivirana_varijabla>
  </DomainObject.Predmet.ProtuStrankaListFormatedWithAdress>
  <DomainObject.Predmet.ProtuStrankaListFormatedWithAdressOIB>
    <izvorni_sadrzaj>
      <item>ŠIMUNOV, d.o.o. za trgovinu, OIB 52523563572, Put Dikla 53, 23000 Zadar</item>
    </izvorni_sadrzaj>
    <derivirana_varijabla naziv="DomainObject.Predmet.ProtuStrankaListFormatedWithAdressOIB_1">
      <item>ŠIMUNOV, d.o.o. za trgovinu, OIB 52523563572, Put Dikla 53, 23000 Zadar</item>
    </derivirana_varijabla>
  </DomainObject.Predmet.ProtuStrankaListFormatedWithAdressOIB>
  <DomainObject.Predmet.ProtuStrankaListNazivFormated>
    <izvorni_sadrzaj>
      <item>ŠIMUNOV, d.o.o. za trgovinu</item>
    </izvorni_sadrzaj>
    <derivirana_varijabla naziv="DomainObject.Predmet.ProtuStrankaListNazivFormated_1">
      <item>ŠIMUNOV, d.o.o. za trgovinu</item>
    </derivirana_varijabla>
  </DomainObject.Predmet.ProtuStrankaListNazivFormated>
  <DomainObject.Predmet.ProtuStrankaListNazivFormatedOIB>
    <izvorni_sadrzaj>
      <item>ŠIMUNOV, d.o.o. za trgovinu, OIB 52523563572</item>
    </izvorni_sadrzaj>
    <derivirana_varijabla naziv="DomainObject.Predmet.ProtuStrankaListNazivFormatedOIB_1">
      <item>ŠIMUNOV, d.o.o. za trgovinu, OIB 52523563572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ŠIMUNOV, d.o.o. za trgovinu</izvorni_sadrzaj>
    <derivirana_varijabla naziv="DomainObject.Predmet.ProtustrankaIDrugi_1">ŠIMUNOV,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ŠIMUNOV, d.o.o. za trgovinu, OIB 52523563572, Put Dikla 53, 23000 Zadar</izvorni_sadrzaj>
    <derivirana_varijabla naziv="DomainObject.Predmet.ProtustrankaIDrugiAdressOIB_1">ŠIMUNOV, d.o.o. za trgovinu, OIB 52523563572,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ŠIMUNOV, d.o.o. za trgovinu</item>
    </izvorni_sadrzaj>
    <derivirana_varijabla naziv="DomainObject.Predmet.SudioniciListNaziv_1">
      <item>FINA</item>
      <item>ŠIMUNOV, d.o.o. za trgovinu</item>
    </derivirana_varijabla>
  </DomainObject.Predmet.SudioniciListNaziv>
  <DomainObject.Predmet.SudioniciListAdressOIB>
    <izvorni_sadrzaj>
      <item>FINA, OIB 85821130368</item>
      <item>ŠIMUNOV, d.o.o. za trgovinu, OIB 52523563572, Put Dikla 53,23000 Zadar</item>
    </izvorni_sadrzaj>
    <derivirana_varijabla naziv="DomainObject.Predmet.SudioniciListAdressOIB_1">
      <item>FINA, OIB 85821130368</item>
      <item>ŠIMUNOV, d.o.o. za trgovinu, OIB 52523563572,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52523563572</item>
    </izvorni_sadrzaj>
    <derivirana_varijabla naziv="DomainObject.Predmet.SudioniciListNazivOIB_1">
      <item>, OIB 85821130368</item>
      <item>, OIB 52523563572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2544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2017-02-21T09:50:00Z</dcterms:created>
  <dc:creator>Tina Grgas</dc:creator>
  <cp:lastModifiedBy>wsadmin</cp:lastModifiedBy>
  <cp:lastPrinted>2017-02-21T09:49:00Z</cp:lastPrinted>
  <dcterms:modified xmlns:xsi="http://www.w3.org/2001/XMLSchema-instance" xsi:type="dcterms:W3CDTF">2017-02-21T10:35:00Z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