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32be" w14:paraId="97c32be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80543">
        <w:t>7095/2016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680543">
        <w:t xml:space="preserve"> 12. lipnja </w:t>
      </w:r>
      <w:r w:rsidR="00316CE0" w:rsidRPr="00680543">
        <w:t>2017</w:t>
      </w:r>
      <w:r w:rsidR="003E5D1C" w:rsidRPr="00680543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F4737">
        <w:t xml:space="preserve">NESTRO SAVA d.o.o., Zagreb, Savska 3, OIB:71155414104, MBS: </w:t>
      </w:r>
      <w:r w:rsidR="00AF4737" w:rsidRPr="00AF4737">
        <w:t>110025277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>je</w:t>
      </w:r>
      <w:r w:rsidR="00AF4737">
        <w:t xml:space="preserve"> 2.573.341,71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AF4737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AF4737">
        <w:t xml:space="preserve"> 12. lipnja 2017.</w:t>
      </w:r>
    </w:p>
    <w:p w:rsidRDefault="00316CE0" w:rsidP="00316CE0" w:rsidR="00316CE0"/>
    <w:p w:rsidRDefault="00AF4737" w:rsidP="00316CE0" w:rsidR="00AF4737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80543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AF4737"/>
    <w:rsid w:val="00B04794"/>
    <w:rsid w:val="00B10CAD"/>
    <w:rsid w:val="00B17362"/>
    <w:rsid w:val="00B50F72"/>
    <w:rsid w:val="00B53625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65FFB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FF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FF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FF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FF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FF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FF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7095</izvorni_sadrzaj>
    <derivirana_varijabla naziv="DomainObject.Predmet.Broj_1">7095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St-7095/2016</izvorni_sadrzaj>
    <derivirana_varijabla naziv="DomainObject.Predmet.OznakaBroj_1">St-7095/2016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NESTRO SAVA d.o.o.</izvorni_sadrzaj>
    <derivirana_varijabla naziv="DomainObject.Predmet.ProtustrankaFormated_1">  NESTRO SAVA d.o.o.</derivirana_varijabla>
  </DomainObject.Predmet.ProtustrankaFormated>
  <DomainObject.Predmet.ProtustrankaFormatedOIB>
    <izvorni_sadrzaj>  NESTRO SAVA d.o.o., OIB 71155414104</izvorni_sadrzaj>
    <derivirana_varijabla naziv="DomainObject.Predmet.ProtustrankaFormatedOIB_1">  NESTRO SAVA d.o.o., OIB 71155414104</derivirana_varijabla>
  </DomainObject.Predmet.ProtustrankaFormatedOIB>
  <DomainObject.Predmet.ProtustrankaFormatedWithAdress>
    <izvorni_sadrzaj> NESTRO SAVA d.o.o., Savska 3, 10000 Zagreb</izvorni_sadrzaj>
    <derivirana_varijabla naziv="DomainObject.Predmet.ProtustrankaFormatedWithAdress_1"> NESTRO SAVA d.o.o., Savska 3, 10000 Zagreb</derivirana_varijabla>
  </DomainObject.Predmet.ProtustrankaFormatedWithAdress>
  <DomainObject.Predmet.ProtustrankaFormatedWithAdressOIB>
    <izvorni_sadrzaj> NESTRO SAVA d.o.o., OIB 71155414104, Savska 3, 10000 Zagreb</izvorni_sadrzaj>
    <derivirana_varijabla naziv="DomainObject.Predmet.ProtustrankaFormatedWithAdressOIB_1"> NESTRO SAVA d.o.o., OIB 71155414104, Savska 3, 10000 Zagreb</derivirana_varijabla>
  </DomainObject.Predmet.ProtustrankaFormatedWithAdressOIB>
  <DomainObject.Predmet.ProtustrankaWithAdress>
    <izvorni_sadrzaj>NESTRO SAVA d.o.o. Savska 3, 10000 Zagreb</izvorni_sadrzaj>
    <derivirana_varijabla naziv="DomainObject.Predmet.ProtustrankaWithAdress_1">NESTRO SAVA d.o.o. Savska 3, 10000 Zagreb</derivirana_varijabla>
  </DomainObject.Predmet.ProtustrankaWithAdress>
  <DomainObject.Predmet.ProtustrankaWithAdressOIB>
    <izvorni_sadrzaj>NESTRO SAVA d.o.o., OIB 71155414104, Savska 3, 10000 Zagreb</izvorni_sadrzaj>
    <derivirana_varijabla naziv="DomainObject.Predmet.ProtustrankaWithAdressOIB_1">NESTRO SAVA d.o.o., OIB 71155414104, Savska 3, 10000 Zagreb</derivirana_varijabla>
  </DomainObject.Predmet.ProtustrankaWithAdressOIB>
  <DomainObject.Predmet.ProtustrankaNazivFormated>
    <izvorni_sadrzaj>NESTRO SAVA d.o.o.</izvorni_sadrzaj>
    <derivirana_varijabla naziv="DomainObject.Predmet.ProtustrankaNazivFormated_1">NESTRO SAVA d.o.o.</derivirana_varijabla>
  </DomainObject.Predmet.ProtustrankaNazivFormated>
  <DomainObject.Predmet.ProtustrankaNazivFormatedOIB>
    <izvorni_sadrzaj>NESTRO SAVA d.o.o., OIB 71155414104</izvorni_sadrzaj>
    <derivirana_varijabla naziv="DomainObject.Predmet.ProtustrankaNazivFormatedOIB_1">NESTRO SAVA d.o.o., OIB 71155414104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NESTRO SAVA d.o.o.</item>
    </izvorni_sadrzaj>
    <derivirana_varijabla naziv="DomainObject.Predmet.ProtuStrankaListFormated_1">
      <item>NESTRO SAVA d.o.o.</item>
    </derivirana_varijabla>
  </DomainObject.Predmet.ProtuStrankaListFormated>
  <DomainObject.Predmet.ProtuStrankaListFormatedOIB>
    <izvorni_sadrzaj>
      <item>NESTRO SAVA d.o.o., OIB 71155414104</item>
    </izvorni_sadrzaj>
    <derivirana_varijabla naziv="DomainObject.Predmet.ProtuStrankaListFormatedOIB_1">
      <item>NESTRO SAVA d.o.o., OIB 71155414104</item>
    </derivirana_varijabla>
  </DomainObject.Predmet.ProtuStrankaListFormatedOIB>
  <DomainObject.Predmet.ProtuStrankaListFormatedWithAdress>
    <izvorni_sadrzaj>
      <item>NESTRO SAVA d.o.o., Savska 3, 10000 Zagreb</item>
    </izvorni_sadrzaj>
    <derivirana_varijabla naziv="DomainObject.Predmet.ProtuStrankaListFormatedWithAdress_1">
      <item>NESTRO SAVA d.o.o., Savska 3, 10000 Zagreb</item>
    </derivirana_varijabla>
  </DomainObject.Predmet.ProtuStrankaListFormatedWithAdress>
  <DomainObject.Predmet.ProtuStrankaListFormatedWithAdressOIB>
    <izvorni_sadrzaj>
      <item>NESTRO SAVA d.o.o., OIB 71155414104, Savska 3, 10000 Zagreb</item>
    </izvorni_sadrzaj>
    <derivirana_varijabla naziv="DomainObject.Predmet.ProtuStrankaListFormatedWithAdressOIB_1">
      <item>NESTRO SAVA d.o.o., OIB 71155414104, Savska 3, 10000 Zagreb</item>
    </derivirana_varijabla>
  </DomainObject.Predmet.ProtuStrankaListFormatedWithAdressOIB>
  <DomainObject.Predmet.ProtuStrankaListNazivFormated>
    <izvorni_sadrzaj>
      <item>NESTRO SAVA d.o.o.</item>
    </izvorni_sadrzaj>
    <derivirana_varijabla naziv="DomainObject.Predmet.ProtuStrankaListNazivFormated_1">
      <item>NESTRO SAVA d.o.o.</item>
    </derivirana_varijabla>
  </DomainObject.Predmet.ProtuStrankaListNazivFormated>
  <DomainObject.Predmet.ProtuStrankaListNazivFormatedOIB>
    <izvorni_sadrzaj>
      <item>NESTRO SAVA d.o.o., OIB 71155414104</item>
    </izvorni_sadrzaj>
    <derivirana_varijabla naziv="DomainObject.Predmet.ProtuStrankaListNazivFormatedOIB_1">
      <item>NESTRO SAVA d.o.o., OIB 71155414104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NESTRO SAVA d.o.o.</izvorni_sadrzaj>
    <derivirana_varijabla naziv="DomainObject.Predmet.ProtustrankaIDrugi_1">NESTRO SAVA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NESTRO SAVA d.o.o., OIB 71155414104, Savska 3, 10000 Zagreb</izvorni_sadrzaj>
    <derivirana_varijabla naziv="DomainObject.Predmet.ProtustrankaIDrugiAdressOIB_1">NESTRO SAVA d.o.o., OIB 71155414104, Savska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NESTRO SAVA d.o.o.</item>
    </izvorni_sadrzaj>
    <derivirana_varijabla naziv="DomainObject.Predmet.SudioniciListNaziv_1">
      <item>FINA Regionalni centar Zagreb</item>
      <item>NESTRO SAVA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NESTRO SAVA d.o.o., OIB 71155414104, Savska 3,10000 Zagreb</item>
    </izvorni_sadrzaj>
    <derivirana_varijabla naziv="DomainObject.Predmet.SudioniciListAdressOIB_1">
      <item>FINA Regionalni centar Zagreb, OIB 85821130368, Trg svibanjskih žrtava 1995. br. 1,10000 Zagreb</item>
      <item>NESTRO SAVA d.o.o., OIB 71155414104, Savska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71155414104</item>
    </izvorni_sadrzaj>
    <derivirana_varijabla naziv="DomainObject.Predmet.SudioniciListNazivOIB_1">
      <item>, OIB 85821130368</item>
      <item>, OIB 71155414104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1293</properties:Characters>
  <properties:Lines>40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2017-06-12T07:38:00Z</dcterms:created>
  <dc:creator>ilukac</dc:creator>
  <cp:lastModifiedBy>Marijan Marković</cp:lastModifiedBy>
  <cp:lastPrinted>2017-03-15T15:30:00Z</cp:lastPrinted>
  <dcterms:modified xmlns:xsi="http://www.w3.org/2001/XMLSchema-instance" xsi:type="dcterms:W3CDTF">2017-06-12T07:44:00Z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