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a2620" w14:paraId="e9a2620" w:rsidRDefault="00E17DC9" w:rsidP="00E17DC9" w:rsidR="00E17DC9">
      <w:pPr>
        <w:jc w:val="right"/>
        <w15:collapsed w:val="false"/>
      </w:pPr>
      <w:bookmarkStart w:name="_GoBack" w:id="0"/>
      <w:bookmarkEnd w:id="0"/>
      <w:r>
        <w:t>6 St-</w:t>
      </w:r>
      <w:r w:rsidR="00956F21">
        <w:t>1</w:t>
      </w:r>
      <w:r w:rsidR="00E43304">
        <w:t>83</w:t>
      </w:r>
      <w:r w:rsidR="00AE3F9F">
        <w:t>3</w:t>
      </w:r>
      <w:r w:rsidR="006D3CB6">
        <w:t>/16</w:t>
      </w:r>
      <w:r w:rsidR="00A9215B">
        <w:t>-</w:t>
      </w:r>
      <w:r w:rsidR="00E43304">
        <w:t>9</w:t>
      </w:r>
    </w:p>
    <w:p w:rsidRDefault="00A27295" w:rsidP="00A27295" w:rsidR="00A27295">
      <w:r>
        <w:rPr>
          <w:rStyle w:val="Naglaeno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A00F83">
        <w:t xml:space="preserve">Financijska agencija OIB 85821130368, Regionalni centar Osijek, Podružnica Osijek L. </w:t>
      </w:r>
      <w:proofErr w:type="spellStart"/>
      <w:r w:rsidR="00A00F83">
        <w:t>Jagera</w:t>
      </w:r>
      <w:proofErr w:type="spellEnd"/>
      <w:r w:rsidR="00A00F83">
        <w:t xml:space="preserve"> 3 za otvaranje stečajnog postupka nad dužnikom </w:t>
      </w:r>
      <w:r w:rsidR="00E43304" w:rsidRPr="00A106C4">
        <w:t xml:space="preserve">VODOSTROJ j.d.o.o. u likvidaciji, Borovo, </w:t>
      </w:r>
      <w:proofErr w:type="spellStart"/>
      <w:r w:rsidR="00E43304" w:rsidRPr="00A106C4">
        <w:t>Sremska</w:t>
      </w:r>
      <w:proofErr w:type="spellEnd"/>
      <w:r w:rsidR="00E43304" w:rsidRPr="00A106C4">
        <w:t xml:space="preserve"> 28, MBS: 030159033, OIB: 18847577690</w:t>
      </w:r>
      <w:r w:rsidR="00686ACA">
        <w:t xml:space="preserve">, </w:t>
      </w:r>
      <w:r w:rsidR="003B4C28">
        <w:t xml:space="preserve">dana </w:t>
      </w:r>
      <w:r w:rsidR="00956F21">
        <w:t>6</w:t>
      </w:r>
      <w:r w:rsidR="008F2EFA">
        <w:t xml:space="preserve">. </w:t>
      </w:r>
      <w:r w:rsidR="0038090A">
        <w:t>ožujka</w:t>
      </w:r>
      <w:r w:rsidR="008F2EFA">
        <w:t xml:space="preserve"> 2017</w:t>
      </w:r>
      <w:r w:rsidR="00CE4C97">
        <w:t>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Tijeloteksta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 xml:space="preserve">Poziva se </w:t>
      </w:r>
      <w:r w:rsidR="00E43304">
        <w:t>likvidator</w:t>
      </w:r>
      <w:r w:rsidRPr="002113DB">
        <w:t xml:space="preserve"> </w:t>
      </w:r>
      <w:r w:rsidR="00E43304" w:rsidRPr="00E43304">
        <w:t xml:space="preserve">Dušan Miljković, OIB: 62535535167, Borovo, </w:t>
      </w:r>
      <w:proofErr w:type="spellStart"/>
      <w:r w:rsidR="00E43304" w:rsidRPr="00E43304">
        <w:t>Sremska</w:t>
      </w:r>
      <w:proofErr w:type="spellEnd"/>
      <w:r w:rsidR="00E43304" w:rsidRPr="00E43304">
        <w:t xml:space="preserve"> 28</w:t>
      </w:r>
      <w:r w:rsidR="00E43304">
        <w:rPr>
          <w:b/>
        </w:rPr>
        <w:t xml:space="preserve">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 w:rsidR="00E43304">
        <w:t>4</w:t>
      </w:r>
      <w:r w:rsidR="006E7865">
        <w:t>.</w:t>
      </w:r>
      <w:r w:rsidR="00E43304">
        <w:t>0</w:t>
      </w:r>
      <w:r w:rsidR="001111FC">
        <w:t>00</w:t>
      </w:r>
      <w:r w:rsidR="008F2EFA" w:rsidRPr="008F2EFA">
        <w:t>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E43304">
        <w:t>1833</w:t>
      </w:r>
      <w:r w:rsidR="008F2EFA" w:rsidRPr="008F2EFA">
        <w:t>-16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E43304" w:rsidRPr="00A106C4">
        <w:t xml:space="preserve">VODOSTROJ j.d.o.o. u likvidaciji, Borovo, </w:t>
      </w:r>
      <w:proofErr w:type="spellStart"/>
      <w:r w:rsidR="00E43304" w:rsidRPr="00A106C4">
        <w:t>Sremska</w:t>
      </w:r>
      <w:proofErr w:type="spellEnd"/>
      <w:r w:rsidR="00E43304" w:rsidRPr="00A106C4">
        <w:t xml:space="preserve"> 28, MBS: 030159033, OIB: 18847577690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proofErr w:type="spellStart"/>
      <w:r w:rsidR="00E43304">
        <w:t>ikvidator</w:t>
      </w:r>
      <w:proofErr w:type="spellEnd"/>
      <w:r w:rsidR="00E43304" w:rsidRPr="002113DB">
        <w:t xml:space="preserve"> </w:t>
      </w:r>
      <w:r w:rsidR="00E43304" w:rsidRPr="00E43304">
        <w:t xml:space="preserve">Dušan Miljković, OIB: 62535535167, Borovo, </w:t>
      </w:r>
      <w:proofErr w:type="spellStart"/>
      <w:r w:rsidR="00E43304" w:rsidRPr="00E43304">
        <w:t>Sremska</w:t>
      </w:r>
      <w:proofErr w:type="spellEnd"/>
      <w:r w:rsidR="00E43304" w:rsidRPr="00E43304">
        <w:t xml:space="preserve"> 28</w:t>
      </w:r>
      <w:r w:rsidR="00E43304">
        <w:rPr>
          <w:b/>
        </w:rPr>
        <w:t xml:space="preserve"> </w:t>
      </w:r>
      <w:r w:rsidR="00F37D9C">
        <w:t xml:space="preserve">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956F21">
        <w:t>6</w:t>
      </w:r>
      <w:r w:rsidR="00E74BCA">
        <w:t xml:space="preserve">. </w:t>
      </w:r>
      <w:r w:rsidR="0038090A">
        <w:t>ožujka</w:t>
      </w:r>
      <w:r w:rsidR="008F2EFA">
        <w:t xml:space="preserve"> 2017</w:t>
      </w:r>
      <w:r w:rsidR="00CE4C97">
        <w:t>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6D3CB6">
        <w:t xml:space="preserve">Maja </w:t>
      </w:r>
      <w:proofErr w:type="spellStart"/>
      <w:r w:rsidR="006D3CB6">
        <w:t>Videnović</w:t>
      </w:r>
      <w:proofErr w:type="spellEnd"/>
      <w:r w:rsidR="004B741D">
        <w:tab/>
      </w:r>
      <w:r w:rsidR="004B741D">
        <w:tab/>
      </w:r>
      <w:r>
        <w:t xml:space="preserve">             </w:t>
      </w:r>
      <w:r w:rsidR="006D3CB6">
        <w:t xml:space="preserve">                              </w:t>
      </w:r>
      <w:r>
        <w:t xml:space="preserve">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8F2EFA" w:rsidP="005371C4" w:rsidR="008F2EFA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AD361C" w:rsidP="002113DB" w:rsidR="008F2EFA">
      <w:pPr>
        <w:numPr>
          <w:ilvl w:val="0"/>
          <w:numId w:val="6"/>
        </w:numPr>
        <w:jc w:val="both"/>
      </w:pPr>
      <w:r>
        <w:t>likvidatora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8F2EFA" w:rsidP="008F2EFA" w:rsidR="00CE4C97">
      <w:pPr>
        <w:numPr>
          <w:ilvl w:val="0"/>
          <w:numId w:val="6"/>
        </w:numPr>
        <w:jc w:val="both"/>
      </w:pPr>
      <w:r>
        <w:t xml:space="preserve"> </w:t>
      </w:r>
      <w:r w:rsidR="00E74BCA">
        <w:t>K</w:t>
      </w:r>
      <w:r w:rsidR="006D3CB6">
        <w:t xml:space="preserve">. </w:t>
      </w:r>
      <w:r w:rsidR="00956F21">
        <w:t>6</w:t>
      </w:r>
      <w:r w:rsidR="00E74BCA">
        <w:t>.</w:t>
      </w:r>
      <w:r w:rsidR="0038090A">
        <w:t>4</w:t>
      </w:r>
      <w:r w:rsidR="00537E4E">
        <w:t>.</w:t>
      </w:r>
    </w:p>
    <w:p w:rsidRDefault="00CE4C97" w:rsidP="00960C63" w:rsidR="00CE4C97">
      <w:pPr>
        <w:pStyle w:val="Tijeloteksta"/>
        <w:jc w:val="left"/>
      </w:pPr>
    </w:p>
    <w:p w:rsidRDefault="00451DD6" w:rsidP="00960C63" w:rsidR="00451DD6">
      <w:pPr>
        <w:pStyle w:val="Tijeloteksta"/>
        <w:jc w:val="left"/>
      </w:pPr>
    </w:p>
    <w:sectPr w:rsidSect="006D3CB6"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FE2" w:rsidR="00A56FE2">
      <w:r>
        <w:separator/>
      </w:r>
    </w:p>
  </w:endnote>
  <w:endnote w:id="0" w:type="continuationSeparator">
    <w:p w:rsidRDefault="00A56FE2" w:rsidR="00A56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FE2" w:rsidR="00A56FE2">
      <w:r>
        <w:separator/>
      </w:r>
    </w:p>
  </w:footnote>
  <w:footnote w:id="0" w:type="continuationSeparator">
    <w:p w:rsidRDefault="00A56FE2" w:rsidR="00A56F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6321F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5419"/>
    <w:rsid w:val="000C7F37"/>
    <w:rsid w:val="000E414B"/>
    <w:rsid w:val="000F22FF"/>
    <w:rsid w:val="001111FC"/>
    <w:rsid w:val="001531D9"/>
    <w:rsid w:val="0016016C"/>
    <w:rsid w:val="00163019"/>
    <w:rsid w:val="001635ED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32B20"/>
    <w:rsid w:val="0023305E"/>
    <w:rsid w:val="00252C63"/>
    <w:rsid w:val="00255E1A"/>
    <w:rsid w:val="00291B9C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8090A"/>
    <w:rsid w:val="003A2741"/>
    <w:rsid w:val="003A4406"/>
    <w:rsid w:val="003B0E86"/>
    <w:rsid w:val="003B4C28"/>
    <w:rsid w:val="003E08E5"/>
    <w:rsid w:val="003E147C"/>
    <w:rsid w:val="003E4262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37E4E"/>
    <w:rsid w:val="0055624C"/>
    <w:rsid w:val="005B403D"/>
    <w:rsid w:val="005E5D90"/>
    <w:rsid w:val="00607E75"/>
    <w:rsid w:val="006139EC"/>
    <w:rsid w:val="006235FB"/>
    <w:rsid w:val="0066321F"/>
    <w:rsid w:val="006826C2"/>
    <w:rsid w:val="006837ED"/>
    <w:rsid w:val="00686ACA"/>
    <w:rsid w:val="006A2408"/>
    <w:rsid w:val="006A56C2"/>
    <w:rsid w:val="006D3CB6"/>
    <w:rsid w:val="006E7865"/>
    <w:rsid w:val="006F3DA2"/>
    <w:rsid w:val="00707DBB"/>
    <w:rsid w:val="0071683B"/>
    <w:rsid w:val="007242CD"/>
    <w:rsid w:val="00725641"/>
    <w:rsid w:val="0072710A"/>
    <w:rsid w:val="0074711B"/>
    <w:rsid w:val="00770E51"/>
    <w:rsid w:val="00786F1E"/>
    <w:rsid w:val="00795D52"/>
    <w:rsid w:val="007A02A7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689D"/>
    <w:rsid w:val="008A0787"/>
    <w:rsid w:val="008B025F"/>
    <w:rsid w:val="008B63B0"/>
    <w:rsid w:val="008E4E04"/>
    <w:rsid w:val="008F2EFA"/>
    <w:rsid w:val="009001D6"/>
    <w:rsid w:val="0093450C"/>
    <w:rsid w:val="00935547"/>
    <w:rsid w:val="00956F21"/>
    <w:rsid w:val="00960C63"/>
    <w:rsid w:val="00961D63"/>
    <w:rsid w:val="00963406"/>
    <w:rsid w:val="009807E2"/>
    <w:rsid w:val="00994095"/>
    <w:rsid w:val="009B02FC"/>
    <w:rsid w:val="009B61F0"/>
    <w:rsid w:val="009C13EB"/>
    <w:rsid w:val="009C4FE6"/>
    <w:rsid w:val="009C598D"/>
    <w:rsid w:val="00A00F83"/>
    <w:rsid w:val="00A025E8"/>
    <w:rsid w:val="00A07AC6"/>
    <w:rsid w:val="00A14779"/>
    <w:rsid w:val="00A27295"/>
    <w:rsid w:val="00A402F9"/>
    <w:rsid w:val="00A45AC5"/>
    <w:rsid w:val="00A55821"/>
    <w:rsid w:val="00A56FE2"/>
    <w:rsid w:val="00A608B4"/>
    <w:rsid w:val="00A64144"/>
    <w:rsid w:val="00A80863"/>
    <w:rsid w:val="00A91ED3"/>
    <w:rsid w:val="00A9215B"/>
    <w:rsid w:val="00A96A2B"/>
    <w:rsid w:val="00AB56F9"/>
    <w:rsid w:val="00AD24AA"/>
    <w:rsid w:val="00AD361C"/>
    <w:rsid w:val="00AD76C3"/>
    <w:rsid w:val="00AE35EA"/>
    <w:rsid w:val="00AE3F9F"/>
    <w:rsid w:val="00B101AE"/>
    <w:rsid w:val="00B11D59"/>
    <w:rsid w:val="00B41F79"/>
    <w:rsid w:val="00B77039"/>
    <w:rsid w:val="00BA0C83"/>
    <w:rsid w:val="00BC33DE"/>
    <w:rsid w:val="00BF7940"/>
    <w:rsid w:val="00C15361"/>
    <w:rsid w:val="00C16575"/>
    <w:rsid w:val="00C26291"/>
    <w:rsid w:val="00C3548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93D50"/>
    <w:rsid w:val="00DC7BF5"/>
    <w:rsid w:val="00DD2365"/>
    <w:rsid w:val="00DE3087"/>
    <w:rsid w:val="00DE58F9"/>
    <w:rsid w:val="00E1321F"/>
    <w:rsid w:val="00E14AB8"/>
    <w:rsid w:val="00E17DC9"/>
    <w:rsid w:val="00E33E37"/>
    <w:rsid w:val="00E430E2"/>
    <w:rsid w:val="00E43304"/>
    <w:rsid w:val="00E55AA4"/>
    <w:rsid w:val="00E658BF"/>
    <w:rsid w:val="00E71EDB"/>
    <w:rsid w:val="00E73CF8"/>
    <w:rsid w:val="00E74BCA"/>
    <w:rsid w:val="00E91BC9"/>
    <w:rsid w:val="00E93759"/>
    <w:rsid w:val="00E9392A"/>
    <w:rsid w:val="00EB3D75"/>
    <w:rsid w:val="00ED0232"/>
    <w:rsid w:val="00ED3737"/>
    <w:rsid w:val="00EF23B3"/>
    <w:rsid w:val="00F23FA1"/>
    <w:rsid w:val="00F306C1"/>
    <w:rsid w:val="00F37D9C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40E4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E3F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3F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3F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3F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3F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E3F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3F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3F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3F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3F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St-1833/2016-9</izvorni_sadrzaj>
    <derivirana_varijabla naziv="DomainObject.Oznaka_1">St-1833/2016-9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1833</izvorni_sadrzaj>
    <derivirana_varijabla naziv="DomainObject.Predmet.Broj_1">1833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St-1833/2016</izvorni_sadrzaj>
    <derivirana_varijabla naziv="DomainObject.Predmet.OznakaBroj_1">St-1833/2016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VODOSTROJ jednostavno društvo s ograničenom odgovornošću za proizvodnju, trgovinu i usluge u likvidaciji</izvorni_sadrzaj>
    <derivirana_varijabla naziv="DomainObject.Predmet.ProtustrankaFormated_1">  VODOSTROJ jednostavno društvo s ograničenom odgovornošću za proizvodnju, trgovinu i usluge u likvidaciji</derivirana_varijabla>
  </DomainObject.Predmet.ProtustrankaFormated>
  <DomainObject.Predmet.ProtustrankaFormatedOIB>
    <izvorni_sadrzaj>  VODOSTROJ jednostavno društvo s ograničenom odgovornošću za proizvodnju, trgovinu i usluge u likvidaciji, OIB 18847577690</izvorni_sadrzaj>
    <derivirana_varijabla naziv="DomainObject.Predmet.ProtustrankaFormatedOIB_1">  VODOSTROJ jednostavno društvo s ograničenom odgovornošću za proizvodnju, trgovinu i usluge u likvidaciji, OIB 18847577690</derivirana_varijabla>
  </DomainObject.Predmet.ProtustrankaFormatedOIB>
  <DomainObject.Predmet.ProtustrankaFormatedWithAdress>
    <izvorni_sadrzaj> VODOSTROJ jednostavno društvo s ograničenom odgovornošću za proizvodnju, trgovinu i usluge u likvidaciji, Sremska 28, 32227 Borovo</izvorni_sadrzaj>
    <derivirana_varijabla naziv="DomainObject.Predmet.ProtustrankaFormatedWithAdress_1"> VODOSTROJ jednostavno društvo s ograničenom odgovornošću za proizvodnju, trgovinu i usluge u likvidaciji, Sremska 28, 32227 Borovo</derivirana_varijabla>
  </DomainObject.Predmet.ProtustrankaFormatedWithAdress>
  <DomainObject.Predmet.ProtustrankaFormatedWithAdressOIB>
    <izvorni_sadrzaj> VODOSTROJ jednostavno društvo s ograničenom odgovornošću za proizvodnju, trgovinu i usluge u likvidaciji, OIB 18847577690, Sremska 28, 32227 Borovo</izvorni_sadrzaj>
    <derivirana_varijabla naziv="DomainObject.Predmet.ProtustrankaFormatedWithAdressOIB_1"> VODOSTROJ jednostavno društvo s ograničenom odgovornošću za proizvodnju, trgovinu i usluge u likvidaciji, OIB 18847577690, Sremska 28, 32227 Borovo</derivirana_varijabla>
  </DomainObject.Predmet.ProtustrankaFormatedWithAdressOIB>
  <DomainObject.Predmet.ProtustrankaWithAdress>
    <izvorni_sadrzaj>VODOSTROJ jednostavno društvo s ograničenom odgovornošću za proizvodnju, trgovinu i usluge u likvidaciji Sremska 28, 32227 Borovo</izvorni_sadrzaj>
    <derivirana_varijabla naziv="DomainObject.Predmet.ProtustrankaWithAdress_1">VODOSTROJ jednostavno društvo s ograničenom odgovornošću za proizvodnju, trgovinu i usluge u likvidaciji Sremska 28, 32227 Borovo</derivirana_varijabla>
  </DomainObject.Predmet.ProtustrankaWithAdress>
  <DomainObject.Predmet.ProtustrankaWithAdressOIB>
    <izvorni_sadrzaj>VODOSTROJ jednostavno društvo s ograničenom odgovornošću za proizvodnju, trgovinu i usluge u likvidaciji, OIB 18847577690, Sremska 28, 32227 Borovo</izvorni_sadrzaj>
    <derivirana_varijabla naziv="DomainObject.Predmet.ProtustrankaWithAdressOIB_1">VODOSTROJ jednostavno društvo s ograničenom odgovornošću za proizvodnju, trgovinu i usluge u likvidaciji, OIB 18847577690, Sremska 28, 32227 Borovo</derivirana_varijabla>
  </DomainObject.Predmet.ProtustrankaWithAdressOIB>
  <DomainObject.Predmet.ProtustrankaNazivFormated>
    <izvorni_sadrzaj>VODOSTROJ jednostavno društvo s ograničenom odgovornošću za proizvodnju, trgovinu i usluge u likvidaciji</izvorni_sadrzaj>
    <derivirana_varijabla naziv="DomainObject.Predmet.ProtustrankaNazivFormated_1">VODOSTROJ jednostavno društvo s ograničenom odgovornošću za proizvodnju, trgovinu i usluge u likvidaciji</derivirana_varijabla>
  </DomainObject.Predmet.ProtustrankaNazivFormated>
  <DomainObject.Predmet.ProtustrankaNazivFormatedOIB>
    <izvorni_sadrzaj>VODOSTROJ jednostavno društvo s ograničenom odgovornošću za proizvodnju, trgovinu i usluge u likvidaciji, OIB 18847577690</izvorni_sadrzaj>
    <derivirana_varijabla naziv="DomainObject.Predmet.ProtustrankaNazivFormatedOIB_1">VODOSTROJ jednostavno društvo s ograničenom odgovornošću za proizvodnju, trgovinu i usluge u likvidaciji, OIB 18847577690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VODOSTROJ jednostavno društvo s ograničenom odgovornošću za proizvodnju, trgovinu i usluge u likvidaciji</item>
    </izvorni_sadrzaj>
    <derivirana_varijabla naziv="DomainObject.Predmet.ProtuStrankaListFormated_1">
      <item>VODOSTROJ jednostavno društvo s ograničenom odgovornošću za proizvodnju, trgovinu i usluge u likvidaciji</item>
    </derivirana_varijabla>
  </DomainObject.Predmet.ProtuStrankaListFormated>
  <DomainObject.Predmet.ProtuStrankaListFormatedOIB>
    <izvorni_sadrzaj>
      <item>VODOSTROJ jednostavno društvo s ograničenom odgovornošću za proizvodnju, trgovinu i usluge u likvidaciji, OIB 18847577690</item>
    </izvorni_sadrzaj>
    <derivirana_varijabla naziv="DomainObject.Predmet.ProtuStrankaListFormatedOIB_1">
      <item>VODOSTROJ jednostavno društvo s ograničenom odgovornošću za proizvodnju, trgovinu i usluge u likvidaciji, OIB 18847577690</item>
    </derivirana_varijabla>
  </DomainObject.Predmet.ProtuStrankaListFormatedOIB>
  <DomainObject.Predmet.ProtuStrankaListFormatedWithAdress>
    <izvorni_sadrzaj>
      <item>VODOSTROJ jednostavno društvo s ograničenom odgovornošću za proizvodnju, trgovinu i usluge u likvidaciji, Sremska 28, 32227 Borovo</item>
    </izvorni_sadrzaj>
    <derivirana_varijabla naziv="DomainObject.Predmet.ProtuStrankaListFormatedWithAdress_1">
      <item>VODOSTROJ jednostavno društvo s ograničenom odgovornošću za proizvodnju, trgovinu i usluge u likvidaciji, Sremska 28, 32227 Borovo</item>
    </derivirana_varijabla>
  </DomainObject.Predmet.ProtuStrankaListFormatedWithAdress>
  <DomainObject.Predmet.ProtuStrankaListFormatedWithAdressOIB>
    <izvorni_sadrzaj>
      <item>VODOSTROJ jednostavno društvo s ograničenom odgovornošću za proizvodnju, trgovinu i usluge u likvidaciji, OIB 18847577690, Sremska 28, 32227 Borovo</item>
    </izvorni_sadrzaj>
    <derivirana_varijabla naziv="DomainObject.Predmet.ProtuStrankaListFormatedWithAdressOIB_1">
      <item>VODOSTROJ jednostavno društvo s ograničenom odgovornošću za proizvodnju, trgovinu i usluge u likvidaciji, OIB 18847577690, Sremska 28, 32227 Borovo</item>
    </derivirana_varijabla>
  </DomainObject.Predmet.ProtuStrankaListFormatedWithAdressOIB>
  <DomainObject.Predmet.ProtuStrankaListNazivFormated>
    <izvorni_sadrzaj>
      <item>VODOSTROJ jednostavno društvo s ograničenom odgovornošću za proizvodnju, trgovinu i usluge u likvidaciji</item>
    </izvorni_sadrzaj>
    <derivirana_varijabla naziv="DomainObject.Predmet.ProtuStrankaListNazivFormated_1">
      <item>VODOSTROJ jednostavno društvo s ograničenom odgovornošću za proizvodnju, trgovinu i usluge u likvidaciji</item>
    </derivirana_varijabla>
  </DomainObject.Predmet.ProtuStrankaListNazivFormated>
  <DomainObject.Predmet.ProtuStrankaListNazivFormatedOIB>
    <izvorni_sadrzaj>
      <item>VODOSTROJ jednostavno društvo s ograničenom odgovornošću za proizvodnju, trgovinu i usluge u likvidaciji, OIB 18847577690</item>
    </izvorni_sadrzaj>
    <derivirana_varijabla naziv="DomainObject.Predmet.ProtuStrankaListNazivFormatedOIB_1">
      <item>VODOSTROJ jednostavno društvo s ograničenom odgovornošću za proizvodnju, trgovinu i usluge u likvidaciji, OIB 18847577690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>St-1833/2016-9</izvorni_sadrzaj>
    <derivirana_varijabla naziv="DomainObject.PoslovniBrojDokumenta_1">St-1833/2016-9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VODOSTROJ jednostavno društvo s ograničenom odgovornošću za proizvodnju, trgovinu i usluge u likvidaciji</izvorni_sadrzaj>
    <derivirana_varijabla naziv="DomainObject.Predmet.ProtustrankaIDrugi_1">VODOSTROJ jednostavno društvo s ograničenom odgovornošću za proizvodnju, trgovinu i usluge u likvidaciji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VODOSTROJ jednostavno društvo s ograničenom odgovornošću za proizvodnju, trgovinu i usluge u likvidaciji, OIB 18847577690, Sremska 28, 32227 Borovo</izvorni_sadrzaj>
    <derivirana_varijabla naziv="DomainObject.Predmet.ProtustrankaIDrugiAdressOIB_1">VODOSTROJ jednostavno društvo s ograničenom odgovornošću za proizvodnju, trgovinu i usluge u likvidaciji, OIB 18847577690, Sremska 28, 32227 Borovo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VODOSTROJ jednostavno društvo s ograničenom odgovornošću za proizvodnju, trgovinu i usluge u likvidaciji</item>
    </izvorni_sadrzaj>
    <derivirana_varijabla naziv="DomainObject.Predmet.SudioniciListNaziv_1">
      <item>FINA RC OSIJEK</item>
      <item>VODOSTROJ jednostavno društvo s ograničenom odgovornošću za proizvodnju, trgovinu i usluge u likvidaciji</item>
    </derivirana_varijabla>
  </DomainObject.Predmet.SudioniciListNaziv>
  <DomainObject.Predmet.SudioniciListAdressOIB>
    <izvorni_sadrzaj>
      <item>FINA RC OSIJEK, OIB 85821130368</item>
      <item>VODOSTROJ jednostavno društvo s ograničenom odgovornošću za proizvodnju, trgovinu i usluge u likvidaciji, OIB 18847577690, Sremska 28,32227 Borovo</item>
    </izvorni_sadrzaj>
    <derivirana_varijabla naziv="DomainObject.Predmet.SudioniciListAdressOIB_1">
      <item>FINA RC OSIJEK, OIB 85821130368</item>
      <item>VODOSTROJ jednostavno društvo s ograničenom odgovornošću za proizvodnju, trgovinu i usluge u likvidaciji, OIB 18847577690, Sremska 28,32227 Borovo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18847577690</item>
    </izvorni_sadrzaj>
    <derivirana_varijabla naziv="DomainObject.Predmet.SudioniciListNazivOIB_1">
      <item>, OIB 85821130368</item>
      <item>, OIB 18847577690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A8CB54-01C0-478C-8EF7-7913C43DAE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1</properties:Pages>
  <properties:Words>238</properties:Words>
  <properties:Characters>1203</properties:Characters>
  <properties:Lines>45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1543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2017-03-06T07:55:00Z</dcterms:created>
  <dc:creator>hermanj</dc:creator>
  <cp:lastModifiedBy>Maja Videnović</cp:lastModifiedBy>
  <cp:lastPrinted>2017-03-06T07:55:00Z</cp:lastPrinted>
  <dcterms:modified xmlns:xsi="http://www.w3.org/2001/XMLSchema-instance" xsi:type="dcterms:W3CDTF">2017-03-06T07:58:00Z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St-1833/2016-9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