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ce04" w14:paraId="a9ace04" w:rsidRDefault="00930DD4" w:rsidP="00930DD4" w:rsidR="00930DD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930DD4" w:rsidP="00930DD4" w:rsidR="00930DD4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  2 St-91</w:t>
      </w:r>
      <w:r w:rsidRPr="0034294A">
        <w:t>/201</w:t>
      </w:r>
      <w:r w:rsidRPr="008058E2">
        <w:t>8-1</w:t>
      </w:r>
      <w:r w:rsidR="008058E2" w:rsidRPr="008058E2">
        <w:t>3</w:t>
      </w:r>
    </w:p>
    <w:p w:rsidRDefault="00930DD4" w:rsidP="00930DD4" w:rsidR="00930DD4" w:rsidRPr="0034294A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930DD4" w:rsidP="00930DD4" w:rsidR="00930DD4" w:rsidRPr="0034294A">
      <w:r w:rsidRPr="0034294A">
        <w:t xml:space="preserve">     52000 PAZIN, Dršćevka 1</w:t>
      </w:r>
      <w:r w:rsidRPr="0034294A">
        <w:tab/>
      </w:r>
      <w:r w:rsidRPr="0034294A">
        <w:tab/>
      </w:r>
      <w:r w:rsidRPr="0034294A">
        <w:tab/>
      </w:r>
      <w:r w:rsidRPr="0034294A">
        <w:tab/>
      </w:r>
      <w:r w:rsidRPr="0034294A">
        <w:tab/>
        <w:t xml:space="preserve">               </w:t>
      </w:r>
    </w:p>
    <w:p w:rsidRDefault="00930DD4" w:rsidP="00930DD4" w:rsidR="00930DD4" w:rsidRPr="0034294A">
      <w:pPr>
        <w:jc w:val="both"/>
      </w:pPr>
    </w:p>
    <w:p w:rsidRDefault="00930DD4" w:rsidP="00930DD4" w:rsidR="00930DD4" w:rsidRPr="0034294A">
      <w:pPr>
        <w:jc w:val="center"/>
      </w:pPr>
      <w:r w:rsidRPr="0034294A">
        <w:t>R E P U B L I K A   H R V A T S K A</w:t>
      </w:r>
    </w:p>
    <w:p w:rsidRDefault="00930DD4" w:rsidP="00930DD4" w:rsidR="00930DD4" w:rsidRPr="0034294A">
      <w:pPr>
        <w:jc w:val="center"/>
      </w:pPr>
    </w:p>
    <w:p w:rsidRDefault="00930DD4" w:rsidP="00930DD4" w:rsidR="00930DD4" w:rsidRPr="0034294A">
      <w:pPr>
        <w:jc w:val="center"/>
      </w:pPr>
      <w:r w:rsidRPr="0034294A">
        <w:t>R J E Š E N J E</w:t>
      </w:r>
    </w:p>
    <w:p w:rsidRDefault="00930DD4" w:rsidP="00930DD4" w:rsidR="00930DD4" w:rsidRPr="0034294A">
      <w:pPr>
        <w:jc w:val="both"/>
      </w:pPr>
    </w:p>
    <w:p w:rsidRDefault="00930DD4" w:rsidP="00930DD4" w:rsidR="00930DD4" w:rsidRPr="0094551F">
      <w:pPr>
        <w:jc w:val="both"/>
        <w:rPr>
          <w:sz w:val="20"/>
          <w:szCs w:val="20"/>
        </w:rPr>
      </w:pPr>
      <w:r w:rsidRPr="0034294A">
        <w:tab/>
        <w:t xml:space="preserve">Trgovački sud u Pazinu, po stečajnom sucu Adrijani Labinjan Skok, radi naknadne diobe u stečajnom postupku nad Stečajnom masom iza </w:t>
      </w:r>
      <w:r>
        <w:t>ČITAR</w:t>
      </w:r>
      <w:r w:rsidRPr="0034294A">
        <w:t xml:space="preserve"> d.o.o. u s</w:t>
      </w:r>
      <w:r w:rsidRPr="0094551F">
        <w:t xml:space="preserve">tečaju, </w:t>
      </w:r>
      <w:r w:rsidR="0094551F" w:rsidRPr="0094551F">
        <w:t>20.</w:t>
      </w:r>
      <w:r w:rsidRPr="0094551F">
        <w:t xml:space="preserve"> travnja 2018.</w:t>
      </w:r>
    </w:p>
    <w:p w:rsidRDefault="00930DD4" w:rsidP="00930DD4" w:rsidR="00930DD4" w:rsidRPr="00294B6C">
      <w:pPr>
        <w:jc w:val="both"/>
      </w:pPr>
    </w:p>
    <w:p w:rsidRDefault="00930DD4" w:rsidP="00930DD4" w:rsidR="00930DD4" w:rsidRPr="004D3099">
      <w:pPr>
        <w:jc w:val="center"/>
      </w:pPr>
      <w:r w:rsidRPr="004D3099">
        <w:t>r i j e š i o  j e</w:t>
      </w:r>
    </w:p>
    <w:p w:rsidRDefault="00930DD4" w:rsidP="00930DD4" w:rsidR="00930DD4" w:rsidRPr="004D3099">
      <w:pPr>
        <w:jc w:val="center"/>
      </w:pPr>
    </w:p>
    <w:p w:rsidRDefault="00930DD4" w:rsidP="00930DD4" w:rsidR="00930DD4" w:rsidRPr="00B36D26">
      <w:pPr>
        <w:jc w:val="both"/>
      </w:pPr>
      <w:r w:rsidRPr="00B36D26">
        <w:tab/>
        <w:t>I.</w:t>
      </w:r>
      <w:r w:rsidRPr="00B36D26">
        <w:tab/>
        <w:t xml:space="preserve">Određuje se nastavak postupka radi naknadne diobe u stečajnom postupku nad Stečajnom masom iza ČITAR d.o.o. u stečaju, dana </w:t>
      </w:r>
      <w:r w:rsidR="0094551F" w:rsidRPr="00B36D26">
        <w:t>20</w:t>
      </w:r>
      <w:r w:rsidR="00B36D26" w:rsidRPr="00B36D26">
        <w:t>. travnja 2018. u 8:05</w:t>
      </w:r>
      <w:r w:rsidRPr="00B36D26">
        <w:t xml:space="preserve"> sati.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30DD4" w:rsidP="00930DD4" w:rsidR="00930DD4" w:rsidRPr="00B61A0B">
      <w:pPr>
        <w:jc w:val="both"/>
      </w:pPr>
    </w:p>
    <w:p w:rsidRDefault="00930DD4" w:rsidP="00930DD4" w:rsidR="00930DD4" w:rsidRPr="00B36D26">
      <w:pPr>
        <w:jc w:val="both"/>
        <w:rPr>
          <w:rStyle w:val="f01"/>
          <w:color w:val="auto"/>
        </w:rPr>
      </w:pPr>
      <w:r w:rsidRPr="00B61A0B">
        <w:tab/>
        <w:t>II.</w:t>
      </w:r>
      <w:r w:rsidRPr="00B61A0B">
        <w:tab/>
      </w:r>
      <w:r w:rsidR="0094551F">
        <w:t>Razrješuje se stečajni upravitelj Igor Lukačić iz Zagreba, VII. Požarinje 2A, OIB: 30664221643, te se z</w:t>
      </w:r>
      <w:r w:rsidRPr="00B61A0B">
        <w:t>a stečajnog upravite</w:t>
      </w:r>
      <w:r w:rsidRPr="00426CE4">
        <w:t xml:space="preserve">lja </w:t>
      </w:r>
      <w:r>
        <w:t>Stečajne mase</w:t>
      </w:r>
      <w:r w:rsidRPr="0034294A">
        <w:t xml:space="preserve"> iza </w:t>
      </w:r>
      <w:r>
        <w:t>ČITAR</w:t>
      </w:r>
      <w:r w:rsidRPr="0034294A">
        <w:t xml:space="preserve"> d.o.o. u stečaju</w:t>
      </w:r>
      <w:r w:rsidRPr="00426CE4">
        <w:t xml:space="preserve"> i</w:t>
      </w:r>
      <w:r w:rsidRPr="00B61A0B">
        <w:t>menuje</w:t>
      </w:r>
      <w:r w:rsidRPr="00A7141F">
        <w:t xml:space="preserve"> se </w:t>
      </w:r>
      <w:r w:rsidR="00B36D26">
        <w:t xml:space="preserve">Jasmina Lichtenberg iz Pule, Ravenska 8, OIB: </w:t>
      </w:r>
      <w:r w:rsidR="00B36D26" w:rsidRPr="00092185">
        <w:t>2633858</w:t>
      </w:r>
      <w:r w:rsidR="00B36D26" w:rsidRPr="00B36D26">
        <w:t>1935</w:t>
      </w:r>
      <w:r w:rsidRPr="00B36D26">
        <w:rPr>
          <w:rStyle w:val="f01"/>
          <w:color w:val="auto"/>
        </w:rPr>
        <w:t>.</w:t>
      </w:r>
    </w:p>
    <w:p w:rsidRDefault="00930DD4" w:rsidP="00930DD4" w:rsidR="00930DD4">
      <w:pPr>
        <w:jc w:val="both"/>
        <w:rPr>
          <w:rStyle w:val="f01"/>
          <w:color w:val="auto"/>
        </w:rPr>
      </w:pPr>
    </w:p>
    <w:p w:rsidRDefault="00930DD4" w:rsidP="00930DD4" w:rsidR="00930DD4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 sudski registar </w:t>
      </w:r>
      <w:r w:rsidRPr="00426CE4">
        <w:t xml:space="preserve">upiše </w:t>
      </w:r>
      <w:r>
        <w:t>Stečajnu masu</w:t>
      </w:r>
      <w:r w:rsidRPr="0034294A">
        <w:t xml:space="preserve"> iza </w:t>
      </w:r>
      <w:r>
        <w:t>ČITAR</w:t>
      </w:r>
      <w:r w:rsidRPr="0034294A">
        <w:t xml:space="preserve"> d.o.o. u stečaju</w:t>
      </w:r>
      <w:r w:rsidRPr="00426CE4">
        <w:t xml:space="preserve">, sa sjedištem prema adresi stečajnog upravitelja </w:t>
      </w:r>
      <w:r>
        <w:t>iz točke II. izreke ove odluke.</w:t>
      </w:r>
    </w:p>
    <w:p w:rsidRDefault="00930DD4" w:rsidP="00930DD4" w:rsidR="00930DD4" w:rsidRPr="004D3099">
      <w:pPr>
        <w:jc w:val="both"/>
      </w:pPr>
    </w:p>
    <w:p w:rsidRDefault="00930DD4" w:rsidP="00930DD4" w:rsidR="00930DD4" w:rsidRPr="004D3099">
      <w:pPr>
        <w:jc w:val="both"/>
      </w:pPr>
      <w:r>
        <w:tab/>
        <w:t>IV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</w:t>
      </w:r>
      <w:r>
        <w:t>ajnog zakona (Narodne novine</w:t>
      </w:r>
      <w:r w:rsidRPr="004D3099">
        <w:t xml:space="preserve"> 71/15, dalje: SZ).</w:t>
      </w:r>
    </w:p>
    <w:p w:rsidRDefault="00930DD4" w:rsidP="00930DD4" w:rsidR="00930DD4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5045-48752-91</w:t>
      </w:r>
      <w:r w:rsidRPr="00DA176A">
        <w:t>201</w:t>
      </w:r>
      <w:r>
        <w:t>8</w:t>
      </w:r>
      <w:r w:rsidRPr="00DA176A">
        <w:t>. Z</w:t>
      </w:r>
      <w:r w:rsidRPr="004D3099">
        <w:t xml:space="preserve">aposlenici koji prijavljuju svoja potraživanja po osnovu rada ne moraju platiti pristojbu. </w:t>
      </w:r>
    </w:p>
    <w:p w:rsidRDefault="00930DD4" w:rsidP="00930DD4" w:rsidR="00930DD4" w:rsidRPr="004D3099">
      <w:pPr>
        <w:jc w:val="both"/>
      </w:pPr>
    </w:p>
    <w:p w:rsidRDefault="00930DD4" w:rsidP="00930DD4" w:rsidR="00930DD4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930DD4" w:rsidP="00930DD4" w:rsidR="00930DD4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930DD4" w:rsidP="00930DD4" w:rsidR="00930DD4" w:rsidRPr="004D3099">
      <w:pPr>
        <w:jc w:val="both"/>
      </w:pPr>
      <w:r w:rsidRPr="004D3099">
        <w:tab/>
      </w:r>
    </w:p>
    <w:p w:rsidRDefault="00930DD4" w:rsidP="00930DD4" w:rsidR="00930DD4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930DD4" w:rsidP="00930DD4" w:rsidR="00930DD4">
      <w:pPr>
        <w:jc w:val="both"/>
      </w:pPr>
      <w:r>
        <w:tab/>
      </w:r>
    </w:p>
    <w:p w:rsidRDefault="00930DD4" w:rsidP="00930DD4" w:rsidR="00930DD4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930DD4" w:rsidP="00930DD4" w:rsidR="00930DD4" w:rsidRPr="008B2467">
      <w:pPr>
        <w:jc w:val="center"/>
      </w:pPr>
    </w:p>
    <w:p w:rsidRDefault="00930DD4" w:rsidP="00930DD4" w:rsidR="00930DD4" w:rsidRPr="003A6C30">
      <w:pPr>
        <w:jc w:val="center"/>
      </w:pPr>
      <w:r>
        <w:t>6. srpnja 2018. u 12:30</w:t>
      </w:r>
      <w:r w:rsidRPr="003A6C30">
        <w:t xml:space="preserve"> sati,</w:t>
      </w:r>
    </w:p>
    <w:p w:rsidRDefault="00930DD4" w:rsidP="00930DD4" w:rsidR="00930DD4" w:rsidRPr="0015551F">
      <w:pPr>
        <w:jc w:val="center"/>
      </w:pPr>
      <w:r w:rsidRPr="0015551F">
        <w:lastRenderedPageBreak/>
        <w:t>sudnica broj 5,</w:t>
      </w:r>
    </w:p>
    <w:p w:rsidRDefault="00930DD4" w:rsidP="00930DD4" w:rsidR="00930DD4" w:rsidRPr="0015551F">
      <w:pPr>
        <w:jc w:val="center"/>
      </w:pPr>
      <w:r w:rsidRPr="0015551F">
        <w:t xml:space="preserve">u Trgovačkom sudu u Pazinu, Dršćevka 1. </w:t>
      </w:r>
    </w:p>
    <w:p w:rsidRDefault="00930DD4" w:rsidP="00930DD4" w:rsidR="00930DD4" w:rsidRPr="0015551F"/>
    <w:p w:rsidRDefault="00930DD4" w:rsidP="00930DD4" w:rsidR="00930DD4" w:rsidRPr="0015551F">
      <w:pPr>
        <w:jc w:val="both"/>
      </w:pPr>
      <w:r w:rsidRPr="0015551F">
        <w:tab/>
        <w:t>VIII.</w:t>
      </w:r>
      <w:r w:rsidRPr="0015551F">
        <w:tab/>
        <w:t xml:space="preserve">Izvještajno ročište na kojem će se na temelju izvješća stečajnog upravitelja odlučivati o daljnjem tijeku stečajnog postupka određuje se za dan </w:t>
      </w:r>
    </w:p>
    <w:p w:rsidRDefault="00930DD4" w:rsidP="00930DD4" w:rsidR="00930DD4" w:rsidRPr="0015551F">
      <w:pPr>
        <w:jc w:val="center"/>
      </w:pPr>
    </w:p>
    <w:p w:rsidRDefault="00930DD4" w:rsidP="00930DD4" w:rsidR="00930DD4" w:rsidRPr="003A6C30">
      <w:pPr>
        <w:jc w:val="center"/>
      </w:pPr>
      <w:r>
        <w:t>6. srpnja 2018. u 12:45</w:t>
      </w:r>
      <w:r w:rsidRPr="003A6C30">
        <w:t xml:space="preserve"> sati</w:t>
      </w:r>
    </w:p>
    <w:p w:rsidRDefault="00930DD4" w:rsidP="00930DD4" w:rsidR="00930DD4" w:rsidRPr="0015551F">
      <w:pPr>
        <w:jc w:val="center"/>
      </w:pPr>
      <w:r w:rsidRPr="0015551F">
        <w:t>sudnica broj 5</w:t>
      </w:r>
    </w:p>
    <w:p w:rsidRDefault="00930DD4" w:rsidP="00930DD4" w:rsidR="00930DD4" w:rsidRPr="008B2467">
      <w:pPr>
        <w:jc w:val="center"/>
      </w:pPr>
      <w:r w:rsidRPr="008B2467">
        <w:t>u Trgovačkom sudu u Pazinu, Dršćevka 1.</w:t>
      </w:r>
    </w:p>
    <w:p w:rsidRDefault="00930DD4" w:rsidP="00930DD4" w:rsidR="00930DD4" w:rsidRPr="004D3099">
      <w:pPr>
        <w:jc w:val="center"/>
      </w:pPr>
    </w:p>
    <w:p w:rsidRDefault="00930DD4" w:rsidP="00930DD4" w:rsidR="00930DD4">
      <w:pPr>
        <w:jc w:val="both"/>
      </w:pPr>
      <w:r w:rsidRPr="00AD6EF9">
        <w:tab/>
        <w:t>IX.</w:t>
      </w:r>
      <w:r w:rsidRPr="00AD6EF9">
        <w:tab/>
        <w:t xml:space="preserve">Nalaže se </w:t>
      </w:r>
      <w:r w:rsidR="0094551F">
        <w:t>Općinskom sudu</w:t>
      </w:r>
      <w:r w:rsidRPr="00AD6EF9">
        <w:t xml:space="preserve"> u Puli-Pola, </w:t>
      </w:r>
      <w:r w:rsidR="0094551F" w:rsidRPr="00AD6EF9">
        <w:t>Zemljišnoknjižnom odjelu</w:t>
      </w:r>
      <w:r w:rsidRPr="00AD6EF9">
        <w:t xml:space="preserve"> P</w:t>
      </w:r>
      <w:r w:rsidR="0094551F">
        <w:t>oreč</w:t>
      </w:r>
      <w:r w:rsidRPr="00AD6EF9">
        <w:t xml:space="preserve">, da izvrši upis nastavka postupka radi naknadne diobe nad </w:t>
      </w:r>
      <w:r w:rsidRPr="0034294A">
        <w:t xml:space="preserve">Stečajnom masom iza </w:t>
      </w:r>
      <w:r>
        <w:t>ČITAR</w:t>
      </w:r>
      <w:r w:rsidRPr="0034294A">
        <w:t xml:space="preserve"> d.o.o. u stečaju</w:t>
      </w:r>
      <w:r w:rsidRPr="00AD6EF9">
        <w:t>, na nekretninama društva</w:t>
      </w:r>
      <w:r w:rsidR="0094551F">
        <w:t xml:space="preserve"> ČITAR</w:t>
      </w:r>
      <w:r w:rsidR="0094551F" w:rsidRPr="0034294A">
        <w:t xml:space="preserve"> d.o.o.</w:t>
      </w:r>
      <w:r w:rsidR="0094551F">
        <w:t>, OIB: 88012198518,</w:t>
      </w:r>
      <w:r w:rsidRPr="00AD6EF9">
        <w:t xml:space="preserve"> kako slijedi:</w:t>
      </w:r>
    </w:p>
    <w:p w:rsidRDefault="0094551F" w:rsidP="00930DD4" w:rsidR="00930DD4">
      <w:pPr>
        <w:jc w:val="both"/>
      </w:pPr>
      <w:r>
        <w:tab/>
        <w:t>- k.č.br. zgr. 48/1, 48/2 zgr., 49 zgr., 50/1 zgr., 50/2 zgr., 512, 513/1 i 513/2 upisane u zk.ul. 444 k.o. Gradina.</w:t>
      </w:r>
    </w:p>
    <w:p w:rsidRDefault="0094551F" w:rsidP="00930DD4" w:rsidR="0094551F">
      <w:pPr>
        <w:jc w:val="both"/>
      </w:pPr>
    </w:p>
    <w:p w:rsidRDefault="00930DD4" w:rsidP="00930DD4" w:rsidR="00930DD4" w:rsidRPr="004D3099">
      <w:pPr>
        <w:jc w:val="center"/>
      </w:pPr>
      <w:r w:rsidRPr="004D3099">
        <w:t>Obrazloženje</w:t>
      </w:r>
    </w:p>
    <w:p w:rsidRDefault="00930DD4" w:rsidP="00930DD4" w:rsidR="00930DD4" w:rsidRPr="004D3099">
      <w:pPr>
        <w:jc w:val="both"/>
      </w:pPr>
    </w:p>
    <w:p w:rsidRDefault="00930DD4" w:rsidP="00930DD4" w:rsidR="00930DD4" w:rsidRPr="00AD6EF9">
      <w:pPr>
        <w:jc w:val="both"/>
      </w:pPr>
      <w:r w:rsidRPr="00AD6EF9">
        <w:tab/>
        <w:t xml:space="preserve">Predlagatelj </w:t>
      </w:r>
      <w:r>
        <w:t>Dean Čitar</w:t>
      </w:r>
      <w:r w:rsidRPr="0018684E">
        <w:t>, Poreč, Grožnjanska 2, OIB: 69711952873</w:t>
      </w:r>
      <w:r>
        <w:t xml:space="preserve">, po punomoćnicima </w:t>
      </w:r>
      <w:r w:rsidRPr="00AD6EF9">
        <w:t xml:space="preserve">predložio je nastavak stečajnog postupka radi naknadne diobe s obzirom da je društvo </w:t>
      </w:r>
      <w:r>
        <w:t>ČITAR</w:t>
      </w:r>
      <w:r w:rsidRPr="00AD6EF9">
        <w:t xml:space="preserve"> d.o.o., Poreč, nad kojim je skraćeni stečajni postupak otvoren i zaključen</w:t>
      </w:r>
      <w:r>
        <w:t>, upisano kao vlasnik nekretnina</w:t>
      </w:r>
      <w:r w:rsidRPr="00AD6EF9">
        <w:t xml:space="preserve"> u k.o. </w:t>
      </w:r>
      <w:r>
        <w:t>Poreč</w:t>
      </w:r>
      <w:r w:rsidR="00855499">
        <w:t>.</w:t>
      </w:r>
      <w:r w:rsidRPr="00AD6EF9">
        <w:t xml:space="preserve">  </w:t>
      </w:r>
    </w:p>
    <w:p w:rsidRDefault="00930DD4" w:rsidP="00930DD4" w:rsidR="00930DD4" w:rsidRPr="00AD6EF9">
      <w:pPr>
        <w:jc w:val="both"/>
      </w:pPr>
      <w:r w:rsidRPr="00AD6EF9">
        <w:tab/>
      </w:r>
      <w:r w:rsidR="008058E2">
        <w:t>Uvidom u listu stečajnih upravitelja za ovaj sud utvrđeno je da stečajni upravitelj Igor Lukačić iz Zagreba, koji je imenovan u skraćenom stečajnom postupku nad dužnikom, nije na listi A stečajnih upravitelja, pa je razriješen dužnosti te je i</w:t>
      </w:r>
      <w:r w:rsidRPr="00AD6EF9">
        <w:t>zbor stečajnog upravi</w:t>
      </w:r>
      <w:r w:rsidR="008058E2">
        <w:t>telja obavljen</w:t>
      </w:r>
      <w:r w:rsidRPr="00AD6EF9">
        <w:t xml:space="preserve"> metodom slučajnog odabira s liste A stečajnih upravitelja za područje nadležnosti ovoga suda</w:t>
      </w:r>
      <w:r>
        <w:t>.</w:t>
      </w:r>
    </w:p>
    <w:p w:rsidRDefault="00930DD4" w:rsidP="00930DD4" w:rsidR="00930DD4" w:rsidRPr="00AD6EF9">
      <w:pPr>
        <w:jc w:val="both"/>
      </w:pPr>
      <w:r w:rsidRPr="00AD6EF9">
        <w:tab/>
        <w:t>Slijedom navedenog</w:t>
      </w:r>
      <w:r>
        <w:t xml:space="preserve">, </w:t>
      </w:r>
      <w:r w:rsidRPr="00AD6EF9">
        <w:t>a po odredbi čl. 431. st. 2., čl. 289. st. 1. i 5. te čl. 133. st. 5. i 6. kao i čl. 84. st. 1.</w:t>
      </w:r>
      <w:r>
        <w:t xml:space="preserve"> i 85. st. 1. Stečajnog zakona</w:t>
      </w:r>
      <w:r w:rsidRPr="00AD6EF9">
        <w:t>, donesena je odluka kao u izreci.</w:t>
      </w:r>
    </w:p>
    <w:p w:rsidRDefault="00930DD4" w:rsidP="00930DD4" w:rsidR="00930DD4" w:rsidRPr="00AD6EF9">
      <w:pPr>
        <w:jc w:val="both"/>
      </w:pPr>
    </w:p>
    <w:p w:rsidRDefault="00930DD4" w:rsidP="00930DD4" w:rsidR="00930DD4" w:rsidRPr="0034294A">
      <w:pPr>
        <w:jc w:val="center"/>
      </w:pPr>
      <w:r w:rsidRPr="0089117C">
        <w:t>U Pa</w:t>
      </w:r>
      <w:r w:rsidRPr="008058E2">
        <w:t xml:space="preserve">zinu </w:t>
      </w:r>
      <w:r w:rsidR="0094551F" w:rsidRPr="008058E2">
        <w:t>20</w:t>
      </w:r>
      <w:r w:rsidRPr="008058E2">
        <w:t>. travnja 20</w:t>
      </w:r>
      <w:r>
        <w:t>18</w:t>
      </w:r>
      <w:r w:rsidRPr="0034294A">
        <w:t>.</w:t>
      </w:r>
    </w:p>
    <w:p w:rsidRDefault="00930DD4" w:rsidP="00930DD4" w:rsidR="00930DD4" w:rsidRPr="004D3099">
      <w:pPr>
        <w:jc w:val="center"/>
      </w:pPr>
    </w:p>
    <w:p w:rsidRDefault="00930DD4" w:rsidP="00930DD4" w:rsidR="00930DD4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930DD4" w:rsidP="00930DD4" w:rsidR="00930DD4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930DD4" w:rsidP="00930DD4" w:rsidR="00930DD4" w:rsidRPr="004D3099">
      <w:pPr>
        <w:jc w:val="both"/>
      </w:pPr>
    </w:p>
    <w:p w:rsidRDefault="00930DD4" w:rsidP="00930DD4" w:rsidR="00930DD4">
      <w:r>
        <w:t>UPUTA O PRAVNOM LIJEKU:</w:t>
      </w:r>
    </w:p>
    <w:p w:rsidRDefault="00930DD4" w:rsidP="00930DD4" w:rsidR="00930DD4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930DD4" w:rsidP="00930DD4" w:rsidR="00930DD4" w:rsidRPr="00E605C9">
      <w:pPr>
        <w:jc w:val="both"/>
      </w:pPr>
    </w:p>
    <w:p w:rsidRDefault="00930DD4" w:rsidP="00930DD4" w:rsidR="00930DD4">
      <w:pPr>
        <w:jc w:val="both"/>
      </w:pPr>
      <w:r w:rsidRPr="001331D5">
        <w:t>DNA:</w:t>
      </w:r>
    </w:p>
    <w:p w:rsidRDefault="00930DD4" w:rsidP="00930DD4" w:rsidR="00930DD4" w:rsidRPr="001331D5">
      <w:pPr>
        <w:jc w:val="both"/>
      </w:pPr>
      <w:r>
        <w:t xml:space="preserve">- predlagatelj pp </w:t>
      </w:r>
      <w:r w:rsidRPr="0018684E">
        <w:t xml:space="preserve">ZOU Dejan Jakac i Marina Mraković, </w:t>
      </w:r>
      <w:r w:rsidR="00BB7C21">
        <w:t>Buzet</w:t>
      </w:r>
      <w:r w:rsidRPr="0018684E">
        <w:t>, II istarske brigade 14/1</w:t>
      </w:r>
    </w:p>
    <w:p w:rsidRDefault="00B36D26" w:rsidP="00930DD4" w:rsidR="00930DD4" w:rsidRPr="00354F0B">
      <w:pPr>
        <w:jc w:val="both"/>
      </w:pPr>
      <w:r>
        <w:t>- stečajna</w:t>
      </w:r>
      <w:r w:rsidR="00930DD4" w:rsidRPr="00354F0B">
        <w:t xml:space="preserve"> upravitelj</w:t>
      </w:r>
      <w:r>
        <w:t>ica</w:t>
      </w:r>
      <w:r w:rsidR="00930DD4" w:rsidRPr="00354F0B">
        <w:t xml:space="preserve"> </w:t>
      </w:r>
      <w:r>
        <w:t>Jasmina Lichtenberg iz Pule, Ravenska 8</w:t>
      </w:r>
      <w:r w:rsidR="00930DD4" w:rsidRPr="00354F0B">
        <w:t xml:space="preserve"> </w:t>
      </w:r>
    </w:p>
    <w:p w:rsidRDefault="00930DD4" w:rsidP="00930DD4" w:rsidR="00930DD4" w:rsidRPr="001331D5">
      <w:pPr>
        <w:jc w:val="both"/>
      </w:pPr>
      <w:r w:rsidRPr="001331D5">
        <w:t>- ŽDO Pula, Pula, Rovinjska ul. 2</w:t>
      </w:r>
    </w:p>
    <w:p w:rsidRDefault="00930DD4" w:rsidP="00930DD4" w:rsidR="00930DD4" w:rsidRPr="001331D5">
      <w:pPr>
        <w:jc w:val="both"/>
      </w:pPr>
      <w:r w:rsidRPr="001331D5">
        <w:t>- FINA, Regionalni centar Rijeka, Rijeka, F. Kurelca 8</w:t>
      </w:r>
    </w:p>
    <w:p w:rsidRDefault="00930DD4" w:rsidP="00930DD4" w:rsidR="00930DD4" w:rsidRPr="001331D5">
      <w:pPr>
        <w:jc w:val="both"/>
      </w:pPr>
      <w:r w:rsidRPr="001331D5">
        <w:t>- Porezna uprava – Područni ured Pazin</w:t>
      </w:r>
      <w:r w:rsidR="00BB7C21">
        <w:t>, Pazin</w:t>
      </w:r>
      <w:r w:rsidRPr="001331D5">
        <w:t xml:space="preserve">, M. B. Rašana 2/4, p.p. 60  </w:t>
      </w:r>
    </w:p>
    <w:p w:rsidRDefault="00930DD4" w:rsidP="00930DD4" w:rsidR="00930DD4" w:rsidRPr="00DD676D">
      <w:pPr>
        <w:jc w:val="both"/>
      </w:pPr>
      <w:r w:rsidRPr="00DD676D">
        <w:softHyphen/>
        <w:t>- sudski registar ovoga suda</w:t>
      </w:r>
    </w:p>
    <w:p w:rsidRDefault="00930DD4" w:rsidP="00930DD4" w:rsidR="00930DD4" w:rsidRPr="00DD676D">
      <w:r>
        <w:t xml:space="preserve">- </w:t>
      </w:r>
      <w:r w:rsidR="008058E2">
        <w:t>Općinski sud</w:t>
      </w:r>
      <w:r w:rsidR="008058E2" w:rsidRPr="00DD676D">
        <w:t xml:space="preserve"> u Puli-Pola</w:t>
      </w:r>
      <w:r w:rsidR="008058E2">
        <w:t xml:space="preserve">, </w:t>
      </w:r>
      <w:r>
        <w:t>Z</w:t>
      </w:r>
      <w:r w:rsidRPr="00DD676D">
        <w:t>emljišnoknjižni odjel</w:t>
      </w:r>
      <w:r w:rsidR="008058E2">
        <w:t xml:space="preserve"> Poreč,</w:t>
      </w:r>
      <w:r>
        <w:t xml:space="preserve"> Poreč, Turistička 2</w:t>
      </w:r>
    </w:p>
    <w:p w:rsidRDefault="00930DD4" w:rsidP="00B36D26" w:rsidR="00500701">
      <w:pPr>
        <w:jc w:val="both"/>
      </w:pPr>
      <w:r w:rsidRPr="00DD676D">
        <w:t>- e-oglasna ploča 8 dana</w:t>
      </w:r>
    </w:p>
    <w:sectPr w:rsidSect="00591F53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C21" w:rsidP="00BB7C21" w:rsidR="00BB7C21">
      <w:r>
        <w:separator/>
      </w:r>
    </w:p>
  </w:endnote>
  <w:endnote w:id="0" w:type="continuationSeparator">
    <w:p w:rsidRDefault="00BB7C21" w:rsidP="00BB7C21" w:rsidR="00BB7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C21" w:rsidP="00BB7C21" w:rsidR="00BB7C21">
      <w:r>
        <w:separator/>
      </w:r>
    </w:p>
  </w:footnote>
  <w:footnote w:id="0" w:type="continuationSeparator">
    <w:p w:rsidRDefault="00BB7C21" w:rsidP="00BB7C21" w:rsidR="00BB7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5B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77A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5B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7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05B1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 w:rsidR="00BB7C21">
      <w:t xml:space="preserve">   2 St-91</w:t>
    </w:r>
    <w:r w:rsidR="00BB7C21" w:rsidRPr="0034294A">
      <w:t>/20</w:t>
    </w:r>
    <w:r w:rsidR="00BB7C21" w:rsidRPr="0094551F">
      <w:t>18-</w:t>
    </w:r>
    <w:r w:rsidR="0094551F" w:rsidRPr="0094551F">
      <w:t>13</w:t>
    </w:r>
  </w:p>
  <w:p w:rsidRDefault="00B077A4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5B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0DD4"/>
    <w:rsid w:val="004105B1"/>
    <w:rsid w:val="00554328"/>
    <w:rsid w:val="008058E2"/>
    <w:rsid w:val="00855499"/>
    <w:rsid w:val="00930DD4"/>
    <w:rsid w:val="0094551F"/>
    <w:rsid w:val="00985388"/>
    <w:rsid w:val="00A22503"/>
    <w:rsid w:val="00B077A4"/>
    <w:rsid w:val="00B36D26"/>
    <w:rsid w:val="00BB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0D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0D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30DD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0DD4"/>
  </w:style>
  <w:style w:customStyle="true" w:styleId="f01" w:type="character">
    <w:name w:val="f01"/>
    <w:rsid w:val="00930DD4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0D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0DD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7C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7C2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7A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7A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7A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7A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0D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0D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30DD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0DD4"/>
  </w:style>
  <w:style w:customStyle="1" w:styleId="f01" w:type="character">
    <w:name w:val="f01"/>
    <w:rsid w:val="00930DD4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0D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0DD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7C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7C2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7A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7A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7A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7A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(stečajna masa)</izvorni_sadrzaj>
    <derivirana_varijabla naziv="DomainObject.Predmet.Opis_1">novi broj radi nastavka postupka
(stečajna masa)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ČITAR d.o.o. POREČ</izvorni_sadrzaj>
    <derivirana_varijabla naziv="DomainObject.Predmet.ProtustrankaFormated_1">  ČITAR d.o.o. POREČ</derivirana_varijabla>
  </DomainObject.Predmet.ProtustrankaFormated>
  <DomainObject.Predmet.ProtustrankaFormatedOIB>
    <izvorni_sadrzaj>  ČITAR d.o.o. POREČ, OIB 88012198518</izvorni_sadrzaj>
    <derivirana_varijabla naziv="DomainObject.Predmet.ProtustrankaFormatedOIB_1">  ČITAR d.o.o. POREČ, OIB 88012198518</derivirana_varijabla>
  </DomainObject.Predmet.ProtustrankaFormatedOIB>
  <DomainObject.Predmet.ProtustrankaFormatedWithAdress>
    <izvorni_sadrzaj> ČITAR d.o.o. POREČ, Nikole Tesle 24, 52440 Poreč</izvorni_sadrzaj>
    <derivirana_varijabla naziv="DomainObject.Predmet.ProtustrankaFormatedWithAdress_1"> ČITAR d.o.o. POREČ, Nikole Tesle 24, 52440 Poreč</derivirana_varijabla>
  </DomainObject.Predmet.ProtustrankaFormatedWithAdress>
  <DomainObject.Predmet.ProtustrankaFormatedWithAdressOIB>
    <izvorni_sadrzaj> ČITAR d.o.o. POREČ, OIB 88012198518, Nikole Tesle 24, 52440 Poreč</izvorni_sadrzaj>
    <derivirana_varijabla naziv="DomainObject.Predmet.ProtustrankaFormatedWithAdressOIB_1"> ČITAR d.o.o. POREČ, OIB 88012198518, Nikole Tesle 24, 52440 Poreč</derivirana_varijabla>
  </DomainObject.Predmet.ProtustrankaFormatedWithAdressOIB>
  <DomainObject.Predmet.ProtustrankaWithAdress>
    <izvorni_sadrzaj>ČITAR d.o.o. POREČ Nikole Tesle 24, 52440 Poreč</izvorni_sadrzaj>
    <derivirana_varijabla naziv="DomainObject.Predmet.ProtustrankaWithAdress_1">ČITAR d.o.o. POREČ Nikole Tesle 24, 52440 Poreč</derivirana_varijabla>
  </DomainObject.Predmet.ProtustrankaWithAdress>
  <DomainObject.Predmet.ProtustrankaWithAdressOIB>
    <izvorni_sadrzaj>ČITAR d.o.o. POREČ, OIB 88012198518, Nikole Tesle 24, 52440 Poreč</izvorni_sadrzaj>
    <derivirana_varijabla naziv="DomainObject.Predmet.ProtustrankaWithAdressOIB_1">ČITAR d.o.o. POREČ, OIB 88012198518, Nikole Tesle 24, 52440 Poreč</derivirana_varijabla>
  </DomainObject.Predmet.ProtustrankaWithAdressOIB>
  <DomainObject.Predmet.ProtustrankaNazivFormated>
    <izvorni_sadrzaj>ČITAR d.o.o. POREČ</izvorni_sadrzaj>
    <derivirana_varijabla naziv="DomainObject.Predmet.ProtustrankaNazivFormated_1">ČITAR d.o.o. POREČ</derivirana_varijabla>
  </DomainObject.Predmet.ProtustrankaNazivFormated>
  <DomainObject.Predmet.ProtustrankaNazivFormatedOIB>
    <izvorni_sadrzaj>ČITAR d.o.o. POREČ, OIB 88012198518</izvorni_sadrzaj>
    <derivirana_varijabla naziv="DomainObject.Predmet.ProtustrankaNazivFormatedOIB_1">ČITAR d.o.o. POREČ, OIB 88012198518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DEAN ČITAR iz POREČA</izvorni_sadrzaj>
    <derivirana_varijabla naziv="DomainObject.Predmet.StrankaFormated_1">  DEAN ČITAR iz POREČA</derivirana_varijabla>
  </DomainObject.Predmet.StrankaFormated>
  <DomainObject.Predmet.StrankaFormatedOIB>
    <izvorni_sadrzaj>  DEAN ČITAR iz POREČA, OIB 69711952873</izvorni_sadrzaj>
    <derivirana_varijabla naziv="DomainObject.Predmet.StrankaFormatedOIB_1">  DEAN ČITAR iz POREČA, OIB 69711952873</derivirana_varijabla>
  </DomainObject.Predmet.StrankaFormatedOIB>
  <DomainObject.Predmet.StrankaFormatedWithAdress>
    <izvorni_sadrzaj> DEAN ČITAR iz POREČA, Grožnjanska 2, 52440 Poreč</izvorni_sadrzaj>
    <derivirana_varijabla naziv="DomainObject.Predmet.StrankaFormatedWithAdress_1"> DEAN ČITAR iz POREČA, Grožnjanska 2, 52440 Poreč</derivirana_varijabla>
  </DomainObject.Predmet.StrankaFormatedWithAdress>
  <DomainObject.Predmet.StrankaFormatedWithAdressOIB>
    <izvorni_sadrzaj> DEAN ČITAR iz POREČA, OIB 69711952873, Grožnjanska 2, 52440 Poreč</izvorni_sadrzaj>
    <derivirana_varijabla naziv="DomainObject.Predmet.StrankaFormatedWithAdressOIB_1"> DEAN ČITAR iz POREČA, OIB 69711952873, Grožnjanska 2, 52440 Poreč</derivirana_varijabla>
  </DomainObject.Predmet.StrankaFormatedWithAdressOIB>
  <DomainObject.Predmet.StrankaWithAdress>
    <izvorni_sadrzaj>DEAN ČITAR iz POREČA Grožnjanska 2,52440 Poreč</izvorni_sadrzaj>
    <derivirana_varijabla naziv="DomainObject.Predmet.StrankaWithAdress_1">DEAN ČITAR iz POREČA Grožnjanska 2,52440 Poreč</derivirana_varijabla>
  </DomainObject.Predmet.StrankaWithAdress>
  <DomainObject.Predmet.StrankaWithAdressOIB>
    <izvorni_sadrzaj>DEAN ČITAR iz POREČA, OIB 69711952873, Grožnjanska 2,52440 Poreč</izvorni_sadrzaj>
    <derivirana_varijabla naziv="DomainObject.Predmet.StrankaWithAdressOIB_1">DEAN ČITAR iz POREČA, OIB 69711952873, Grožnjanska 2,52440 Poreč</derivirana_varijabla>
  </DomainObject.Predmet.StrankaWithAdressOIB>
  <DomainObject.Predmet.StrankaNazivFormated>
    <izvorni_sadrzaj>DEAN ČITAR iz POREČA</izvorni_sadrzaj>
    <derivirana_varijabla naziv="DomainObject.Predmet.StrankaNazivFormated_1">DEAN ČITAR iz POREČA</derivirana_varijabla>
  </DomainObject.Predmet.StrankaNazivFormated>
  <DomainObject.Predmet.StrankaNazivFormatedOIB>
    <izvorni_sadrzaj>DEAN ČITAR iz POREČA, OIB 69711952873</izvorni_sadrzaj>
    <derivirana_varijabla naziv="DomainObject.Predmet.StrankaNazivFormatedOIB_1">DEAN ČITAR iz POREČA, OIB 69711952873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8954.27</izvorni_sadrzaj>
    <derivirana_varijabla naziv="DomainObject.Predmet.TrenutnaVrijednost_1">8954.27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DEAN ČITAR iz POREČA</item>
    </izvorni_sadrzaj>
    <derivirana_varijabla naziv="DomainObject.Predmet.StrankaListFormated_1">
      <item>DEAN ČITAR iz POREČA</item>
    </derivirana_varijabla>
  </DomainObject.Predmet.StrankaListFormated>
  <DomainObject.Predmet.StrankaListFormatedOIB>
    <izvorni_sadrzaj>
      <item>DEAN ČITAR iz POREČA, OIB 69711952873</item>
    </izvorni_sadrzaj>
    <derivirana_varijabla naziv="DomainObject.Predmet.StrankaListFormatedOIB_1">
      <item>DEAN ČITAR iz POREČA, OIB 69711952873</item>
    </derivirana_varijabla>
  </DomainObject.Predmet.StrankaListFormatedOIB>
  <DomainObject.Predmet.StrankaListFormatedWithAdress>
    <izvorni_sadrzaj>
      <item>DEAN ČITAR iz POREČA, Grožnjanska 2, 52440 Poreč</item>
    </izvorni_sadrzaj>
    <derivirana_varijabla naziv="DomainObject.Predmet.StrankaListFormatedWithAdress_1">
      <item>DEAN ČITAR iz POREČA, Grožnjanska 2, 52440 Poreč</item>
    </derivirana_varijabla>
  </DomainObject.Predmet.StrankaListFormatedWithAdress>
  <DomainObject.Predmet.StrankaListFormatedWithAdressOIB>
    <izvorni_sadrzaj>
      <item>DEAN ČITAR iz POREČA, OIB 69711952873, Grožnjanska 2, 52440 Poreč</item>
    </izvorni_sadrzaj>
    <derivirana_varijabla naziv="DomainObject.Predmet.StrankaListFormatedWithAdressOIB_1">
      <item>DEAN ČITAR iz POREČA, OIB 69711952873, Grožnjanska 2, 52440 Poreč</item>
    </derivirana_varijabla>
  </DomainObject.Predmet.StrankaListFormatedWithAdressOIB>
  <DomainObject.Predmet.StrankaListNazivFormated>
    <izvorni_sadrzaj>
      <item>DEAN ČITAR iz POREČA</item>
    </izvorni_sadrzaj>
    <derivirana_varijabla naziv="DomainObject.Predmet.StrankaListNazivFormated_1">
      <item>DEAN ČITAR iz POREČA</item>
    </derivirana_varijabla>
  </DomainObject.Predmet.StrankaListNazivFormated>
  <DomainObject.Predmet.StrankaListNazivFormatedOIB>
    <izvorni_sadrzaj>
      <item>DEAN ČITAR iz POREČA, OIB 69711952873</item>
    </izvorni_sadrzaj>
    <derivirana_varijabla naziv="DomainObject.Predmet.StrankaListNazivFormatedOIB_1">
      <item>DEAN ČITAR iz POREČA, OIB 69711952873</item>
    </derivirana_varijabla>
  </DomainObject.Predmet.StrankaListNazivFormatedOIB>
  <DomainObject.Predmet.ProtuStrankaListFormated>
    <izvorni_sadrzaj>
      <item>ČITAR d.o.o. POREČ</item>
    </izvorni_sadrzaj>
    <derivirana_varijabla naziv="DomainObject.Predmet.ProtuStrankaListFormated_1">
      <item>ČITAR d.o.o. POREČ</item>
    </derivirana_varijabla>
  </DomainObject.Predmet.ProtuStrankaListFormated>
  <DomainObject.Predmet.ProtuStrankaListFormatedOIB>
    <izvorni_sadrzaj>
      <item>ČITAR d.o.o. POREČ, OIB 88012198518</item>
    </izvorni_sadrzaj>
    <derivirana_varijabla naziv="DomainObject.Predmet.ProtuStrankaListFormatedOIB_1">
      <item>ČITAR d.o.o. POREČ, OIB 88012198518</item>
    </derivirana_varijabla>
  </DomainObject.Predmet.ProtuStrankaListFormatedOIB>
  <DomainObject.Predmet.ProtuStrankaListFormatedWithAdress>
    <izvorni_sadrzaj>
      <item>ČITAR d.o.o. POREČ, Nikole Tesle 24, 52440 Poreč</item>
    </izvorni_sadrzaj>
    <derivirana_varijabla naziv="DomainObject.Predmet.ProtuStrankaListFormatedWithAdress_1">
      <item>ČITAR d.o.o. POREČ, Nikole Tesle 24, 52440 Poreč</item>
    </derivirana_varijabla>
  </DomainObject.Predmet.ProtuStrankaListFormatedWithAdress>
  <DomainObject.Predmet.ProtuStrankaListFormatedWithAdressOIB>
    <izvorni_sadrzaj>
      <item>ČITAR d.o.o. POREČ, OIB 88012198518, Nikole Tesle 24, 52440 Poreč</item>
    </izvorni_sadrzaj>
    <derivirana_varijabla naziv="DomainObject.Predmet.ProtuStrankaListFormatedWithAdressOIB_1">
      <item>ČITAR d.o.o. POREČ, OIB 88012198518, Nikole Tesle 24, 52440 Poreč</item>
    </derivirana_varijabla>
  </DomainObject.Predmet.ProtuStrankaListFormatedWithAdressOIB>
  <DomainObject.Predmet.ProtuStrankaListNazivFormated>
    <izvorni_sadrzaj>
      <item>ČITAR d.o.o. POREČ</item>
    </izvorni_sadrzaj>
    <derivirana_varijabla naziv="DomainObject.Predmet.ProtuStrankaListNazivFormated_1">
      <item>ČITAR d.o.o. POREČ</item>
    </derivirana_varijabla>
  </DomainObject.Predmet.ProtuStrankaListNazivFormated>
  <DomainObject.Predmet.ProtuStrankaListNazivFormatedOIB>
    <izvorni_sadrzaj>
      <item>ČITAR d.o.o. POREČ, OIB 88012198518</item>
    </izvorni_sadrzaj>
    <derivirana_varijabla naziv="DomainObject.Predmet.ProtuStrankaListNazivFormatedOIB_1">
      <item>ČITAR d.o.o. POREČ, OIB 88012198518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Mraković, OIB 46393766041</item>
    </izvorni_sadrzaj>
    <derivirana_varijabla naziv="DomainObject.Predmet.OstaliListFormatedOIB_1">
      <item>ZOU Dejan Jakac i Marina Mraković, OIB 46393766041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OIB 46393766041, II istarske brigade 14/1, 52420 Buzet</item>
    </izvorni_sadrzaj>
    <derivirana_varijabla naziv="DomainObject.Predmet.OstaliListFormatedWithAdressOIB_1">
      <item>ZOU Dejan Jakac i Marina Mraković, OIB 46393766041,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Mraković, OIB 46393766041</item>
    </izvorni_sadrzaj>
    <derivirana_varijabla naziv="DomainObject.Predmet.OstaliListNazivFormatedOIB_1">
      <item>ZOU Dejan Jakac i Marina Mraković, OIB 46393766041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DEAN ČITAR iz POREČA</izvorni_sadrzaj>
    <derivirana_varijabla naziv="DomainObject.Predmet.StrankaIDrugi_1">DEAN ČITAR iz POREČA</derivirana_varijabla>
  </DomainObject.Predmet.StrankaIDrugi>
  <DomainObject.Predmet.ProtustrankaIDrugi>
    <izvorni_sadrzaj>ČITAR d.o.o. POREČ</izvorni_sadrzaj>
    <derivirana_varijabla naziv="DomainObject.Predmet.ProtustrankaIDrugi_1">ČITAR d.o.o. POREČ</derivirana_varijabla>
  </DomainObject.Predmet.ProtustrankaIDrugi>
  <DomainObject.Predmet.StrankaIDrugiAdressOIB>
    <izvorni_sadrzaj>DEAN ČITAR iz POREČA, OIB 69711952873, Grožnjanska 2, 52440 Poreč</izvorni_sadrzaj>
    <derivirana_varijabla naziv="DomainObject.Predmet.StrankaIDrugiAdressOIB_1">DEAN ČITAR iz POREČA, OIB 69711952873, Grožnjanska 2, 52440 Poreč</derivirana_varijabla>
  </DomainObject.Predmet.StrankaIDrugiAdressOIB>
  <DomainObject.Predmet.ProtustrankaIDrugiAdressOIB>
    <izvorni_sadrzaj>ČITAR d.o.o. POREČ, OIB 88012198518, Nikole Tesle 24, 52440 Poreč</izvorni_sadrzaj>
    <derivirana_varijabla naziv="DomainObject.Predmet.ProtustrankaIDrugiAdressOIB_1">ČITAR d.o.o. POREČ, OIB 88012198518, Nikole Tesle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ČITAR d.o.o. POREČ</item>
      <item>DEAN ČITAR iz POREČA</item>
      <item>ZOU Dejan Jakac i Marina Mraković</item>
    </izvorni_sadrzaj>
    <derivirana_varijabla naziv="DomainObject.Predmet.SudioniciListNaziv_1">
      <item>ČITAR d.o.o. POREČ</item>
      <item>DEAN ČITAR iz POREČA</item>
      <item>ZOU Dejan Jakac i Marina Mraković</item>
    </derivirana_varijabla>
  </DomainObject.Predmet.SudioniciListNaziv>
  <DomainObject.Predmet.SudioniciListAdressOIB>
    <izvorni_sadrzaj>
      <item>ČITAR d.o.o. POREČ, OIB 88012198518, Nikole Tesle 24,52440 Poreč</item>
      <item>DEAN ČITAR iz POREČA, OIB 69711952873, Grožnjanska 2,52440 Poreč</item>
      <item>ZOU Dejan Jakac i Marina Mraković, OIB 46393766041, II istarske brigade 14/1,52420 Buzet</item>
    </izvorni_sadrzaj>
    <derivirana_varijabla naziv="DomainObject.Predmet.SudioniciListAdressOIB_1">
      <item>ČITAR d.o.o. POREČ, OIB 88012198518, Nikole Tesle 24,52440 Poreč</item>
      <item>DEAN ČITAR iz POREČA, OIB 69711952873, Grožnjanska 2,52440 Poreč</item>
      <item>ZOU Dejan Jakac i Marina Mraković, OIB 46393766041,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88012198518</item>
      <item>, OIB 69711952873</item>
      <item>, OIB 46393766041</item>
    </izvorni_sadrzaj>
    <derivirana_varijabla naziv="DomainObject.Predmet.SudioniciListNazivOIB_1">
      <item>, OIB 88012198518</item>
      <item>, OIB 69711952873</item>
      <item>, OIB 46393766041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3722</properties:Characters>
  <properties:Lines>96</properties:Lines>
  <properties:Paragraphs>43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2018-04-13T12:35:00Z</dcterms:created>
  <dc:creator>Jasmina Matika</dc:creator>
  <cp:lastModifiedBy>Jasmina Matika</cp:lastModifiedBy>
  <dcterms:modified xmlns:xsi="http://www.w3.org/2001/XMLSchema-instance" xsi:type="dcterms:W3CDTF">2018-04-20T06:05:00Z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(St-91-18 - RJEŠENJE - NASTAVAK POSTUPKA RADI NAKNADNE DIOBE - ISPITNO I IZVJEŠTAJNO ROČIŠTE - imenovanje novog stečajnog upravitelja nakon otvaranja i zaključenja SSP - uz razrješenje steč.upr. ko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