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0b8f" w14:paraId="55c0b8f" w:rsidRDefault="005711AC" w:rsidP="005711AC" w:rsidR="005711AC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5711AC" w:rsidP="005711AC" w:rsidR="005711AC">
      <w:pPr>
        <w:jc w:val="center"/>
        <w:rPr>
          <w:rFonts w:hAnsi="Times New Roman" w:ascii="Times New Roman"/>
          <w:b/>
          <w:sz w:val="28"/>
        </w:rPr>
      </w:pPr>
    </w:p>
    <w:p w:rsidRDefault="005711AC" w:rsidP="005711AC" w:rsidR="005711AC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:</w:t>
      </w:r>
      <w:r w:rsidRPr="00AE6E13">
        <w:rPr>
          <w:rFonts w:cs="Arial" w:hAnsi="Arial" w:ascii="Arial"/>
          <w:b/>
        </w:rPr>
        <w:t>Trgovački sud u Zagrebu</w:t>
      </w:r>
    </w:p>
    <w:p w:rsidRDefault="005711AC" w:rsidP="005711AC" w:rsidR="005711AC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 w:rsidR="00473E01">
        <w:rPr>
          <w:rFonts w:cs="Arial" w:hAnsi="Arial" w:ascii="Arial"/>
          <w:b/>
          <w:lang w:val="pl-PL"/>
        </w:rPr>
        <w:t>46.St - 28</w:t>
      </w:r>
      <w:r w:rsidR="003456A0">
        <w:rPr>
          <w:rFonts w:cs="Arial" w:hAnsi="Arial" w:ascii="Arial"/>
          <w:b/>
          <w:lang w:val="pl-PL"/>
        </w:rPr>
        <w:t>8</w:t>
      </w:r>
      <w:r w:rsidRPr="005711AC">
        <w:rPr>
          <w:rFonts w:cs="Arial" w:hAnsi="Arial" w:ascii="Arial"/>
          <w:b/>
          <w:lang w:val="pl-PL"/>
        </w:rPr>
        <w:t>9/18</w:t>
      </w:r>
    </w:p>
    <w:p w:rsidRDefault="005711AC" w:rsidP="005711AC" w:rsidR="005711AC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Pr="00AE6E13">
        <w:rPr>
          <w:rFonts w:cs="Arial" w:hAnsi="Arial" w:ascii="Arial"/>
        </w:rPr>
        <w:t xml:space="preserve"> </w:t>
      </w:r>
    </w:p>
    <w:p w:rsidRDefault="005711AC" w:rsidP="00BE7FDF" w:rsidR="005711AC" w:rsidRPr="005711AC">
      <w:pPr>
        <w:spacing w:after="0"/>
        <w:jc w:val="both"/>
        <w:rPr>
          <w:rFonts w:cs="Arial" w:hAnsi="Arial" w:ascii="Arial"/>
          <w:b/>
          <w:sz w:val="20"/>
          <w:szCs w:val="20"/>
        </w:rPr>
      </w:pPr>
      <w:r w:rsidRPr="005711AC">
        <w:rPr>
          <w:rFonts w:cs="Arial" w:hAnsi="Arial" w:ascii="Arial"/>
          <w:b/>
          <w:sz w:val="20"/>
          <w:szCs w:val="20"/>
          <w:lang w:val="pt-BR"/>
        </w:rPr>
        <w:t xml:space="preserve">KOMICRO d.o.o. </w:t>
      </w:r>
      <w:r w:rsidR="00BE7FDF">
        <w:rPr>
          <w:rFonts w:cs="Arial" w:hAnsi="Arial" w:ascii="Arial"/>
          <w:b/>
          <w:sz w:val="20"/>
          <w:szCs w:val="20"/>
          <w:lang w:val="pt-BR"/>
        </w:rPr>
        <w:t>, u stečaju</w:t>
      </w:r>
      <w:r w:rsidR="00DD1AB1">
        <w:rPr>
          <w:rFonts w:cs="Arial" w:hAnsi="Arial" w:ascii="Arial"/>
          <w:b/>
          <w:sz w:val="20"/>
          <w:szCs w:val="20"/>
          <w:lang w:val="pt-BR"/>
        </w:rPr>
        <w:t xml:space="preserve"> </w:t>
      </w:r>
      <w:r w:rsidRPr="005711AC">
        <w:rPr>
          <w:rFonts w:cs="Arial" w:hAnsi="Arial" w:ascii="Arial"/>
          <w:b/>
          <w:sz w:val="20"/>
          <w:szCs w:val="20"/>
          <w:lang w:val="pt-BR"/>
        </w:rPr>
        <w:t>Zagreb,</w:t>
      </w:r>
      <w:r w:rsidR="001957AD">
        <w:rPr>
          <w:rFonts w:cs="Arial" w:hAnsi="Arial" w:ascii="Arial"/>
          <w:b/>
          <w:sz w:val="20"/>
          <w:szCs w:val="20"/>
          <w:lang w:val="pt-BR"/>
        </w:rPr>
        <w:t xml:space="preserve"> </w:t>
      </w:r>
      <w:r w:rsidRPr="005711AC">
        <w:rPr>
          <w:rFonts w:cs="Arial" w:hAnsi="Arial" w:ascii="Arial"/>
          <w:b/>
          <w:sz w:val="20"/>
          <w:szCs w:val="20"/>
          <w:lang w:val="pt-BR"/>
        </w:rPr>
        <w:t>Radnička cesta 173L,</w:t>
      </w:r>
      <w:r w:rsidR="001957AD">
        <w:rPr>
          <w:rFonts w:cs="Arial" w:hAnsi="Arial" w:ascii="Arial"/>
          <w:b/>
          <w:sz w:val="20"/>
          <w:szCs w:val="20"/>
          <w:lang w:val="pt-BR"/>
        </w:rPr>
        <w:t xml:space="preserve"> </w:t>
      </w:r>
      <w:r w:rsidRPr="005711AC">
        <w:rPr>
          <w:rFonts w:cs="Arial" w:hAnsi="Arial" w:ascii="Arial"/>
          <w:b/>
          <w:sz w:val="20"/>
          <w:szCs w:val="20"/>
          <w:lang w:val="pt-BR"/>
        </w:rPr>
        <w:t>OIB:89720022828</w:t>
      </w:r>
      <w:r w:rsidRPr="005711AC">
        <w:rPr>
          <w:rFonts w:cs="Arial" w:hAnsi="Arial" w:ascii="Arial"/>
          <w:b/>
          <w:sz w:val="20"/>
          <w:szCs w:val="20"/>
        </w:rPr>
        <w:t xml:space="preserve"> </w:t>
      </w:r>
    </w:p>
    <w:p w:rsidRDefault="005711AC" w:rsidP="005711AC" w:rsidR="005711AC" w:rsidRPr="005711AC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b/>
          <w:sz w:val="18"/>
          <w:szCs w:val="18"/>
          <w:lang w:eastAsia="hr-HR"/>
        </w:rPr>
      </w:pPr>
      <w:r w:rsidRPr="005711AC">
        <w:rPr>
          <w:rFonts w:cs="Arial" w:eastAsia="Times New Roman" w:hAnsi="Arial" w:ascii="Arial"/>
          <w:b/>
          <w:sz w:val="18"/>
          <w:szCs w:val="18"/>
          <w:lang w:eastAsia="hr-HR"/>
        </w:rPr>
        <w:tab/>
      </w:r>
    </w:p>
    <w:p w:rsidRDefault="005711AC" w:rsidP="005711AC" w:rsidR="005711AC">
      <w:pPr>
        <w:suppressAutoHyphens w:val="false"/>
        <w:overflowPunct w:val="false"/>
        <w:autoSpaceDE w:val="false"/>
        <w:adjustRightInd w:val="false"/>
        <w:spacing w:after="0"/>
        <w:ind w:firstLine="720"/>
        <w:jc w:val="both"/>
        <w:rPr>
          <w:rFonts w:cs="Arial" w:hAnsi="Arial" w:ascii="Arial"/>
          <w:sz w:val="20"/>
          <w:szCs w:val="20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 </w:t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5711AC" w:rsidP="005711AC" w:rsidR="005711AC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711AC" w:rsidP="005711AC" w:rsidR="005711AC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711AC" w:rsidP="005711AC" w:rsidR="005711AC">
      <w:pPr>
        <w:spacing w:after="0"/>
        <w:rPr>
          <w:rFonts w:cs="Arial" w:hAnsi="Arial" w:ascii="Arial"/>
          <w:sz w:val="18"/>
          <w:szCs w:val="18"/>
        </w:rPr>
      </w:pPr>
    </w:p>
    <w:p w:rsidRDefault="005711AC" w:rsidP="005711AC" w:rsidR="005711AC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5711AC" w:rsidP="005711AC" w:rsidR="005711AC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5081"/>
        <w:tblInd w:type="dxa" w:w="-230"/>
        <w:tblLayout w:type="fixed"/>
        <w:tblLook w:val="04A0" w:noVBand="1" w:noHBand="0" w:lastColumn="0" w:firstColumn="1" w:lastRow="0" w:firstRow="1"/>
      </w:tblPr>
      <w:tblGrid>
        <w:gridCol w:w="622"/>
        <w:gridCol w:w="850"/>
        <w:gridCol w:w="2552"/>
        <w:gridCol w:w="1559"/>
        <w:gridCol w:w="2268"/>
        <w:gridCol w:w="1701"/>
        <w:gridCol w:w="1276"/>
        <w:gridCol w:w="1417"/>
        <w:gridCol w:w="1418"/>
        <w:gridCol w:w="1418"/>
      </w:tblGrid>
      <w:tr w:rsidTr="00C63566" w:rsidR="001A4221">
        <w:trPr>
          <w:trHeight w:val="61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A4221" w:rsidP="004936A5" w:rsidR="001A4221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A4221" w:rsidP="004936A5" w:rsidR="001A4221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A4221" w:rsidP="004936A5" w:rsidR="001A422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A4221" w:rsidP="004936A5" w:rsidR="001A422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A4221" w:rsidP="004936A5" w:rsidR="001A422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A4221" w:rsidP="004936A5" w:rsidR="001A422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A4221" w:rsidP="004936A5" w:rsidR="001A422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1A4221" w:rsidP="004936A5" w:rsidR="001A422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A4221" w:rsidP="004936A5" w:rsidR="001A4221">
            <w:pPr>
              <w:pStyle w:val="Bezproreda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AC6176">
              <w:rPr>
                <w:rFonts w:cs="Arial" w:hAnsi="Arial" w:ascii="Arial"/>
                <w:b/>
                <w:sz w:val="20"/>
                <w:szCs w:val="20"/>
              </w:rPr>
              <w:t xml:space="preserve"> neto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A4221" w:rsidP="004936A5" w:rsidR="001A422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priznate tražbine bruto</w:t>
            </w:r>
            <w:r w:rsidRPr="00167A4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A4221" w:rsidP="001A4221" w:rsidR="001A422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A4221"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 w:rsidRPr="006A5EAC">
              <w:rPr>
                <w:rFonts w:cs="Arial" w:hAnsi="Arial" w:ascii="Arial"/>
                <w:b/>
                <w:sz w:val="20"/>
                <w:szCs w:val="20"/>
              </w:rPr>
              <w:t xml:space="preserve">osporene </w:t>
            </w:r>
            <w:r w:rsidRPr="001A4221">
              <w:rPr>
                <w:rFonts w:cs="Arial" w:hAnsi="Arial" w:ascii="Arial"/>
                <w:sz w:val="20"/>
                <w:szCs w:val="20"/>
              </w:rPr>
              <w:t>tražbine bruto (kn</w:t>
            </w:r>
            <w:r>
              <w:rPr>
                <w:rFonts w:cs="Arial" w:hAnsi="Arial" w:ascii="Arial"/>
                <w:sz w:val="20"/>
                <w:szCs w:val="20"/>
              </w:rPr>
              <w:t>)</w:t>
            </w:r>
          </w:p>
        </w:tc>
      </w:tr>
      <w:tr w:rsidTr="00C63566" w:rsidR="001A4221">
        <w:trPr>
          <w:trHeight w:val="144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A4221" w:rsidP="004936A5" w:rsidR="001A4221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0685A">
              <w:rPr>
                <w:rFonts w:cs="Arial" w:hAnsi="Arial" w:ascii="Arial"/>
                <w:sz w:val="20"/>
                <w:szCs w:val="20"/>
              </w:rPr>
              <w:t>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A4221" w:rsidP="004936A5" w:rsidR="001A4221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A4221" w:rsidP="004936A5" w:rsidR="001A4221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1A4221" w:rsidP="004936A5" w:rsidR="001A4221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  <w:p w:rsidRDefault="001A4221" w:rsidP="004936A5" w:rsidR="001A4221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OIB: </w:t>
            </w:r>
            <w:r w:rsidRPr="001A422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A4221" w:rsidP="004936A5" w:rsidR="001A4221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1A422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Avenija Dubrovnik  32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A4221" w:rsidP="001A4221" w:rsidR="001A4221" w:rsidRPr="001A4221">
            <w:pPr>
              <w:spacing w:lineRule="auto" w:line="276"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A4221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Porezi,doprinosi iz i na plaću</w:t>
            </w: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t</w:t>
            </w:r>
            <w:r w:rsidRPr="001A4221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emeljem podneska iznos koji sukladno Općem poreznom zakonu i Zakonu o doprinosima za radnike evidentira i naplaćuje porezna uprava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A4221" w:rsidP="004936A5" w:rsidR="001A4221" w:rsidRPr="00511C3F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A4221" w:rsidP="004936A5" w:rsidR="001A4221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40F8E">
              <w:rPr>
                <w:rFonts w:cs="Arial" w:hAnsi="Arial" w:ascii="Arial"/>
                <w:sz w:val="20"/>
                <w:szCs w:val="20"/>
              </w:rPr>
              <w:t>288.458,82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A4221" w:rsidP="004936A5" w:rsidR="001A4221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A4221" w:rsidP="004936A5" w:rsidR="001A4221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A4221" w:rsidP="004936A5" w:rsidR="001A422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1A4221" w:rsidP="004936A5" w:rsidR="001A422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1A4221" w:rsidP="004936A5" w:rsidR="001A422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1A4221" w:rsidP="004936A5" w:rsidR="001A4221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A4221">
              <w:rPr>
                <w:rFonts w:cs="Arial" w:hAnsi="Arial" w:ascii="Arial"/>
                <w:sz w:val="20"/>
                <w:szCs w:val="20"/>
              </w:rPr>
              <w:t>288.458,82</w:t>
            </w:r>
          </w:p>
        </w:tc>
      </w:tr>
      <w:tr w:rsidTr="002B34C2" w:rsidR="0071375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4936A5" w:rsidR="0071375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3E2CCE" w:rsidR="0071375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3E2CCE" w:rsidR="0071375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Gašparac Željko ,</w:t>
            </w:r>
          </w:p>
          <w:p w:rsidRDefault="00713758" w:rsidP="00173AC1" w:rsidR="0071375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OIB:07796115506</w:t>
            </w:r>
          </w:p>
          <w:p w:rsidRDefault="00713758" w:rsidP="00F44E47" w:rsidR="0071375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zastupa odvj T.Ko</w:t>
            </w:r>
            <w:r w:rsidR="00872B5C">
              <w:rPr>
                <w:rFonts w:cs="Arial" w:hAnsi="Arial" w:ascii="Arial"/>
                <w:sz w:val="17"/>
                <w:szCs w:val="17"/>
              </w:rPr>
              <w:t>n</w:t>
            </w:r>
            <w:r>
              <w:rPr>
                <w:rFonts w:cs="Arial" w:hAnsi="Arial" w:ascii="Arial"/>
                <w:sz w:val="17"/>
                <w:szCs w:val="17"/>
              </w:rPr>
              <w:t>fort</w:t>
            </w:r>
            <w:r w:rsidR="002F0939">
              <w:rPr>
                <w:rFonts w:cs="Arial" w:hAnsi="Arial" w:ascii="Arial"/>
                <w:sz w:val="17"/>
                <w:szCs w:val="17"/>
              </w:rPr>
              <w:t xml:space="preserve">a </w:t>
            </w:r>
            <w:r>
              <w:rPr>
                <w:rFonts w:cs="Arial" w:hAnsi="Arial" w:ascii="Arial"/>
                <w:sz w:val="17"/>
                <w:szCs w:val="17"/>
              </w:rPr>
              <w:t xml:space="preserve">iz Zagreba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3E2CCE" w:rsidR="0071375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Štefanovečka cesta 26,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3E2CCE" w:rsidR="0071375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u tijeku parnični postupak Općinski radni sud u Zagrebu P-5294/2018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169.156,25</w:t>
            </w:r>
          </w:p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  <w:p w:rsidRDefault="00713758" w:rsidP="00163D86" w:rsidR="00713758" w:rsidRPr="00AF09CD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239.927,88</w:t>
            </w:r>
          </w:p>
          <w:p w:rsidRDefault="00713758" w:rsidP="00163D86" w:rsidR="00713758" w:rsidRPr="00FC574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146.244,00</w:t>
            </w:r>
          </w:p>
          <w:p w:rsidRDefault="00713758" w:rsidP="00163D86" w:rsidR="0071375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203.160,53</w:t>
            </w:r>
          </w:p>
          <w:p w:rsidRDefault="00713758" w:rsidP="00163D86" w:rsidR="00713758">
            <w:pPr>
              <w:jc w:val="right"/>
              <w:rPr>
                <w:rFonts w:cs="Arial" w:hAnsi="Arial" w:ascii="Arial"/>
                <w:sz w:val="17"/>
                <w:szCs w:val="17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36.767,35</w:t>
            </w:r>
          </w:p>
          <w:p w:rsidRDefault="00713758" w:rsidP="00163D86" w:rsidR="00713758" w:rsidRPr="002B34C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2B34C2" w:rsidR="00713758" w:rsidRPr="002B34C2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4936A5" w:rsidR="0071375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3E2CCE" w:rsidR="0071375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3E2CCE" w:rsidR="0071375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Grđan Zvonko,  </w:t>
            </w:r>
          </w:p>
          <w:p w:rsidRDefault="00713758" w:rsidP="00173AC1" w:rsidR="0071375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OIB:39918438102</w:t>
            </w:r>
          </w:p>
          <w:p w:rsidRDefault="00713758" w:rsidP="00173AC1" w:rsidR="0071375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 w:rsidRPr="005D577C">
              <w:rPr>
                <w:rFonts w:cs="Arial" w:hAnsi="Arial" w:ascii="Arial"/>
                <w:sz w:val="17"/>
                <w:szCs w:val="17"/>
              </w:rPr>
              <w:t xml:space="preserve"> zastupa odvj T.Ko</w:t>
            </w:r>
            <w:r w:rsidR="00872B5C">
              <w:rPr>
                <w:rFonts w:cs="Arial" w:hAnsi="Arial" w:ascii="Arial"/>
                <w:sz w:val="17"/>
                <w:szCs w:val="17"/>
              </w:rPr>
              <w:t>n</w:t>
            </w:r>
            <w:r w:rsidRPr="005D577C">
              <w:rPr>
                <w:rFonts w:cs="Arial" w:hAnsi="Arial" w:ascii="Arial"/>
                <w:sz w:val="17"/>
                <w:szCs w:val="17"/>
              </w:rPr>
              <w:t>fort</w:t>
            </w:r>
            <w:r w:rsidR="002F0939"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3E2CCE" w:rsidR="0071375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Remetinečka cesta 9B,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3758" w:rsidP="003E2CCE" w:rsidR="0071375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P-5295/2018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174.285,81</w:t>
            </w:r>
          </w:p>
          <w:p w:rsidRDefault="00713758" w:rsidP="00163D86" w:rsidR="00713758" w:rsidRPr="00AF09CD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242.301,67</w:t>
            </w:r>
          </w:p>
          <w:p w:rsidRDefault="00713758" w:rsidP="00163D86" w:rsidR="00713758" w:rsidRPr="00FC574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164.209,99</w:t>
            </w:r>
          </w:p>
          <w:p w:rsidRDefault="00713758" w:rsidP="00163D86" w:rsidR="0071375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jc w:val="right"/>
              <w:rPr>
                <w:rFonts w:cs="Arial" w:hAnsi="Arial" w:ascii="Arial"/>
                <w:sz w:val="17"/>
                <w:szCs w:val="17"/>
              </w:rPr>
            </w:pPr>
          </w:p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224.116,58</w:t>
            </w:r>
          </w:p>
          <w:p w:rsidRDefault="00713758" w:rsidP="00163D86" w:rsidR="00713758">
            <w:pPr>
              <w:jc w:val="right"/>
              <w:rPr>
                <w:rFonts w:cs="Arial" w:hAnsi="Arial" w:ascii="Arial"/>
                <w:sz w:val="17"/>
                <w:szCs w:val="17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877EB" w:rsidP="00163D86" w:rsidR="00E877EB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18.185,09</w:t>
            </w:r>
          </w:p>
          <w:p w:rsidRDefault="00713758" w:rsidP="00163D86" w:rsidR="00713758" w:rsidRPr="002B34C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Modrić Božo</w:t>
            </w:r>
          </w:p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 12942549000</w:t>
            </w:r>
          </w:p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 w:rsidRPr="005D577C">
              <w:rPr>
                <w:rFonts w:cs="Arial" w:hAnsi="Arial" w:ascii="Arial"/>
                <w:sz w:val="17"/>
                <w:szCs w:val="17"/>
              </w:rPr>
              <w:t xml:space="preserve"> zastupa odvj T.Ko</w:t>
            </w:r>
            <w:r w:rsidR="00872B5C">
              <w:rPr>
                <w:rFonts w:cs="Arial" w:hAnsi="Arial" w:ascii="Arial"/>
                <w:sz w:val="17"/>
                <w:szCs w:val="17"/>
              </w:rPr>
              <w:t>n</w:t>
            </w:r>
            <w:r w:rsidRPr="005D577C">
              <w:rPr>
                <w:rFonts w:cs="Arial" w:hAnsi="Arial" w:ascii="Arial"/>
                <w:sz w:val="17"/>
                <w:szCs w:val="17"/>
              </w:rPr>
              <w:t>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FERENČICA I.55, 10000Zagreb 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8B13D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8B13DD">
              <w:rPr>
                <w:rFonts w:cs="Arial" w:hAnsi="Arial" w:ascii="Arial"/>
                <w:sz w:val="16"/>
                <w:szCs w:val="16"/>
              </w:rPr>
              <w:t>Radni odnos, u tijeku parnični postupak Općinski radni sud u Zagrebu P-5296/2018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119.555,60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167.453,56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113.083,72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163D86" w:rsidP="00163D86" w:rsidR="00DE5AF8" w:rsidRPr="00DE5AF8">
            <w:pPr>
              <w:suppressAutoHyphens w:val="false"/>
              <w:autoSpaceDN/>
              <w:spacing w:after="0"/>
              <w:rPr>
                <w:rFonts w:cs="Arial" w:hAnsi="Arial" w:ascii="Arial"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DE5AF8" w:rsidRPr="00DE5AF8">
              <w:rPr>
                <w:rFonts w:cs="Arial" w:hAnsi="Arial" w:ascii="Arial"/>
                <w:sz w:val="16"/>
                <w:szCs w:val="16"/>
              </w:rPr>
              <w:t>155.880,44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11.573,13</w:t>
            </w: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Novak Nenad, </w:t>
            </w:r>
          </w:p>
          <w:p w:rsidRDefault="00DE5AF8" w:rsidP="00DE5AF8" w:rsidR="00DE5AF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OIB:08743545643</w:t>
            </w:r>
          </w:p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</w:t>
            </w:r>
            <w:r w:rsidRPr="005D577C">
              <w:rPr>
                <w:rFonts w:cs="Arial" w:hAnsi="Arial" w:ascii="Arial"/>
                <w:sz w:val="17"/>
                <w:szCs w:val="17"/>
              </w:rPr>
              <w:t>zastupa odvj T.Ko</w:t>
            </w:r>
            <w:r w:rsidR="00872B5C">
              <w:rPr>
                <w:rFonts w:cs="Arial" w:hAnsi="Arial" w:ascii="Arial"/>
                <w:sz w:val="17"/>
                <w:szCs w:val="17"/>
              </w:rPr>
              <w:t>n</w:t>
            </w:r>
            <w:r w:rsidRPr="005D577C">
              <w:rPr>
                <w:rFonts w:cs="Arial" w:hAnsi="Arial" w:ascii="Arial"/>
                <w:sz w:val="17"/>
                <w:szCs w:val="17"/>
              </w:rPr>
              <w:t>fort</w:t>
            </w:r>
            <w:r>
              <w:rPr>
                <w:rFonts w:cs="Arial" w:hAnsi="Arial" w:ascii="Arial"/>
                <w:sz w:val="17"/>
                <w:szCs w:val="17"/>
              </w:rPr>
              <w:t xml:space="preserve">a 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SITNICE 2,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8B13D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8B13DD">
              <w:rPr>
                <w:rFonts w:cs="Arial" w:hAnsi="Arial" w:ascii="Arial"/>
                <w:sz w:val="16"/>
                <w:szCs w:val="16"/>
              </w:rPr>
              <w:t>Radni odnos, u tijeku parnični postupak Općinski radni sud u Zagrebu P-5297/2018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9074A" w:rsidP="00686021" w:rsidR="00D9074A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128.982,24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9074A" w:rsidP="00686021" w:rsidR="00D9074A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182.358,43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686021" w:rsidP="00D9074A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121.954,74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DE5AF8" w:rsidP="00686021" w:rsidR="00DE5AF8" w:rsidRPr="00DE5AF8">
            <w:pPr>
              <w:jc w:val="both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169.765,93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686021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     </w:t>
            </w:r>
            <w:r w:rsidR="00DE5AF8" w:rsidRPr="00DE5AF8">
              <w:rPr>
                <w:rFonts w:cs="Arial" w:hAnsi="Arial" w:ascii="Arial"/>
                <w:sz w:val="16"/>
                <w:szCs w:val="16"/>
              </w:rPr>
              <w:t>12.592,50</w:t>
            </w: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Samaržija Krešimir </w:t>
            </w:r>
          </w:p>
          <w:p w:rsidRDefault="00DE5AF8" w:rsidP="00DE5AF8" w:rsidR="00DE5AF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OIB:95135964675</w:t>
            </w:r>
          </w:p>
          <w:p w:rsidRDefault="00DE5AF8" w:rsidP="00DE5AF8" w:rsidR="00DE5AF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zastupa odvj T.Ko</w:t>
            </w:r>
            <w:r w:rsidR="00872B5C">
              <w:rPr>
                <w:rFonts w:cs="Arial" w:hAnsi="Arial" w:ascii="Arial"/>
                <w:sz w:val="17"/>
                <w:szCs w:val="17"/>
              </w:rPr>
              <w:t>n</w:t>
            </w:r>
            <w:r>
              <w:rPr>
                <w:rFonts w:cs="Arial" w:hAnsi="Arial" w:ascii="Arial"/>
                <w:sz w:val="17"/>
                <w:szCs w:val="17"/>
              </w:rPr>
              <w:t xml:space="preserve">forta iz Zagreba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Ulica Grada Chicaga 24,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8B13D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8B13DD">
              <w:rPr>
                <w:rFonts w:cs="Arial" w:hAnsi="Arial" w:ascii="Arial"/>
                <w:sz w:val="16"/>
                <w:szCs w:val="16"/>
              </w:rPr>
              <w:t>Radni odnos, u tijeku parnični postupak Općinski radni sud u Zagrebu P-5298/2018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9074A" w:rsidP="00686021" w:rsidR="00D9074A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130.887,83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9074A" w:rsidP="00686021" w:rsidR="00D9074A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181.834,18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E5AF8" w:rsidP="00686021" w:rsidR="00DE5AF8" w:rsidRPr="00DE5AF8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123.860,33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DE5AF8" w:rsidP="00686021" w:rsidR="00DE5AF8" w:rsidRPr="00DE5AF8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169.241,68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12.592,50</w:t>
            </w: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Stipković Darko,</w:t>
            </w:r>
          </w:p>
          <w:p w:rsidRDefault="00DE5AF8" w:rsidP="00DE5AF8" w:rsidR="00DE5AF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</w:t>
            </w:r>
            <w:r>
              <w:t xml:space="preserve"> </w:t>
            </w:r>
            <w:r w:rsidRPr="00173AC1">
              <w:rPr>
                <w:rFonts w:cs="Arial" w:hAnsi="Arial" w:ascii="Arial"/>
                <w:sz w:val="17"/>
                <w:szCs w:val="17"/>
              </w:rPr>
              <w:t>00793824790</w:t>
            </w:r>
          </w:p>
          <w:p w:rsidRDefault="00DE5AF8" w:rsidP="00DE5AF8" w:rsidR="00DE5AF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</w:t>
            </w:r>
            <w:r w:rsidRPr="005D577C">
              <w:rPr>
                <w:rFonts w:cs="Arial" w:hAnsi="Arial" w:ascii="Arial"/>
                <w:sz w:val="17"/>
                <w:szCs w:val="17"/>
              </w:rPr>
              <w:t>zastupa odvj T.Ko</w:t>
            </w:r>
            <w:r w:rsidR="00872B5C">
              <w:rPr>
                <w:rFonts w:cs="Arial" w:hAnsi="Arial" w:ascii="Arial"/>
                <w:sz w:val="17"/>
                <w:szCs w:val="17"/>
              </w:rPr>
              <w:t>n</w:t>
            </w:r>
            <w:r w:rsidRPr="005D577C">
              <w:rPr>
                <w:rFonts w:cs="Arial" w:hAnsi="Arial" w:ascii="Arial"/>
                <w:sz w:val="17"/>
                <w:szCs w:val="17"/>
              </w:rPr>
              <w:t>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Budrovci Draganički 154, Draganići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8B13D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8B13DD">
              <w:rPr>
                <w:rFonts w:cs="Arial" w:hAnsi="Arial" w:ascii="Arial"/>
                <w:sz w:val="16"/>
                <w:szCs w:val="16"/>
              </w:rPr>
              <w:t>Radni odnos, u tijeku parnični postupak Općinski radni sud u Zagrebu P-5299/2018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9074A" w:rsidP="00686021" w:rsidR="00D9074A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113.018,90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9074A" w:rsidP="00686021" w:rsidR="00D9074A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149.664,05</w:t>
            </w: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.</w:t>
            </w: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106.553,90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138.429,05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11.235,00</w:t>
            </w: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Drakulić Ana, </w:t>
            </w:r>
          </w:p>
          <w:p w:rsidRDefault="00DE5AF8" w:rsidP="00DE5AF8" w:rsidR="00DE5AF8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OIB:  </w:t>
            </w:r>
            <w:r w:rsidRPr="008B13DD">
              <w:rPr>
                <w:rFonts w:cs="Arial" w:hAnsi="Arial" w:ascii="Arial"/>
                <w:sz w:val="17"/>
                <w:szCs w:val="17"/>
              </w:rPr>
              <w:t>08136215009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Prilaz V. Holjevca 6a, 47000 Karlovac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27.642,90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 36.377,58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</w:t>
            </w: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27.642,90  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 </w:t>
            </w:r>
          </w:p>
          <w:p w:rsidRDefault="00686021" w:rsidP="00686021" w:rsidR="0068602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DE5AF8" w:rsidP="00686021" w:rsidR="00DE5AF8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36.377,58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Kovač Vedran,</w:t>
            </w:r>
          </w:p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OIB: </w:t>
            </w:r>
            <w:r w:rsidRPr="008B13DD">
              <w:rPr>
                <w:rFonts w:cs="Arial" w:hAnsi="Arial" w:ascii="Arial"/>
                <w:sz w:val="17"/>
                <w:szCs w:val="17"/>
              </w:rPr>
              <w:t>33164215800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Svetice 34,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686021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5.814,29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686021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   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8.443,63    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686021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5.814,29    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686021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   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8.443,63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Salo Jaroslav,  </w:t>
            </w:r>
          </w:p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OIB: </w:t>
            </w:r>
            <w:r w:rsidRPr="008B13DD">
              <w:rPr>
                <w:rFonts w:cs="Arial" w:hAnsi="Arial" w:ascii="Arial"/>
                <w:sz w:val="17"/>
                <w:szCs w:val="17"/>
              </w:rPr>
              <w:t>83928327164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ČRET 30,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686021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98.771,73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686021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128.031,25    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686021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</w:t>
            </w:r>
          </w:p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98.771,73    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128.031,25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Salo Sergey, </w:t>
            </w:r>
          </w:p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</w:t>
            </w:r>
            <w:r>
              <w:t xml:space="preserve"> </w:t>
            </w:r>
            <w:r w:rsidRPr="008B13DD">
              <w:rPr>
                <w:rFonts w:cs="Arial" w:hAnsi="Arial" w:ascii="Arial"/>
                <w:sz w:val="17"/>
                <w:szCs w:val="17"/>
              </w:rPr>
              <w:t>93594519805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Pustoselina 7 008,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190.988,65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318.396,92    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190.988,65    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318.396,92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Steković Stjepan,  </w:t>
            </w:r>
          </w:p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OIB: </w:t>
            </w:r>
            <w:r w:rsidRPr="008B13DD">
              <w:rPr>
                <w:rFonts w:cs="Arial" w:hAnsi="Arial" w:ascii="Arial"/>
                <w:sz w:val="17"/>
                <w:szCs w:val="17"/>
              </w:rPr>
              <w:t>05021737960</w:t>
            </w:r>
            <w:r>
              <w:rPr>
                <w:rFonts w:cs="Arial" w:hAnsi="Arial" w:ascii="Arial"/>
                <w:sz w:val="17"/>
                <w:szCs w:val="17"/>
              </w:rPr>
              <w:t xml:space="preserve">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Visočička 22, 10360 Sesvete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11.960,00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 11.960,00    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11.960,00    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  11.960,00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FA08C4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Štrak Marija,</w:t>
            </w:r>
          </w:p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</w:t>
            </w:r>
            <w:r>
              <w:t xml:space="preserve"> </w:t>
            </w:r>
            <w:r w:rsidRPr="008B13DD">
              <w:rPr>
                <w:rFonts w:cs="Arial" w:hAnsi="Arial" w:ascii="Arial"/>
                <w:sz w:val="17"/>
                <w:szCs w:val="17"/>
              </w:rPr>
              <w:t>84326045806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Prosenička 10,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147.777,75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198.297,94    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147.777,75    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 xml:space="preserve">          198.297,94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DE5AF8" w:rsidP="00686021" w:rsidR="00DE5AF8" w:rsidRPr="00DE5AF8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D51E25" w:rsidR="00DE5AF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A0577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E5AF8" w:rsidP="00DE5AF8" w:rsidR="00DE5AF8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63D86" w:rsidP="00163D86" w:rsidR="00163D86" w:rsidRPr="00163D86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   </w:t>
            </w:r>
          </w:p>
          <w:p w:rsidRDefault="00163D86" w:rsidP="00163D86" w:rsidR="00163D86" w:rsidRPr="00163D86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  1.318.841,95    </w:t>
            </w:r>
          </w:p>
          <w:p w:rsidRDefault="00DE5AF8" w:rsidP="00163D86" w:rsidR="00DE5AF8" w:rsidRPr="00163D8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63D86" w:rsidP="00163D86" w:rsidR="00163D86" w:rsidRPr="00163D86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       2.153.505,91    </w:t>
            </w:r>
          </w:p>
          <w:p w:rsidRDefault="00DE5AF8" w:rsidP="00163D86" w:rsidR="00DE5AF8" w:rsidRPr="00163D86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63D86" w:rsidP="00163D86" w:rsidR="00163D86" w:rsidRPr="00163D86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          1.258.862,00    </w:t>
            </w:r>
          </w:p>
          <w:p w:rsidRDefault="00DE5AF8" w:rsidP="00163D86" w:rsidR="00DE5AF8" w:rsidRPr="00163D8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63D86" w:rsidP="00163D86" w:rsidR="00163D86" w:rsidRPr="00163D86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             1.762.101,53    </w:t>
            </w:r>
          </w:p>
          <w:p w:rsidRDefault="00DE5AF8" w:rsidP="00163D86" w:rsidR="00DE5AF8" w:rsidRPr="00163D86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63D86" w:rsidP="00163D86" w:rsidR="00163D86" w:rsidRPr="00163D86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    </w:t>
            </w:r>
          </w:p>
          <w:p w:rsidRDefault="00163D86" w:rsidP="00163D86" w:rsidR="00163D86" w:rsidRPr="00163D86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 391.404,39    </w:t>
            </w:r>
          </w:p>
          <w:p w:rsidRDefault="00DE5AF8" w:rsidP="00163D86" w:rsidR="00DE5AF8" w:rsidRPr="00163D86">
            <w:pPr>
              <w:jc w:val="right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</w:tbl>
    <w:p w:rsidRDefault="00C60D1E" w:rsidP="005711AC" w:rsidR="00C60D1E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2A5776" w:rsidP="00E82640" w:rsidR="002A5776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>Napomena: Rb 1, prijava tražbine broj 5, vjerovnik Republika Hrvatska, Ministarstvo financija, Porezna uprava, Područni ured Zagreb, zastupana po Županijskom državnom odvjetništvu  u Zagrebu od ukupno prijavljenog iznosa tražbine 297.520,94 kn u I.</w:t>
      </w:r>
      <w:r w:rsidR="00E82640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viši isplatni red svrstan je iznos od 288.458,82  kn s osnova poreza i doprinosa koje sukladno Općem poreznom zakonu i Zakonu o doprinosima za radnike evidentira i naplaćuje Porezna uprava,</w:t>
      </w:r>
      <w:r w:rsidR="00E82640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a sve prema podnesku koji je dostavljen uz prijavu tražbine. </w:t>
      </w:r>
    </w:p>
    <w:p w:rsidRDefault="002A5776" w:rsidP="00E82640" w:rsidR="002A5776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Stečajni upravitelj je osporio navedeni iznos u cijelosti obzirom da su doprinosi iz i na pla</w:t>
      </w:r>
      <w:r w:rsidR="00E82640">
        <w:rPr>
          <w:rFonts w:cs="Arial" w:hAnsi="Arial" w:ascii="Arial"/>
          <w:sz w:val="20"/>
          <w:szCs w:val="20"/>
        </w:rPr>
        <w:t>ć</w:t>
      </w:r>
      <w:r>
        <w:rPr>
          <w:rFonts w:cs="Arial" w:hAnsi="Arial" w:ascii="Arial"/>
          <w:sz w:val="20"/>
          <w:szCs w:val="20"/>
        </w:rPr>
        <w:t>u, porez i prirez</w:t>
      </w:r>
      <w:r w:rsidR="00E82640">
        <w:rPr>
          <w:rFonts w:cs="Arial" w:hAnsi="Arial" w:ascii="Arial"/>
          <w:sz w:val="20"/>
          <w:szCs w:val="20"/>
        </w:rPr>
        <w:t>,</w:t>
      </w:r>
      <w:r>
        <w:rPr>
          <w:rFonts w:cs="Arial" w:hAnsi="Arial" w:ascii="Arial"/>
          <w:sz w:val="20"/>
          <w:szCs w:val="20"/>
        </w:rPr>
        <w:t xml:space="preserve"> obračunati i priznati u bruto iznosima prijava tražbina radnika  svrstanih u I. viši isplatni red</w:t>
      </w:r>
      <w:r w:rsidR="00E82640">
        <w:rPr>
          <w:rFonts w:cs="Arial" w:hAnsi="Arial" w:ascii="Arial"/>
          <w:sz w:val="20"/>
          <w:szCs w:val="20"/>
        </w:rPr>
        <w:t xml:space="preserve"> i preko iznosa kojeg je prijavila Republika Hrvatska, odnos</w:t>
      </w:r>
      <w:r w:rsidR="00872B5C">
        <w:rPr>
          <w:rFonts w:cs="Arial" w:hAnsi="Arial" w:ascii="Arial"/>
          <w:sz w:val="20"/>
          <w:szCs w:val="20"/>
        </w:rPr>
        <w:t>n</w:t>
      </w:r>
      <w:r w:rsidR="00E82640">
        <w:rPr>
          <w:rFonts w:cs="Arial" w:hAnsi="Arial" w:ascii="Arial"/>
          <w:sz w:val="20"/>
          <w:szCs w:val="20"/>
        </w:rPr>
        <w:t>o,</w:t>
      </w:r>
      <w:r>
        <w:rPr>
          <w:rFonts w:cs="Arial" w:hAnsi="Arial" w:ascii="Arial"/>
          <w:sz w:val="20"/>
          <w:szCs w:val="20"/>
        </w:rPr>
        <w:t xml:space="preserve"> u ukupnom iznosu od 503.239,51 kn. </w:t>
      </w:r>
    </w:p>
    <w:p w:rsidRDefault="002A5776" w:rsidP="002A5776" w:rsidR="002A5776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>
        <w:rPr>
          <w:rFonts w:cs="Arial" w:hAnsi="Arial" w:ascii="Arial"/>
          <w:sz w:val="18"/>
          <w:szCs w:val="18"/>
          <w:lang w:eastAsia="hr-HR"/>
        </w:rPr>
        <w:t xml:space="preserve"> </w:t>
      </w:r>
    </w:p>
    <w:p w:rsidRDefault="002A5776" w:rsidP="002A5776" w:rsidR="002A5776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  <w:lang w:eastAsia="hr-HR"/>
        </w:rPr>
        <w:t>Z</w:t>
      </w:r>
      <w:r w:rsidRPr="00DE225A">
        <w:rPr>
          <w:rFonts w:cs="Arial" w:hAnsi="Arial" w:ascii="Arial"/>
          <w:sz w:val="20"/>
          <w:szCs w:val="20"/>
          <w:lang w:eastAsia="hr-HR"/>
        </w:rPr>
        <w:t xml:space="preserve">a radnike koje zastupa </w:t>
      </w:r>
      <w:r w:rsidRPr="00DE225A">
        <w:rPr>
          <w:rFonts w:cs="Arial" w:hAnsi="Arial" w:ascii="Arial"/>
          <w:sz w:val="20"/>
          <w:szCs w:val="20"/>
        </w:rPr>
        <w:t>odvj</w:t>
      </w:r>
      <w:r w:rsidR="00E82640">
        <w:rPr>
          <w:rFonts w:cs="Arial" w:hAnsi="Arial" w:ascii="Arial"/>
          <w:sz w:val="20"/>
          <w:szCs w:val="20"/>
        </w:rPr>
        <w:t>etnik</w:t>
      </w:r>
      <w:r w:rsidRPr="00DE225A">
        <w:rPr>
          <w:rFonts w:cs="Arial" w:hAnsi="Arial" w:ascii="Arial"/>
          <w:sz w:val="20"/>
          <w:szCs w:val="20"/>
        </w:rPr>
        <w:t xml:space="preserve"> T</w:t>
      </w:r>
      <w:r w:rsidR="00E82640">
        <w:rPr>
          <w:rFonts w:cs="Arial" w:hAnsi="Arial" w:ascii="Arial"/>
          <w:sz w:val="20"/>
          <w:szCs w:val="20"/>
        </w:rPr>
        <w:t xml:space="preserve">omislav </w:t>
      </w:r>
      <w:r w:rsidRPr="00DE225A">
        <w:rPr>
          <w:rFonts w:cs="Arial" w:hAnsi="Arial" w:ascii="Arial"/>
          <w:sz w:val="20"/>
          <w:szCs w:val="20"/>
        </w:rPr>
        <w:t>Ko</w:t>
      </w:r>
      <w:r w:rsidR="00872B5C">
        <w:rPr>
          <w:rFonts w:cs="Arial" w:hAnsi="Arial" w:ascii="Arial"/>
          <w:sz w:val="20"/>
          <w:szCs w:val="20"/>
        </w:rPr>
        <w:t>n</w:t>
      </w:r>
      <w:r w:rsidRPr="00DE225A">
        <w:rPr>
          <w:rFonts w:cs="Arial" w:hAnsi="Arial" w:ascii="Arial"/>
          <w:sz w:val="20"/>
          <w:szCs w:val="20"/>
        </w:rPr>
        <w:t>fort</w:t>
      </w:r>
      <w:r>
        <w:rPr>
          <w:rFonts w:cs="Arial" w:hAnsi="Arial" w:ascii="Arial"/>
          <w:sz w:val="20"/>
          <w:szCs w:val="20"/>
        </w:rPr>
        <w:t>a</w:t>
      </w:r>
      <w:r w:rsidRPr="00DE225A">
        <w:rPr>
          <w:rFonts w:cs="Arial" w:hAnsi="Arial" w:ascii="Arial"/>
          <w:sz w:val="20"/>
          <w:szCs w:val="20"/>
        </w:rPr>
        <w:t xml:space="preserve"> iz Zagreb</w:t>
      </w:r>
      <w:r w:rsidR="00E82640">
        <w:rPr>
          <w:rFonts w:cs="Arial" w:hAnsi="Arial" w:ascii="Arial"/>
          <w:sz w:val="20"/>
          <w:szCs w:val="20"/>
        </w:rPr>
        <w:t>a</w:t>
      </w:r>
      <w:r w:rsidRPr="00DE225A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 xml:space="preserve">i za koje se pred </w:t>
      </w:r>
      <w:r w:rsidR="00872B5C">
        <w:rPr>
          <w:rFonts w:cs="Arial" w:hAnsi="Arial" w:ascii="Arial"/>
          <w:sz w:val="20"/>
          <w:szCs w:val="20"/>
        </w:rPr>
        <w:t>O</w:t>
      </w:r>
      <w:r>
        <w:rPr>
          <w:rFonts w:cs="Arial" w:hAnsi="Arial" w:ascii="Arial"/>
          <w:sz w:val="20"/>
          <w:szCs w:val="20"/>
        </w:rPr>
        <w:t xml:space="preserve">pćinskim radnim sudom u Zagrebu </w:t>
      </w:r>
      <w:r w:rsidR="00872B5C">
        <w:rPr>
          <w:rFonts w:cs="Arial" w:hAnsi="Arial" w:ascii="Arial"/>
          <w:sz w:val="20"/>
          <w:szCs w:val="20"/>
        </w:rPr>
        <w:t xml:space="preserve">vode </w:t>
      </w:r>
      <w:r>
        <w:rPr>
          <w:rFonts w:cs="Arial" w:hAnsi="Arial" w:ascii="Arial"/>
          <w:sz w:val="20"/>
          <w:szCs w:val="20"/>
        </w:rPr>
        <w:t>sporovi</w:t>
      </w:r>
      <w:r w:rsidR="00872B5C">
        <w:rPr>
          <w:rFonts w:cs="Arial" w:hAnsi="Arial" w:ascii="Arial"/>
          <w:sz w:val="20"/>
          <w:szCs w:val="20"/>
        </w:rPr>
        <w:t>,</w:t>
      </w:r>
      <w:r>
        <w:rPr>
          <w:rFonts w:cs="Arial" w:hAnsi="Arial" w:ascii="Arial"/>
          <w:sz w:val="20"/>
          <w:szCs w:val="20"/>
        </w:rPr>
        <w:t xml:space="preserve"> </w:t>
      </w:r>
      <w:r w:rsidRPr="00DE225A">
        <w:rPr>
          <w:rFonts w:cs="Arial" w:hAnsi="Arial" w:ascii="Arial"/>
          <w:sz w:val="20"/>
          <w:szCs w:val="20"/>
        </w:rPr>
        <w:t>za svakog pojedinačnog radnika</w:t>
      </w:r>
      <w:r w:rsidR="002A5FF7">
        <w:rPr>
          <w:rFonts w:cs="Arial" w:hAnsi="Arial" w:ascii="Arial"/>
          <w:sz w:val="20"/>
          <w:szCs w:val="20"/>
        </w:rPr>
        <w:t>,</w:t>
      </w:r>
      <w:r w:rsidRPr="00DE225A">
        <w:rPr>
          <w:rFonts w:cs="Arial" w:hAnsi="Arial" w:ascii="Arial"/>
          <w:sz w:val="20"/>
          <w:szCs w:val="20"/>
        </w:rPr>
        <w:t xml:space="preserve"> prij</w:t>
      </w:r>
      <w:r>
        <w:rPr>
          <w:rFonts w:cs="Arial" w:hAnsi="Arial" w:ascii="Arial"/>
          <w:sz w:val="20"/>
          <w:szCs w:val="20"/>
        </w:rPr>
        <w:t>a</w:t>
      </w:r>
      <w:r w:rsidRPr="00DE225A">
        <w:rPr>
          <w:rFonts w:cs="Arial" w:hAnsi="Arial" w:ascii="Arial"/>
          <w:sz w:val="20"/>
          <w:szCs w:val="20"/>
        </w:rPr>
        <w:t>vljeni</w:t>
      </w:r>
      <w:r>
        <w:rPr>
          <w:rFonts w:cs="Arial" w:hAnsi="Arial" w:ascii="Arial"/>
          <w:sz w:val="20"/>
          <w:szCs w:val="20"/>
        </w:rPr>
        <w:t xml:space="preserve"> iznos tražbine umanje </w:t>
      </w:r>
      <w:r w:rsidR="002A5FF7">
        <w:rPr>
          <w:rFonts w:cs="Arial" w:hAnsi="Arial" w:ascii="Arial"/>
          <w:sz w:val="20"/>
          <w:szCs w:val="20"/>
        </w:rPr>
        <w:t xml:space="preserve">se za sljedeće </w:t>
      </w:r>
      <w:r>
        <w:rPr>
          <w:rFonts w:cs="Arial" w:hAnsi="Arial" w:ascii="Arial"/>
          <w:sz w:val="20"/>
          <w:szCs w:val="20"/>
        </w:rPr>
        <w:t>iznose:</w:t>
      </w:r>
    </w:p>
    <w:p w:rsidRDefault="002A5776" w:rsidP="002A5776" w:rsidR="002A5776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</w:rPr>
      </w:pPr>
    </w:p>
    <w:p w:rsidRDefault="002A5776" w:rsidP="002A5FF7" w:rsidR="002A5776" w:rsidRPr="006F2280">
      <w:pPr>
        <w:numPr>
          <w:ilvl w:val="0"/>
          <w:numId w:val="3"/>
        </w:num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</w:t>
      </w:r>
      <w:r w:rsidRPr="006F2280">
        <w:rPr>
          <w:rFonts w:cs="Arial" w:hAnsi="Arial" w:ascii="Arial"/>
          <w:sz w:val="20"/>
          <w:szCs w:val="20"/>
        </w:rPr>
        <w:t>rijava tražbine 24, vjerovnik Gašparac Željko,OIB:07796115506</w:t>
      </w:r>
      <w:r>
        <w:rPr>
          <w:rFonts w:cs="Arial" w:hAnsi="Arial" w:ascii="Arial"/>
          <w:sz w:val="20"/>
          <w:szCs w:val="20"/>
        </w:rPr>
        <w:t xml:space="preserve">, iznos od </w:t>
      </w:r>
      <w:r w:rsidRPr="002A5776">
        <w:rPr>
          <w:rFonts w:cs="Arial" w:hAnsi="Arial" w:ascii="Arial"/>
          <w:sz w:val="20"/>
          <w:szCs w:val="20"/>
        </w:rPr>
        <w:t>36.767,35</w:t>
      </w:r>
      <w:r>
        <w:rPr>
          <w:rFonts w:cs="Arial" w:hAnsi="Arial" w:ascii="Arial"/>
          <w:sz w:val="20"/>
          <w:szCs w:val="20"/>
        </w:rPr>
        <w:t xml:space="preserve"> kn, koji se sastoji od </w:t>
      </w:r>
      <w:r w:rsidR="002A5FF7">
        <w:rPr>
          <w:rFonts w:cs="Arial" w:hAnsi="Arial" w:ascii="Arial"/>
          <w:sz w:val="20"/>
          <w:szCs w:val="20"/>
        </w:rPr>
        <w:t xml:space="preserve">iznosa od </w:t>
      </w:r>
      <w:r>
        <w:rPr>
          <w:rFonts w:cs="Arial" w:hAnsi="Arial" w:ascii="Arial"/>
          <w:sz w:val="20"/>
          <w:szCs w:val="20"/>
        </w:rPr>
        <w:t>17.077,75 kn prijavljene plaće i prijevoza za period 08.02.2019 do 31.03.2019  i iznosa od 19.689,60 kn za potraživanja iz spora koji je u tijeku na Općinskom radn</w:t>
      </w:r>
      <w:r w:rsidR="002A5FF7">
        <w:rPr>
          <w:rFonts w:cs="Arial" w:hAnsi="Arial" w:ascii="Arial"/>
          <w:sz w:val="20"/>
          <w:szCs w:val="20"/>
        </w:rPr>
        <w:t>o</w:t>
      </w:r>
      <w:r>
        <w:rPr>
          <w:rFonts w:cs="Arial" w:hAnsi="Arial" w:ascii="Arial"/>
          <w:sz w:val="20"/>
          <w:szCs w:val="20"/>
        </w:rPr>
        <w:t>m sudu u Zagrebu broj P-5294/18.</w:t>
      </w:r>
      <w:r w:rsidR="002A5FF7">
        <w:rPr>
          <w:rFonts w:cs="Arial" w:hAnsi="Arial" w:ascii="Arial"/>
          <w:sz w:val="20"/>
          <w:szCs w:val="20"/>
        </w:rPr>
        <w:t>,</w:t>
      </w:r>
      <w:r>
        <w:rPr>
          <w:rFonts w:cs="Arial" w:hAnsi="Arial" w:ascii="Arial"/>
          <w:sz w:val="20"/>
          <w:szCs w:val="20"/>
        </w:rPr>
        <w:t xml:space="preserve"> u dijelu tuž</w:t>
      </w:r>
      <w:r w:rsidR="002A5FF7">
        <w:rPr>
          <w:rFonts w:cs="Arial" w:hAnsi="Arial" w:ascii="Arial"/>
          <w:sz w:val="20"/>
          <w:szCs w:val="20"/>
        </w:rPr>
        <w:t>benog zahtjeva</w:t>
      </w:r>
      <w:r>
        <w:rPr>
          <w:rFonts w:cs="Arial" w:hAnsi="Arial" w:ascii="Arial"/>
          <w:sz w:val="20"/>
          <w:szCs w:val="20"/>
        </w:rPr>
        <w:t xml:space="preserve"> </w:t>
      </w:r>
      <w:r w:rsidR="002A5FF7">
        <w:rPr>
          <w:rFonts w:cs="Arial" w:hAnsi="Arial" w:ascii="Arial"/>
          <w:sz w:val="20"/>
          <w:szCs w:val="20"/>
        </w:rPr>
        <w:t xml:space="preserve">koji se odnosi na iznose plaće veće </w:t>
      </w:r>
      <w:r>
        <w:rPr>
          <w:rFonts w:cs="Arial" w:hAnsi="Arial" w:ascii="Arial"/>
          <w:sz w:val="20"/>
          <w:szCs w:val="20"/>
        </w:rPr>
        <w:t xml:space="preserve">od </w:t>
      </w:r>
      <w:r w:rsidR="002A5FF7">
        <w:rPr>
          <w:rFonts w:cs="Arial" w:hAnsi="Arial" w:ascii="Arial"/>
          <w:sz w:val="20"/>
          <w:szCs w:val="20"/>
        </w:rPr>
        <w:t xml:space="preserve">iznosa definiranog </w:t>
      </w:r>
      <w:r>
        <w:rPr>
          <w:rFonts w:cs="Arial" w:hAnsi="Arial" w:ascii="Arial"/>
          <w:sz w:val="20"/>
          <w:szCs w:val="20"/>
        </w:rPr>
        <w:t>ugovor</w:t>
      </w:r>
      <w:r w:rsidR="002A5FF7">
        <w:rPr>
          <w:rFonts w:cs="Arial" w:hAnsi="Arial" w:ascii="Arial"/>
          <w:sz w:val="20"/>
          <w:szCs w:val="20"/>
        </w:rPr>
        <w:t>om</w:t>
      </w:r>
      <w:r>
        <w:rPr>
          <w:rFonts w:cs="Arial" w:hAnsi="Arial" w:ascii="Arial"/>
          <w:sz w:val="20"/>
          <w:szCs w:val="20"/>
        </w:rPr>
        <w:t xml:space="preserve"> o radu.</w:t>
      </w:r>
    </w:p>
    <w:p w:rsidRDefault="002A5776" w:rsidP="002A5FF7" w:rsidR="002A5776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</w:t>
      </w:r>
    </w:p>
    <w:p w:rsidRDefault="002A5776" w:rsidP="002A5FF7" w:rsidR="002A5776" w:rsidRPr="00D26796">
      <w:pPr>
        <w:numPr>
          <w:ilvl w:val="0"/>
          <w:numId w:val="3"/>
        </w:numPr>
        <w:jc w:val="both"/>
        <w:rPr>
          <w:rFonts w:cs="Arial" w:hAnsi="Arial" w:ascii="Arial"/>
          <w:sz w:val="20"/>
          <w:szCs w:val="20"/>
        </w:rPr>
      </w:pPr>
      <w:r w:rsidRPr="006F2280">
        <w:rPr>
          <w:rFonts w:cs="Arial" w:hAnsi="Arial" w:ascii="Arial"/>
          <w:sz w:val="20"/>
          <w:szCs w:val="20"/>
        </w:rPr>
        <w:t>prijava tražbine 25, vjerovnik  Grđan Zvonko, OIB:39918438102</w:t>
      </w:r>
      <w:r w:rsidR="002A5FF7">
        <w:rPr>
          <w:rFonts w:cs="Arial" w:hAnsi="Arial" w:ascii="Arial"/>
          <w:sz w:val="20"/>
          <w:szCs w:val="20"/>
        </w:rPr>
        <w:t>,</w:t>
      </w:r>
      <w:r>
        <w:rPr>
          <w:rFonts w:cs="Arial" w:hAnsi="Arial" w:ascii="Arial"/>
          <w:sz w:val="20"/>
          <w:szCs w:val="20"/>
        </w:rPr>
        <w:t xml:space="preserve"> iznos od 18.185,09 kn, koji se sastoji od prijavljene plaće i prijevoza za period 08.02.2019 do 31.03.2019</w:t>
      </w:r>
      <w:r w:rsidR="002A5FF7">
        <w:rPr>
          <w:rFonts w:cs="Arial" w:hAnsi="Arial" w:ascii="Arial"/>
          <w:sz w:val="20"/>
          <w:szCs w:val="20"/>
        </w:rPr>
        <w:t>.</w:t>
      </w:r>
    </w:p>
    <w:p w:rsidRDefault="002A5776" w:rsidP="002A5FF7" w:rsidR="002A5776" w:rsidRPr="006F2280">
      <w:pPr>
        <w:jc w:val="both"/>
        <w:rPr>
          <w:rFonts w:cs="Arial" w:hAnsi="Arial" w:ascii="Arial"/>
          <w:sz w:val="20"/>
          <w:szCs w:val="20"/>
        </w:rPr>
      </w:pPr>
    </w:p>
    <w:p w:rsidRDefault="002A5776" w:rsidP="002A5FF7" w:rsidR="002A5776" w:rsidRPr="000269D3">
      <w:pPr>
        <w:numPr>
          <w:ilvl w:val="0"/>
          <w:numId w:val="3"/>
        </w:numPr>
        <w:jc w:val="both"/>
        <w:rPr>
          <w:rFonts w:cs="Arial" w:hAnsi="Arial" w:ascii="Arial"/>
          <w:sz w:val="20"/>
          <w:szCs w:val="20"/>
        </w:rPr>
      </w:pPr>
      <w:r w:rsidRPr="006F2280">
        <w:rPr>
          <w:rFonts w:cs="Arial" w:hAnsi="Arial" w:ascii="Arial"/>
          <w:sz w:val="20"/>
          <w:szCs w:val="20"/>
        </w:rPr>
        <w:t>prijava tražbine 26, vjerovnik Modrić Božo, OIB:12942549000</w:t>
      </w:r>
      <w:r w:rsidR="002A5FF7">
        <w:rPr>
          <w:rFonts w:cs="Arial" w:hAnsi="Arial" w:ascii="Arial"/>
          <w:sz w:val="20"/>
          <w:szCs w:val="20"/>
        </w:rPr>
        <w:t>,</w:t>
      </w:r>
      <w:r w:rsidRPr="00605BCD">
        <w:t xml:space="preserve"> </w:t>
      </w:r>
      <w:r w:rsidRPr="00605BCD">
        <w:rPr>
          <w:rFonts w:cs="Arial" w:hAnsi="Arial" w:ascii="Arial"/>
          <w:sz w:val="20"/>
          <w:szCs w:val="20"/>
        </w:rPr>
        <w:t>iznos od</w:t>
      </w:r>
      <w:r w:rsidR="002A5FF7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11.573,13 kn,</w:t>
      </w:r>
      <w:r w:rsidR="009A7132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koji se sastoji od </w:t>
      </w:r>
      <w:r w:rsidRPr="00D2679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prijavljene plaće i prijevoza za period 08.02.2019 do 31.03.2019</w:t>
      </w:r>
      <w:r w:rsidR="002A5FF7">
        <w:rPr>
          <w:rFonts w:cs="Arial" w:hAnsi="Arial" w:ascii="Arial"/>
          <w:sz w:val="20"/>
          <w:szCs w:val="20"/>
        </w:rPr>
        <w:t>.</w:t>
      </w:r>
    </w:p>
    <w:p w:rsidRDefault="002A5776" w:rsidP="002A5FF7" w:rsidR="002A5776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  <w:r w:rsidRPr="006F2280">
        <w:rPr>
          <w:rFonts w:cs="Arial" w:hAnsi="Arial" w:ascii="Arial"/>
          <w:sz w:val="20"/>
          <w:szCs w:val="20"/>
          <w:lang w:eastAsia="hr-HR"/>
        </w:rPr>
        <w:t xml:space="preserve">         </w:t>
      </w:r>
    </w:p>
    <w:p w:rsidRDefault="002A5776" w:rsidP="002A5FF7" w:rsidR="002A5776" w:rsidRPr="000269D3">
      <w:pPr>
        <w:numPr>
          <w:ilvl w:val="0"/>
          <w:numId w:val="3"/>
        </w:numPr>
        <w:jc w:val="both"/>
        <w:rPr>
          <w:rFonts w:cs="Arial" w:hAnsi="Arial" w:ascii="Arial"/>
          <w:sz w:val="20"/>
          <w:szCs w:val="20"/>
        </w:rPr>
      </w:pPr>
      <w:r w:rsidRPr="006F2280">
        <w:rPr>
          <w:rFonts w:cs="Arial" w:hAnsi="Arial" w:ascii="Arial"/>
          <w:sz w:val="20"/>
          <w:szCs w:val="20"/>
        </w:rPr>
        <w:t>prijava tražbine 27, vjerovnik Novak Nenad,</w:t>
      </w:r>
      <w:r>
        <w:rPr>
          <w:rFonts w:cs="Arial" w:hAnsi="Arial" w:ascii="Arial"/>
          <w:sz w:val="20"/>
          <w:szCs w:val="20"/>
        </w:rPr>
        <w:t xml:space="preserve"> </w:t>
      </w:r>
      <w:r w:rsidRPr="006F2280">
        <w:rPr>
          <w:rFonts w:cs="Arial" w:hAnsi="Arial" w:ascii="Arial"/>
          <w:sz w:val="20"/>
          <w:szCs w:val="20"/>
        </w:rPr>
        <w:t>OIB:08743545643</w:t>
      </w:r>
      <w:r w:rsidR="002A5FF7">
        <w:rPr>
          <w:rFonts w:cs="Arial" w:hAnsi="Arial" w:ascii="Arial"/>
          <w:sz w:val="20"/>
          <w:szCs w:val="20"/>
        </w:rPr>
        <w:t>,</w:t>
      </w:r>
      <w:r w:rsidRPr="00605BCD">
        <w:t xml:space="preserve"> </w:t>
      </w:r>
      <w:r w:rsidRPr="00605BCD">
        <w:rPr>
          <w:rFonts w:cs="Arial" w:hAnsi="Arial" w:ascii="Arial"/>
          <w:sz w:val="20"/>
          <w:szCs w:val="20"/>
        </w:rPr>
        <w:t>iznos od</w:t>
      </w:r>
      <w:r w:rsidR="002A5FF7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12.592,50 kn</w:t>
      </w:r>
      <w:r w:rsidR="002A5FF7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>koji se sastoji od</w:t>
      </w:r>
      <w:r w:rsidRPr="00D2679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prijavljene plaće i prijevoza za period 08.02.2019 do 31.03.2019</w:t>
      </w:r>
    </w:p>
    <w:p w:rsidRDefault="002A5776" w:rsidP="002A5FF7" w:rsidR="002A5776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</w:rPr>
      </w:pPr>
    </w:p>
    <w:p w:rsidRDefault="002A5776" w:rsidP="002A5FF7" w:rsidR="002A5776" w:rsidRPr="000269D3">
      <w:pPr>
        <w:numPr>
          <w:ilvl w:val="0"/>
          <w:numId w:val="3"/>
        </w:numPr>
        <w:jc w:val="both"/>
        <w:rPr>
          <w:rFonts w:cs="Arial" w:hAnsi="Arial" w:ascii="Arial"/>
          <w:sz w:val="20"/>
          <w:szCs w:val="20"/>
        </w:rPr>
      </w:pPr>
      <w:r w:rsidRPr="00FD5234">
        <w:rPr>
          <w:rFonts w:cs="Arial" w:hAnsi="Arial" w:ascii="Arial"/>
          <w:sz w:val="20"/>
          <w:szCs w:val="20"/>
        </w:rPr>
        <w:t>prijava tražbine 28,</w:t>
      </w:r>
      <w:r w:rsidRPr="00FD5234">
        <w:rPr>
          <w:sz w:val="20"/>
          <w:szCs w:val="20"/>
        </w:rPr>
        <w:t xml:space="preserve"> </w:t>
      </w:r>
      <w:r w:rsidRPr="00FD5234">
        <w:rPr>
          <w:rFonts w:cs="Arial" w:hAnsi="Arial" w:ascii="Arial"/>
          <w:sz w:val="20"/>
          <w:szCs w:val="20"/>
        </w:rPr>
        <w:t>vjerovnik Samaržija Krešimir, OIB:95135964675</w:t>
      </w:r>
      <w:r w:rsidR="002A5FF7">
        <w:rPr>
          <w:rFonts w:cs="Arial" w:hAnsi="Arial" w:ascii="Arial"/>
          <w:sz w:val="20"/>
          <w:szCs w:val="20"/>
        </w:rPr>
        <w:t>,</w:t>
      </w:r>
      <w:r w:rsidRPr="00FD5234">
        <w:rPr>
          <w:rFonts w:cs="Arial" w:hAnsi="Arial" w:ascii="Arial"/>
          <w:sz w:val="20"/>
          <w:szCs w:val="20"/>
        </w:rPr>
        <w:t xml:space="preserve"> iznos od </w:t>
      </w:r>
      <w:r>
        <w:rPr>
          <w:rFonts w:cs="Arial" w:hAnsi="Arial" w:ascii="Arial"/>
          <w:sz w:val="20"/>
          <w:szCs w:val="20"/>
        </w:rPr>
        <w:t xml:space="preserve">12.592,50 kn  koji se sastoji od </w:t>
      </w:r>
      <w:r w:rsidRPr="00D2679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prijavljene plaće i prijevoza za period 08.02.2019 do 31.03.2019</w:t>
      </w:r>
      <w:r w:rsidR="002A5FF7">
        <w:rPr>
          <w:rFonts w:cs="Arial" w:hAnsi="Arial" w:ascii="Arial"/>
          <w:sz w:val="20"/>
          <w:szCs w:val="20"/>
        </w:rPr>
        <w:t>.</w:t>
      </w:r>
    </w:p>
    <w:p w:rsidRDefault="002A5776" w:rsidP="002A5FF7" w:rsidR="002A5776" w:rsidRPr="00FD5234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2A5776" w:rsidP="002A5FF7" w:rsidR="002A5776" w:rsidRPr="000269D3">
      <w:pPr>
        <w:numPr>
          <w:ilvl w:val="0"/>
          <w:numId w:val="3"/>
        </w:numPr>
        <w:jc w:val="both"/>
        <w:rPr>
          <w:rFonts w:cs="Arial" w:hAnsi="Arial" w:ascii="Arial"/>
          <w:sz w:val="20"/>
          <w:szCs w:val="20"/>
        </w:rPr>
      </w:pPr>
      <w:r w:rsidRPr="00FD5234">
        <w:rPr>
          <w:rFonts w:cs="Arial" w:hAnsi="Arial" w:ascii="Arial"/>
          <w:sz w:val="20"/>
          <w:szCs w:val="20"/>
        </w:rPr>
        <w:t>prijava tražbine 29 vjerovnik Stipković Darko,OIB:00793824790</w:t>
      </w:r>
      <w:r w:rsidR="002A5FF7">
        <w:rPr>
          <w:rFonts w:cs="Arial" w:hAnsi="Arial" w:ascii="Arial"/>
          <w:sz w:val="20"/>
          <w:szCs w:val="20"/>
        </w:rPr>
        <w:t>,</w:t>
      </w:r>
      <w:r w:rsidRPr="00605BCD">
        <w:t xml:space="preserve"> </w:t>
      </w:r>
      <w:r w:rsidRPr="00FD5234">
        <w:rPr>
          <w:rFonts w:cs="Arial" w:hAnsi="Arial" w:ascii="Arial"/>
          <w:sz w:val="20"/>
          <w:szCs w:val="20"/>
        </w:rPr>
        <w:t xml:space="preserve">iznos od </w:t>
      </w:r>
      <w:r>
        <w:rPr>
          <w:rFonts w:cs="Arial" w:hAnsi="Arial" w:ascii="Arial"/>
          <w:sz w:val="20"/>
          <w:szCs w:val="20"/>
        </w:rPr>
        <w:t>11.235,00 kn</w:t>
      </w:r>
      <w:r w:rsidR="002A5FF7">
        <w:rPr>
          <w:rFonts w:cs="Arial" w:hAnsi="Arial" w:ascii="Arial"/>
          <w:sz w:val="20"/>
          <w:szCs w:val="20"/>
        </w:rPr>
        <w:t>,</w:t>
      </w:r>
      <w:r w:rsidRPr="00D2679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koji se sastoji od prijavljene plaće i prijevoza za period 08.02.2019 do 31.03.2019</w:t>
      </w:r>
      <w:r w:rsidR="002A5FF7">
        <w:rPr>
          <w:rFonts w:cs="Arial" w:hAnsi="Arial" w:ascii="Arial"/>
          <w:sz w:val="20"/>
          <w:szCs w:val="20"/>
        </w:rPr>
        <w:t>.</w:t>
      </w:r>
    </w:p>
    <w:p w:rsidRDefault="002A5776" w:rsidP="002A5FF7" w:rsidR="002A5776">
      <w:pPr>
        <w:suppressAutoHyphens w:val="false"/>
        <w:overflowPunct w:val="false"/>
        <w:autoSpaceDE w:val="false"/>
        <w:adjustRightInd w:val="false"/>
        <w:spacing w:after="0"/>
        <w:ind w:left="720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2A5FF7" w:rsidP="002A5FF7" w:rsidR="002A5FF7" w:rsidRPr="006F2280">
      <w:pPr>
        <w:suppressAutoHyphens w:val="false"/>
        <w:overflowPunct w:val="false"/>
        <w:autoSpaceDE w:val="false"/>
        <w:adjustRightInd w:val="false"/>
        <w:spacing w:after="0"/>
        <w:ind w:left="720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2A5776" w:rsidP="002A5776" w:rsidR="002A5776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C60D1E" w:rsidP="005711AC" w:rsidR="00C60D1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20"/>
          <w:szCs w:val="20"/>
        </w:rPr>
      </w:pPr>
    </w:p>
    <w:p w:rsidRDefault="00A77D27" w:rsidP="005711AC" w:rsidR="00A77D27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</w:p>
    <w:p w:rsidRDefault="00C60D1E" w:rsidP="001A4221" w:rsidR="00940F8E">
      <w:pPr>
        <w:suppressAutoHyphens w:val="false"/>
        <w:overflowPunct w:val="false"/>
        <w:autoSpaceDE w:val="false"/>
        <w:adjustRightInd w:val="false"/>
        <w:spacing w:after="0"/>
        <w:ind w:left="-567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lastRenderedPageBreak/>
        <w:t xml:space="preserve">           </w:t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 xml:space="preserve">KOMICRO d.o.o. </w:t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940F8E">
        <w:rPr>
          <w:rFonts w:cs="Arial" w:eastAsia="Times New Roman" w:hAnsi="Arial" w:ascii="Arial"/>
          <w:sz w:val="18"/>
          <w:szCs w:val="18"/>
          <w:lang w:eastAsia="hr-HR"/>
        </w:rPr>
        <w:tab/>
        <w:t xml:space="preserve">broj: </w:t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>46. St - 28</w:t>
      </w:r>
      <w:r w:rsidR="00C05307">
        <w:rPr>
          <w:rFonts w:cs="Arial" w:eastAsia="Times New Roman" w:hAnsi="Arial" w:ascii="Arial"/>
          <w:sz w:val="18"/>
          <w:szCs w:val="18"/>
          <w:lang w:eastAsia="hr-HR"/>
        </w:rPr>
        <w:t>8</w:t>
      </w:r>
      <w:r w:rsidR="00940F8E" w:rsidRPr="00940F8E">
        <w:rPr>
          <w:rFonts w:cs="Arial" w:eastAsia="Times New Roman" w:hAnsi="Arial" w:ascii="Arial"/>
          <w:sz w:val="18"/>
          <w:szCs w:val="18"/>
          <w:lang w:eastAsia="hr-HR"/>
        </w:rPr>
        <w:t>9/18</w:t>
      </w:r>
    </w:p>
    <w:p w:rsidRDefault="00940F8E" w:rsidP="005711AC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Zagreb, </w:t>
      </w:r>
      <w:r w:rsidRPr="00940F8E">
        <w:rPr>
          <w:rFonts w:cs="Arial" w:eastAsia="Times New Roman" w:hAnsi="Arial" w:ascii="Arial"/>
          <w:sz w:val="18"/>
          <w:szCs w:val="18"/>
          <w:lang w:eastAsia="hr-HR"/>
        </w:rPr>
        <w:t>Radnička cesta 173L</w:t>
      </w:r>
    </w:p>
    <w:p w:rsidRDefault="00940F8E" w:rsidP="005711AC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940F8E">
        <w:rPr>
          <w:rFonts w:cs="Arial" w:eastAsia="Times New Roman" w:hAnsi="Arial" w:ascii="Arial"/>
          <w:sz w:val="18"/>
          <w:szCs w:val="18"/>
          <w:lang w:eastAsia="hr-HR"/>
        </w:rPr>
        <w:t>OIB:89720022828</w:t>
      </w:r>
    </w:p>
    <w:p w:rsidRDefault="00940F8E" w:rsidP="005711AC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</w:p>
    <w:p w:rsidRDefault="005711AC" w:rsidP="005711AC" w:rsidR="005711AC" w:rsidRPr="00DA3960">
      <w:pPr>
        <w:spacing w:after="0"/>
        <w:rPr>
          <w:rFonts w:cs="Arial" w:eastAsia="Times New Roman" w:hAnsi="Arial" w:ascii="Arial"/>
          <w:sz w:val="18"/>
          <w:szCs w:val="18"/>
        </w:rPr>
      </w:pPr>
    </w:p>
    <w:p w:rsidRDefault="005711AC" w:rsidP="001064AD" w:rsidR="005711AC" w:rsidRPr="006B7798">
      <w:pPr>
        <w:spacing w:after="0"/>
        <w:ind w:firstLine="708" w:left="4248"/>
        <w:rPr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 xml:space="preserve">I. višeg isplatnog reda </w:t>
      </w:r>
    </w:p>
    <w:p w:rsidRDefault="005711AC" w:rsidP="005711AC" w:rsidR="005711AC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026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06"/>
        <w:gridCol w:w="852"/>
        <w:gridCol w:w="2126"/>
        <w:gridCol w:w="1276"/>
        <w:gridCol w:w="1842"/>
        <w:gridCol w:w="2978"/>
        <w:gridCol w:w="1986"/>
        <w:gridCol w:w="1559"/>
        <w:gridCol w:w="1701"/>
      </w:tblGrid>
      <w:tr w:rsidTr="00D843B5" w:rsidR="005711AC">
        <w:trPr>
          <w:trHeight w:val="610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711AC" w:rsidP="004936A5" w:rsidR="005711AC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D843B5" w:rsidR="00A17624" w:rsidRPr="00347CCB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7624" w:rsidP="004936A5" w:rsidR="00A1762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7624" w:rsidP="004C32F9" w:rsidR="00A1762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7624" w:rsidP="004C32F9" w:rsidR="00A17624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HEP Toplinarstvo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17624" w:rsidP="004C32F9" w:rsidR="00A17624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A17624" w:rsidP="004C32F9" w:rsidR="00A17624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15907062900</w:t>
            </w:r>
          </w:p>
          <w:p w:rsidRDefault="00A17624" w:rsidP="004C32F9" w:rsidR="00A17624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7624" w:rsidP="004C32F9" w:rsidR="00A17624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20FED">
              <w:rPr>
                <w:rFonts w:cs="Arial" w:eastAsia="Times New Roman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7624" w:rsidP="004C32F9" w:rsidR="00A17624" w:rsidRPr="0063165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Izvod otvorenih stavki računi od 30.4.2018. do 08.02.2019.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7624" w:rsidP="004C32F9" w:rsidR="00A17624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85.460,84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7624" w:rsidP="004936A5" w:rsidR="00A17624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A17624">
              <w:rPr>
                <w:rFonts w:cs="Arial" w:eastAsia="Times New Roman" w:hAnsi="Arial" w:ascii="Arial"/>
                <w:sz w:val="20"/>
                <w:szCs w:val="20"/>
              </w:rPr>
              <w:t>85.460,84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7624" w:rsidP="004936A5" w:rsidR="00A17624" w:rsidRPr="00FA4B9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EC67E4" w:rsidRPr="00347CCB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7E4" w:rsidP="004936A5" w:rsidR="00EC67E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7E4" w:rsidP="004C32F9" w:rsidR="00EC67E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7E4" w:rsidP="004C32F9" w:rsidR="00EC67E4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Grad Zagreb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C67E4" w:rsidP="004C32F9" w:rsidR="00EC67E4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7E4" w:rsidP="004C32F9" w:rsidR="00EC67E4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C8114E">
              <w:rPr>
                <w:rFonts w:cs="Arial" w:eastAsia="Times New Roman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67E4" w:rsidP="004C32F9" w:rsidR="00EC67E4" w:rsidRPr="0065751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5751F">
              <w:rPr>
                <w:rFonts w:cs="Arial" w:eastAsia="Times New Roman" w:hAnsi="Arial" w:ascii="Arial"/>
                <w:sz w:val="18"/>
                <w:szCs w:val="18"/>
              </w:rPr>
              <w:t xml:space="preserve">Komunalna naknada za poslovni prostor na Žitnjaku od 15.2.16. do 15.2.19. ,rješenje klasa: UP/I-363-03/54/5181 od 2.1.2008.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7E4" w:rsidP="004C32F9" w:rsidR="00EC67E4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197.499,63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7E4" w:rsidP="004936A5" w:rsidR="00EC67E4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EC67E4">
              <w:rPr>
                <w:rFonts w:cs="Arial" w:eastAsia="Times New Roman" w:hAnsi="Arial" w:ascii="Arial"/>
                <w:sz w:val="20"/>
                <w:szCs w:val="20"/>
              </w:rPr>
              <w:t>197.499,63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7E4" w:rsidP="004936A5" w:rsidR="00EC67E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E87565" w:rsidRPr="00347CCB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87565" w:rsidP="004936A5" w:rsidR="00E8756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87565" w:rsidP="004C32F9" w:rsidR="00E8756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87565" w:rsidP="004C32F9" w:rsidR="00E87565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Hrvatske vode, pravna osoba za upravljanje vodama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87565" w:rsidP="004C32F9" w:rsidR="00E87565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28921383001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87565" w:rsidP="004C32F9" w:rsidR="00E87565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Zagreb, Vukovarska 220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87565" w:rsidP="004C32F9" w:rsidR="00E87565" w:rsidRPr="0065751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5751F">
              <w:rPr>
                <w:rFonts w:cs="Arial" w:eastAsia="Times New Roman" w:hAnsi="Arial" w:ascii="Arial"/>
                <w:sz w:val="18"/>
                <w:szCs w:val="18"/>
              </w:rPr>
              <w:t>Naknada za uređenje voda od 15.2.2016. do 15.1.2018.</w:t>
            </w:r>
            <w:r w:rsidRPr="0065751F">
              <w:rPr>
                <w:sz w:val="18"/>
                <w:szCs w:val="18"/>
              </w:rPr>
              <w:t xml:space="preserve"> </w:t>
            </w:r>
            <w:r w:rsidRPr="0065751F">
              <w:rPr>
                <w:rFonts w:cs="Arial" w:eastAsia="Times New Roman" w:hAnsi="Arial" w:ascii="Arial"/>
                <w:sz w:val="18"/>
                <w:szCs w:val="18"/>
              </w:rPr>
              <w:t>rješenje klasa: UP/I-325-08/2011-08/7197 od 3.1.2011.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87565" w:rsidP="004C32F9" w:rsidR="00E87565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19.678,33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87565" w:rsidP="004936A5" w:rsidR="00E87565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E87565">
              <w:rPr>
                <w:rFonts w:cs="Arial" w:eastAsia="Times New Roman" w:hAnsi="Arial" w:ascii="Arial"/>
                <w:sz w:val="20"/>
                <w:szCs w:val="20"/>
              </w:rPr>
              <w:t>19.678,33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87565" w:rsidP="004936A5" w:rsidR="00E87565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F56721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6721" w:rsidP="004C32F9" w:rsidR="00F56721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6721" w:rsidP="004C32F9" w:rsidR="00F56721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6721" w:rsidP="004C32F9" w:rsidR="00F56721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HEP ELEKTRA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721" w:rsidP="004C32F9" w:rsidR="00F56721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43965974818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6721" w:rsidP="004C32F9" w:rsidR="00F56721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Zagreb ,Ul. grada Vukovara 37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6721" w:rsidP="004C32F9" w:rsidR="00F56721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Usluga po računima od 2/2018 do 2/2019.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6721" w:rsidP="004C32F9" w:rsidR="00F56721" w:rsidRPr="00BA0E4A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73.414,42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27509" w:rsidP="004C32F9" w:rsidR="00F56721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B27509">
              <w:rPr>
                <w:rFonts w:cs="Arial" w:eastAsia="Times New Roman" w:hAnsi="Arial" w:ascii="Arial"/>
                <w:sz w:val="20"/>
                <w:szCs w:val="20"/>
              </w:rPr>
              <w:t>73.414,42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6721" w:rsidP="004C32F9" w:rsidR="00F56721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B27509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27509" w:rsidP="004C32F9" w:rsidR="00B27509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27509" w:rsidP="004C32F9" w:rsidR="00B27509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27509" w:rsidP="004C32F9" w:rsidR="00B27509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B27509" w:rsidP="004C32F9" w:rsidR="00B27509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27509" w:rsidP="004C32F9" w:rsidR="00B27509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27509" w:rsidP="004C32F9" w:rsidR="00B27509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Avenija Dubrovnik  32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27509" w:rsidP="004C32F9" w:rsidR="00B2750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Porezi doprinosi i druga javna davanja </w:t>
            </w:r>
          </w:p>
          <w:p w:rsidRDefault="00B27509" w:rsidP="004C32F9" w:rsidR="00B27509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temeljem rješenja klasa:UP/I-415-02/2018-01/1870 od  17.01.2019.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27509" w:rsidP="004C32F9" w:rsidR="00B27509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9.062,22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27509" w:rsidP="004C32F9" w:rsidR="00B27509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B27509">
              <w:rPr>
                <w:rFonts w:cs="Arial" w:eastAsia="Times New Roman" w:hAnsi="Arial" w:ascii="Arial"/>
                <w:sz w:val="20"/>
                <w:szCs w:val="20"/>
              </w:rPr>
              <w:t>9.062,22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27509" w:rsidP="004C32F9" w:rsidR="00B27509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A41288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Vladimir Mulyak, zastupa odvjetnik Damir Pokupec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1288" w:rsidP="004C32F9" w:rsidR="00A41288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23629209400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Opatija,Maršala Tita 11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41288" w:rsidP="004C32F9" w:rsidR="00A41288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Ugovor o zajmu od 28.10.2014. ; Sporazum o osiguranju novčane tražbine od 15.11.2018.</w:t>
            </w:r>
            <w:r w:rsidR="001064AD">
              <w:rPr>
                <w:rFonts w:cs="Arial" w:eastAsia="Times New Roman" w:hAnsi="Arial" w:ascii="Arial"/>
                <w:sz w:val="18"/>
                <w:szCs w:val="18"/>
              </w:rPr>
              <w:t xml:space="preserve"> javni bilježnik T.S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udar OV-12060/2018; </w:t>
            </w:r>
            <w:r w:rsidRPr="00A41288">
              <w:rPr>
                <w:rFonts w:cs="Arial" w:eastAsia="Times New Roman" w:hAnsi="Arial" w:ascii="Arial"/>
                <w:sz w:val="18"/>
                <w:szCs w:val="18"/>
              </w:rPr>
              <w:t>razlučno pravo nekretnine i pokretnine po sporazumu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3.477.524,91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595C" w:rsidP="004C32F9" w:rsidR="00A41288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03595C">
              <w:rPr>
                <w:rFonts w:cs="Arial" w:eastAsia="Times New Roman" w:hAnsi="Arial" w:ascii="Arial"/>
                <w:sz w:val="20"/>
                <w:szCs w:val="20"/>
              </w:rPr>
              <w:t>3.477.524,91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0A7E70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7E70" w:rsidP="004C32F9" w:rsidR="000A7E70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7E70" w:rsidP="004C32F9" w:rsidR="000A7E7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7E70" w:rsidP="004C32F9" w:rsidR="000A7E70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VITALY PINCHUK, zastupa odvj.društvo Čohilj  i Rovis d.o.o. Pula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A7E70" w:rsidP="004C32F9" w:rsidR="000A7E70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31643622301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7E70" w:rsidP="004C32F9" w:rsidR="000A7E70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Ližnjan, Valtura,Valtura 25A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A7E70" w:rsidP="006F7900" w:rsidR="000A7E70" w:rsidRPr="0090099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099E">
              <w:rPr>
                <w:rFonts w:cs="Arial" w:eastAsia="Times New Roman" w:hAnsi="Arial" w:ascii="Arial"/>
                <w:sz w:val="18"/>
                <w:szCs w:val="18"/>
              </w:rPr>
              <w:t>Ugovor o zajmu od 12.09.2012.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– </w:t>
            </w:r>
            <w:r w:rsidRPr="00D942FE">
              <w:rPr>
                <w:rFonts w:cs="Arial" w:eastAsia="Times New Roman" w:hAnsi="Arial" w:ascii="Arial"/>
                <w:sz w:val="18"/>
                <w:szCs w:val="18"/>
              </w:rPr>
              <w:t>kamata na zakašnjelo plaćanje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t</w:t>
            </w:r>
            <w:r w:rsidRPr="0090099E">
              <w:rPr>
                <w:rFonts w:cs="Arial" w:eastAsia="Times New Roman" w:hAnsi="Arial" w:ascii="Arial"/>
                <w:sz w:val="18"/>
                <w:szCs w:val="18"/>
              </w:rPr>
              <w:t xml:space="preserve">užba od 19.12.2018.;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Općinski građanski sud u Zagrebu P-6340/2018  od 25.2.2019.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7E70" w:rsidP="004C32F9" w:rsidR="000A7E70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39.020,00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42FE" w:rsidP="004C32F9" w:rsidR="000A7E7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42FE" w:rsidP="004C32F9" w:rsidR="000A7E70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   </w:t>
            </w:r>
            <w:r w:rsidRPr="006F7900">
              <w:rPr>
                <w:rFonts w:cs="Arial" w:eastAsia="Times New Roman" w:hAnsi="Arial" w:ascii="Arial"/>
                <w:sz w:val="20"/>
                <w:szCs w:val="20"/>
              </w:rPr>
              <w:t>39.020,00</w:t>
            </w:r>
          </w:p>
        </w:tc>
      </w:tr>
      <w:tr w:rsidTr="00D843B5" w:rsidR="00482FC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82FC5" w:rsidP="004C32F9" w:rsidR="00482FC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82FC5" w:rsidP="004C32F9" w:rsidR="00482FC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82FC5" w:rsidP="004C32F9" w:rsidR="00482FC5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VIOLA SERVIS d.o.o.</w:t>
            </w:r>
            <w:r>
              <w:t xml:space="preserve">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zastupa odvj.društvo</w:t>
            </w:r>
            <w:r w:rsidRPr="0090099E">
              <w:rPr>
                <w:rFonts w:cs="Arial" w:eastAsia="Times New Roman" w:hAnsi="Arial" w:ascii="Arial"/>
                <w:sz w:val="20"/>
                <w:szCs w:val="20"/>
              </w:rPr>
              <w:t xml:space="preserve"> Čohilj  i Rovis d.o.o. Pula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82FC5" w:rsidP="004C32F9" w:rsidR="00482FC5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72686794323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82FC5" w:rsidP="004C32F9" w:rsidR="00482FC5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Ližnjan,Valtura25A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82FC5" w:rsidP="004C32F9" w:rsidR="00482FC5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6B25">
              <w:rPr>
                <w:rFonts w:cs="Arial" w:eastAsia="Times New Roman" w:hAnsi="Arial" w:ascii="Arial"/>
                <w:sz w:val="18"/>
                <w:szCs w:val="18"/>
              </w:rPr>
              <w:t>Ugovor o zajmu od 12.09.2012. – kamata na zakašnjelo plaćanje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; </w:t>
            </w:r>
          </w:p>
          <w:p w:rsidRDefault="00482FC5" w:rsidP="004C32F9" w:rsidR="00482FC5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Rješenje o ovrsi, javni bilježnik Čavajda iz Zagreba, Ovrv-375/2018 od 6.9.2018. ; prigovor dužnika predmet na Općinskom sudu u Sesvetama Povrv-1403/2019 </w:t>
            </w:r>
          </w:p>
          <w:p w:rsidRDefault="00BF55D6" w:rsidP="004C32F9" w:rsidR="00BF55D6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82FC5" w:rsidP="004C32F9" w:rsidR="00482FC5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482FC5">
              <w:rPr>
                <w:rFonts w:cs="Arial" w:eastAsia="Times New Roman" w:hAnsi="Arial" w:ascii="Arial"/>
                <w:sz w:val="20"/>
                <w:szCs w:val="20"/>
              </w:rPr>
              <w:t>30.020,00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42FE" w:rsidP="004C32F9" w:rsidR="00482FC5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42FE" w:rsidP="004C32F9" w:rsidR="00482FC5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   </w:t>
            </w:r>
            <w:r w:rsidRPr="006F7900">
              <w:rPr>
                <w:rFonts w:cs="Arial" w:eastAsia="Times New Roman" w:hAnsi="Arial" w:ascii="Arial"/>
                <w:sz w:val="20"/>
                <w:szCs w:val="20"/>
              </w:rPr>
              <w:t>30.020,00</w:t>
            </w:r>
          </w:p>
        </w:tc>
      </w:tr>
      <w:tr w:rsidTr="00D843B5" w:rsidR="005D5201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Hrvatski telekom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5201" w:rsidP="004C32F9" w:rsidR="005D5201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81793146560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D5201" w:rsidP="004C32F9" w:rsidR="005D5201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Usluga po računima 2018.godina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8.971,45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5201">
              <w:rPr>
                <w:rFonts w:cs="Arial" w:eastAsia="Times New Roman" w:hAnsi="Arial" w:ascii="Arial"/>
                <w:sz w:val="20"/>
                <w:szCs w:val="20"/>
              </w:rPr>
              <w:t>8.971,45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5D5201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259D" w:rsidP="004C32F9" w:rsidR="005D5201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IVERO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5201" w:rsidP="004C32F9" w:rsidR="005D5201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8920645960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Planinaska 13, Sesvete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1C52" w:rsidP="004C32F9" w:rsidR="005D5201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Roba po računima  7 i 8/2018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5D5201" w:rsidR="005D5201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27.695,00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1C52" w:rsidP="004C32F9" w:rsidR="005D5201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1F1C52">
              <w:rPr>
                <w:rFonts w:cs="Arial" w:eastAsia="Times New Roman" w:hAnsi="Arial" w:ascii="Arial"/>
                <w:sz w:val="20"/>
                <w:szCs w:val="20"/>
              </w:rPr>
              <w:t>27.695,00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5D5201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259D" w:rsidP="004C32F9" w:rsidR="005D5201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Zagrebački holding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5201" w:rsidP="004C32F9" w:rsidR="005D5201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85584865987 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Ulica grada Vukovara 41, Zagreb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D5201" w:rsidP="004C32F9" w:rsidR="005D5201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Podružnica Čistoća rn od 31.5.18.do 31.1.19.  ; rješenje o ovrsi javni bilježnik M.Ježek iz Zagreba broj Ovrv-62813/18 od 11.12.2018.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17.268,66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2259D" w:rsidP="004C32F9" w:rsidR="005D5201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22259D">
              <w:rPr>
                <w:rFonts w:cs="Arial" w:eastAsia="Times New Roman" w:hAnsi="Arial" w:ascii="Arial"/>
                <w:sz w:val="20"/>
                <w:szCs w:val="20"/>
              </w:rPr>
              <w:t>17.268,66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D5201" w:rsidP="004C32F9" w:rsidR="005D5201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2F66C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Ministarstvo poljoprivrede, zastupa Županijsko državno odvjetništvo u Zagrebu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F66C5" w:rsidP="004C32F9" w:rsidR="002F66C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76767369197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Ulica grada Vukovara 78, Zagreb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Naknada za općekorisne funkcije šuma 2015-2019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4.110,09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42FE" w:rsidP="004C32F9" w:rsidR="002F66C5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2.452,47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42FE" w:rsidP="004C32F9" w:rsidR="002F66C5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1.657,62</w:t>
            </w:r>
          </w:p>
        </w:tc>
      </w:tr>
      <w:tr w:rsidTr="00D843B5" w:rsidR="002F66C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  <w:p w:rsidRDefault="002F66C5" w:rsidP="004C32F9" w:rsidR="002F66C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 odvj,društvo Madirazza i partneri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F66C5" w:rsidP="004C32F9" w:rsidR="002F66C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Prisavlje 3, Zagreb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Rtv pristojba; rješenje o ovrsi javni bilježnik J.Rotim iz Zagreba broj Ovrv-14758/2018 od 14.12.18.,  računi 7/18 do 1/19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3.162,02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E744C" w:rsidP="004C32F9" w:rsidR="002F66C5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E744C">
              <w:rPr>
                <w:rFonts w:cs="Arial" w:eastAsia="Times New Roman" w:hAnsi="Arial" w:ascii="Arial"/>
                <w:sz w:val="20"/>
                <w:szCs w:val="20"/>
              </w:rPr>
              <w:t>3.162,02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2F66C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Arpadis Deutschland Gmbh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F66C5" w:rsidP="004C32F9" w:rsidR="002F66C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51747870252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Nordsternsrasse 65, 45329 Essen 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isporučenu robu, otvorene stavke -ovjereni prijevod sa engleskog jezika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53BC6">
              <w:rPr>
                <w:rFonts w:cs="Arial" w:hAnsi="Arial" w:ascii="Arial"/>
                <w:sz w:val="18"/>
                <w:szCs w:val="18"/>
              </w:rPr>
              <w:t>1.003.253,13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31E5" w:rsidP="004C32F9" w:rsidR="002F66C5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131E5">
              <w:rPr>
                <w:rFonts w:cs="Arial" w:eastAsia="Times New Roman" w:hAnsi="Arial" w:ascii="Arial"/>
                <w:sz w:val="20"/>
                <w:szCs w:val="20"/>
              </w:rPr>
              <w:t>1.003.253,13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F66C5" w:rsidP="004C32F9" w:rsidR="002F66C5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5F283F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AKTON d.o.o. zastupa odvjetnik Hrvoje  Novak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F283F" w:rsidP="004C32F9" w:rsidR="005F283F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68125341711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Bani 75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pružanju telekomunikacijskih usluga 004-2016 od 21.01.2016. računi od 1/18 do 1/19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18.888,72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F283F">
              <w:rPr>
                <w:rFonts w:cs="Arial" w:eastAsia="Times New Roman" w:hAnsi="Arial" w:ascii="Arial"/>
                <w:sz w:val="20"/>
                <w:szCs w:val="20"/>
              </w:rPr>
              <w:t>18.888,72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5F283F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85DA0" w:rsidP="004C32F9" w:rsidR="005F283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TEHNO ZAŠTITA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50D11" w:rsidP="004C32F9" w:rsidR="005F283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5F283F">
              <w:rPr>
                <w:rFonts w:cs="Arial" w:hAnsi="Arial" w:ascii="Arial"/>
                <w:sz w:val="18"/>
                <w:szCs w:val="18"/>
              </w:rPr>
              <w:t>92730179348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Buzinski prilaz 10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obavljanju sluga na temelju Zakona o zaštiti na radu od 20.11.2015. računi od 3/16 do2/19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187.537,50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2FDC" w:rsidP="004C32F9" w:rsidR="005F283F" w:rsidRPr="008E2FDC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183.515,63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2FDC" w:rsidP="004C32F9" w:rsidR="005F283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4.021,87</w:t>
            </w:r>
          </w:p>
        </w:tc>
      </w:tr>
      <w:tr w:rsidTr="00D843B5" w:rsidR="005F283F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85DA0" w:rsidP="004C32F9" w:rsidR="005F283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EOS MATRIX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F283F" w:rsidP="004C32F9" w:rsidR="005F283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76674680107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Horvatova 82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Okvirni ugovor o prodaji i otkupu potraživanja F3-20/2017 27.10.2017. računi Hrvatski telekom  d.d.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2.569,50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85DA0" w:rsidP="004C32F9" w:rsidR="005F283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85DA0">
              <w:rPr>
                <w:rFonts w:cs="Arial" w:eastAsia="Times New Roman" w:hAnsi="Arial" w:ascii="Arial"/>
                <w:sz w:val="20"/>
                <w:szCs w:val="20"/>
              </w:rPr>
              <w:t>2.569,50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F283F" w:rsidP="004C32F9" w:rsidR="005F283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23552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Vladimir  Bezruk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5525" w:rsidP="004C32F9" w:rsidR="0023552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90554899723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Čret 30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 xml:space="preserve">Ugovor o zajmu  02.11.2012 od 2.11.2012.; Ugovor o uređenju imovinsko pravnih odnosa od 14.12.2016.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A53BC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53BC6">
              <w:rPr>
                <w:rFonts w:cs="Arial" w:hAnsi="Arial" w:ascii="Arial"/>
                <w:sz w:val="18"/>
                <w:szCs w:val="18"/>
              </w:rPr>
              <w:t>267.200,36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4D06" w:rsidP="00B32C71" w:rsidR="0023552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165.785,36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4D06" w:rsidP="004C32F9" w:rsidR="00235525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101.415,00</w:t>
            </w:r>
          </w:p>
        </w:tc>
      </w:tr>
      <w:tr w:rsidTr="00D843B5" w:rsidR="0023552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Jasmin</w:t>
            </w:r>
            <w:r w:rsidR="007B1FC2">
              <w:rPr>
                <w:rFonts w:cs="Arial" w:hAnsi="Arial" w:ascii="Arial"/>
                <w:sz w:val="18"/>
                <w:szCs w:val="18"/>
              </w:rPr>
              <w:t>a</w:t>
            </w:r>
            <w:r>
              <w:rPr>
                <w:rFonts w:cs="Arial" w:hAnsi="Arial" w:ascii="Arial"/>
                <w:sz w:val="18"/>
                <w:szCs w:val="18"/>
              </w:rPr>
              <w:t xml:space="preserve"> Salo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5525" w:rsidP="004C32F9" w:rsidR="0023552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62767107537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Pustoselina 7/8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zajmu 01-4/2018 od 15.2.2018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A53BC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235525" w:rsidP="004C32F9" w:rsidR="00235525" w:rsidRPr="00A53BC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53BC6">
              <w:rPr>
                <w:rFonts w:cs="Arial" w:hAnsi="Arial" w:ascii="Arial"/>
                <w:sz w:val="18"/>
                <w:szCs w:val="18"/>
              </w:rPr>
              <w:t>106.423,07</w:t>
            </w:r>
          </w:p>
          <w:p w:rsidRDefault="00235525" w:rsidP="004C32F9" w:rsidR="00235525" w:rsidRPr="00A53BC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B32C71" w:rsidR="0023552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235525" w:rsidP="00B32C71" w:rsidR="0023552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106.423,07</w:t>
            </w:r>
          </w:p>
          <w:p w:rsidRDefault="00235525" w:rsidP="00B32C71" w:rsidR="0023552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23552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</w:t>
            </w:r>
          </w:p>
          <w:p w:rsidRDefault="00235525" w:rsidP="004C32F9" w:rsidR="0023552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Jaroslav SALO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5525" w:rsidP="004C32F9" w:rsidR="0023552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83928327164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Čret 30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zajmu 01-11/2011  od 2.11.2011.;</w:t>
            </w:r>
            <w:r w:rsidRPr="004816E6">
              <w:rPr>
                <w:sz w:val="16"/>
                <w:szCs w:val="16"/>
              </w:rPr>
              <w:t xml:space="preserve"> </w:t>
            </w:r>
            <w:r w:rsidRPr="004816E6">
              <w:rPr>
                <w:rFonts w:cs="Arial" w:hAnsi="Arial" w:ascii="Arial"/>
                <w:sz w:val="16"/>
                <w:szCs w:val="16"/>
              </w:rPr>
              <w:t>Ugovor o zajmu 01-12/2011  od 15.12.2011. ;</w:t>
            </w:r>
          </w:p>
          <w:p w:rsidRDefault="00235525" w:rsidP="004C32F9" w:rsidR="00235525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 xml:space="preserve">Ugovor o uređenju imovinsko pravnih odnosa od 16.01.2017.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A53BC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53BC6">
              <w:rPr>
                <w:rFonts w:cs="Arial" w:hAnsi="Arial" w:ascii="Arial"/>
                <w:sz w:val="18"/>
                <w:szCs w:val="18"/>
              </w:rPr>
              <w:t>2.586.295,10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B5E56" w:rsidP="00B32C71" w:rsidR="00235525" w:rsidRPr="0002681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026818">
              <w:rPr>
                <w:rFonts w:cs="Arial" w:hAnsi="Arial" w:ascii="Arial"/>
                <w:sz w:val="18"/>
                <w:szCs w:val="18"/>
              </w:rPr>
              <w:t>1.322.950,94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4D06" w:rsidP="004C32F9" w:rsidR="00235525" w:rsidRPr="0002681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26818">
              <w:rPr>
                <w:rFonts w:cs="Arial" w:hAnsi="Arial" w:ascii="Arial"/>
                <w:sz w:val="18"/>
                <w:szCs w:val="18"/>
              </w:rPr>
              <w:t xml:space="preserve">     </w:t>
            </w:r>
            <w:r w:rsidR="005B5E56" w:rsidRPr="00026818">
              <w:rPr>
                <w:rFonts w:cs="Arial" w:hAnsi="Arial" w:ascii="Arial"/>
                <w:sz w:val="18"/>
                <w:szCs w:val="18"/>
              </w:rPr>
              <w:t>1.263.344,16</w:t>
            </w:r>
          </w:p>
        </w:tc>
      </w:tr>
      <w:tr w:rsidTr="00D843B5" w:rsidR="0023552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76200F" w:rsidR="0023552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TRAST EXPRESS d.o.o.zastupa odvj. M.Tončić –Bota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5525" w:rsidP="004C32F9" w:rsidR="0023552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86224594347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Vojvodići 11, Novaki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 xml:space="preserve">Račun po Ugovor o prijevozu 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76200F" w:rsidR="00235525" w:rsidRPr="00A53BC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53BC6">
              <w:rPr>
                <w:rFonts w:cs="Arial" w:hAnsi="Arial" w:ascii="Arial"/>
                <w:sz w:val="18"/>
                <w:szCs w:val="18"/>
              </w:rPr>
              <w:t>1.735,45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6200F">
              <w:rPr>
                <w:rFonts w:cs="Arial" w:eastAsia="Times New Roman" w:hAnsi="Arial" w:ascii="Arial"/>
                <w:sz w:val="20"/>
                <w:szCs w:val="20"/>
              </w:rPr>
              <w:t>1.735,45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843B5" w:rsidR="00235525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 xml:space="preserve">SBERBANK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5525" w:rsidP="004C32F9" w:rsidR="00235525" w:rsidRPr="00E50D11">
            <w:pPr>
              <w:jc w:val="center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78427478595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E50D11">
            <w:pPr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Varšavska 9, Zagreb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35525" w:rsidP="004C32F9" w:rsidR="00235525" w:rsidRP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Ugovor o kreditu broj 410075 i Anex istome ; Ugovor o vođenju mulitvalutnog transakcijskog računa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76200F" w:rsidR="00235525" w:rsidRPr="00E50D11">
            <w:pPr>
              <w:jc w:val="right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200.195,82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E50D11" w:rsidR="00235525" w:rsidRPr="00E50D11">
            <w:pPr>
              <w:rPr>
                <w:rFonts w:cs="Arial" w:eastAsia="Times New Roman" w:hAnsi="Arial" w:ascii="Arial"/>
                <w:sz w:val="17"/>
                <w:szCs w:val="17"/>
              </w:rPr>
            </w:pPr>
            <w:r w:rsidRPr="00E50D11">
              <w:rPr>
                <w:rFonts w:cs="Arial" w:eastAsia="Times New Roman" w:hAnsi="Arial" w:ascii="Arial"/>
                <w:sz w:val="17"/>
                <w:szCs w:val="17"/>
              </w:rPr>
              <w:t xml:space="preserve">       5.405,28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4C32F9" w:rsidR="00235525" w:rsidRP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 xml:space="preserve">    </w:t>
            </w:r>
            <w:bookmarkStart w:name="_Hlk10479060" w:id="1"/>
            <w:r w:rsidRPr="00E50D11">
              <w:rPr>
                <w:rFonts w:cs="Arial" w:hAnsi="Arial" w:ascii="Arial"/>
                <w:sz w:val="17"/>
                <w:szCs w:val="17"/>
              </w:rPr>
              <w:t>194.790,53</w:t>
            </w:r>
            <w:bookmarkEnd w:id="1"/>
          </w:p>
        </w:tc>
      </w:tr>
      <w:tr w:rsidTr="00CB0DF9" w:rsidR="00BF0E63" w:rsidRPr="006959B3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BF0E63" w:rsidR="00BF0E63" w:rsidRPr="00E50D11">
            <w:pPr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Salo Sergey</w:t>
            </w:r>
          </w:p>
          <w:p w:rsidRDefault="00BF0E63" w:rsidP="00BF0E63" w:rsidR="00BF0E63" w:rsidRP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0E63" w:rsidP="00CB0DF9" w:rsidR="00BF0E63" w:rsidRPr="00E50D11">
            <w:pPr>
              <w:jc w:val="center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93594519805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 w:rsidRPr="00E50D11">
            <w:pPr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Pustoselina 7, 10000 Zagreb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 w:rsidRP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Ugovor o prodaji i prijenosu tražbine</w:t>
            </w:r>
          </w:p>
          <w:p w:rsidRDefault="00BF0E63" w:rsidP="00CB0DF9" w:rsidR="00BF0E63" w:rsidRP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Od dana 17.05.2019</w:t>
            </w:r>
            <w:r w:rsidR="004B6422">
              <w:rPr>
                <w:rFonts w:cs="Arial" w:hAnsi="Arial" w:ascii="Arial"/>
                <w:sz w:val="17"/>
                <w:szCs w:val="17"/>
              </w:rPr>
              <w:t>.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CB0DF9" w:rsidR="00BF0E63" w:rsidRPr="00E50D11">
            <w:pPr>
              <w:jc w:val="right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200.195,82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CB0DF9" w:rsidR="00BF0E63" w:rsidRPr="00E50D11">
            <w:pPr>
              <w:jc w:val="right"/>
              <w:rPr>
                <w:rFonts w:cs="Arial" w:eastAsia="Times New Roman" w:hAnsi="Arial" w:ascii="Arial"/>
                <w:sz w:val="17"/>
                <w:szCs w:val="17"/>
              </w:rPr>
            </w:pPr>
            <w:r w:rsidRPr="00E50D11">
              <w:rPr>
                <w:rFonts w:cs="Arial" w:eastAsia="Times New Roman" w:hAnsi="Arial" w:ascii="Arial"/>
                <w:sz w:val="17"/>
                <w:szCs w:val="17"/>
              </w:rPr>
              <w:t>194.790,53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CB0DF9" w:rsidR="00BF0E63" w:rsidRP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 xml:space="preserve">        5.405,28</w:t>
            </w:r>
          </w:p>
        </w:tc>
      </w:tr>
      <w:tr w:rsidTr="00CB0DF9" w:rsidR="00BF0E63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0E63" w:rsidP="00CB0DF9" w:rsidR="00BF0E6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85821130368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obavljanju usluge certificiranja po računima od 4/18 do 2/19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 w:rsidRPr="00E50D11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50D11">
              <w:rPr>
                <w:rFonts w:cs="Arial" w:hAnsi="Arial" w:ascii="Arial"/>
                <w:sz w:val="18"/>
                <w:szCs w:val="18"/>
              </w:rPr>
              <w:t>6.602,12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 w:rsidRPr="00E50D11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E50D11">
              <w:rPr>
                <w:rFonts w:cs="Arial" w:eastAsia="Times New Roman" w:hAnsi="Arial" w:ascii="Arial"/>
                <w:sz w:val="18"/>
                <w:szCs w:val="18"/>
              </w:rPr>
              <w:t>6.602,12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0E63" w:rsidP="00CB0DF9" w:rsidR="00BF0E63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B0DF9" w:rsidR="00E50D11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CB0DF9" w:rsidR="00E50D11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CB0DF9" w:rsidR="00E50D11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CB0DF9" w:rsidR="00E50D1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Gašparac Željko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3884" w:rsidP="00E50D11" w:rsid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</w:t>
            </w:r>
            <w:r w:rsidR="00E50D11">
              <w:rPr>
                <w:rFonts w:cs="Arial" w:hAnsi="Arial" w:ascii="Arial"/>
                <w:sz w:val="17"/>
                <w:szCs w:val="17"/>
              </w:rPr>
              <w:t>07796115506</w:t>
            </w:r>
          </w:p>
          <w:p w:rsidRDefault="00E50D11" w:rsidP="00CB0DF9" w:rsidR="00E50D1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CB0DF9" w:rsidR="00E50D1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Štefanovečka cesta 26, 10000 Zagreb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CB0DF9" w:rsidR="00E50D11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P-5294/2018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E50D11" w:rsidRPr="00E50D11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7.500,00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E50D11" w:rsidRPr="00E50D11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6"/>
                <w:szCs w:val="16"/>
              </w:rPr>
              <w:t>5.000,00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E50D11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    2.500,00</w:t>
            </w:r>
          </w:p>
        </w:tc>
      </w:tr>
      <w:tr w:rsidTr="00CB0DF9" w:rsidR="006B3884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Hlk10451758" w:id="2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26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Grđan Zvonko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3884" w:rsidP="00CB0DF9" w:rsidR="006B3884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</w:t>
            </w:r>
          </w:p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39918438102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Remetinečka cesta 9B, 10000 Zagreb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295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10.000,00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6"/>
                <w:szCs w:val="16"/>
              </w:rPr>
              <w:t>9.375,00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      625,00</w:t>
            </w:r>
          </w:p>
        </w:tc>
      </w:tr>
      <w:bookmarkEnd w:id="2"/>
      <w:tr w:rsidTr="00CB0DF9" w:rsidR="006B3884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8676D">
              <w:rPr>
                <w:rFonts w:cs="Arial" w:hAnsi="Arial" w:ascii="Arial"/>
                <w:sz w:val="16"/>
                <w:szCs w:val="16"/>
              </w:rPr>
              <w:t>Modrić Božo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3884" w:rsidP="00CB0DF9" w:rsidR="006B3884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</w:t>
            </w:r>
            <w:r w:rsidRPr="0068676D">
              <w:rPr>
                <w:rFonts w:cs="Arial" w:hAnsi="Arial" w:ascii="Arial"/>
                <w:sz w:val="16"/>
                <w:szCs w:val="16"/>
              </w:rPr>
              <w:t>12942549000</w:t>
            </w:r>
          </w:p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FERENČICA I.55, 10000Zagreb  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296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4.375,00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6"/>
                <w:szCs w:val="16"/>
              </w:rPr>
              <w:t>2.500,00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    1.875,00</w:t>
            </w:r>
          </w:p>
        </w:tc>
      </w:tr>
      <w:tr w:rsidTr="00CB0DF9" w:rsidR="006B3884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Hlk10451955" w:id="3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Novak Nenad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3884" w:rsidP="00CB0DF9" w:rsidR="006B3884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</w:t>
            </w:r>
          </w:p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08743545643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SITNICE 2, 10000 Zagreb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297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4.375,00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6"/>
                <w:szCs w:val="16"/>
              </w:rPr>
              <w:t>2.500,00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    1.875,00</w:t>
            </w:r>
          </w:p>
        </w:tc>
      </w:tr>
      <w:bookmarkEnd w:id="3"/>
      <w:tr w:rsidTr="00CB0DF9" w:rsidR="006B3884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6B3884" w:rsidR="006B3884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Samaržija Krešimir </w:t>
            </w:r>
          </w:p>
          <w:p w:rsidRDefault="006B3884" w:rsidP="00CB0DF9" w:rsidR="006B388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3884" w:rsidP="00CB0DF9" w:rsidR="006B3884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95135964675</w:t>
            </w:r>
          </w:p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Ulica Grada Chicaga 24, 10000 Zagreb  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298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3.750,00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6"/>
                <w:szCs w:val="16"/>
              </w:rPr>
              <w:t>2.500,00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    1.250,00</w:t>
            </w:r>
          </w:p>
        </w:tc>
      </w:tr>
      <w:tr w:rsidTr="00CB0DF9" w:rsidR="006B3884" w:rsidRPr="00FA4B94">
        <w:trPr>
          <w:trHeight w:val="785"/>
        </w:trPr>
        <w:tc>
          <w:tcPr>
            <w:tcW w:type="dxa" w:w="7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6B3884" w:rsidR="006B388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Stipković Darko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3884" w:rsidP="00CB0DF9" w:rsidR="006B3884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</w:t>
            </w:r>
          </w:p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73AC1">
              <w:rPr>
                <w:rFonts w:cs="Arial" w:hAnsi="Arial" w:ascii="Arial"/>
                <w:sz w:val="17"/>
                <w:szCs w:val="17"/>
              </w:rPr>
              <w:t>00793824790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Budrovci Draganički 154, Draganići</w:t>
            </w:r>
          </w:p>
        </w:tc>
        <w:tc>
          <w:tcPr>
            <w:tcW w:type="dxa" w:w="29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299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98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5.000,00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E50D11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6"/>
                <w:szCs w:val="16"/>
              </w:rPr>
              <w:t>3.750,00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B3884" w:rsidP="00CB0DF9" w:rsidR="006B388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    1.250,00</w:t>
            </w:r>
          </w:p>
        </w:tc>
      </w:tr>
      <w:tr w:rsidTr="00CB0DF9" w:rsidR="00E50D11">
        <w:tblPrEx>
          <w:tblCellMar>
            <w:left w:type="dxa" w:w="108"/>
            <w:right w:type="dxa" w:w="108"/>
          </w:tblCellMar>
        </w:tblPrEx>
        <w:trPr>
          <w:trHeight w:val="685"/>
        </w:trPr>
        <w:tc>
          <w:tcPr>
            <w:tcW w:type="dxa" w:w="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0D11" w:rsidP="00CB0DF9" w:rsidR="00E50D11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0D11" w:rsidP="00CB0DF9" w:rsidR="00E50D11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0D11" w:rsidP="00CB0DF9" w:rsidR="00E50D11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0D11" w:rsidP="00CB0DF9" w:rsidR="00E50D11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</w:t>
            </w:r>
          </w:p>
        </w:tc>
        <w:tc>
          <w:tcPr>
            <w:tcW w:type="dxa" w:w="48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50D11" w:rsidP="00CB0DF9" w:rsidR="00E50D11" w:rsidRPr="0068676D">
            <w:pPr>
              <w:spacing w:after="0"/>
              <w:rPr>
                <w:rFonts w:cs="Arial" w:hAnsi="Arial" w:ascii="Arial"/>
                <w:b/>
                <w:sz w:val="20"/>
                <w:szCs w:val="20"/>
              </w:rPr>
            </w:pPr>
            <w:r w:rsidRPr="0068676D">
              <w:rPr>
                <w:rFonts w:cs="Arial" w:hAnsi="Arial" w:ascii="Arial"/>
                <w:b/>
                <w:sz w:val="20"/>
                <w:szCs w:val="20"/>
              </w:rPr>
              <w:t>Ukupno II viši isplatni red</w:t>
            </w:r>
          </w:p>
        </w:tc>
        <w:tc>
          <w:tcPr>
            <w:tcW w:type="dxa" w:w="19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25B3" w:rsidP="00CB0DF9" w:rsidR="00E50D11" w:rsidRPr="00A77D27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77D27">
              <w:rPr>
                <w:rFonts w:cs="Arial" w:hAnsi="Arial" w:ascii="Arial"/>
                <w:b/>
                <w:bCs/>
                <w:sz w:val="18"/>
                <w:szCs w:val="18"/>
              </w:rPr>
              <w:t>8.608.784,16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794C" w:rsidP="00CB0DF9" w:rsidR="00E50D11" w:rsidRPr="00A77D2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A77D27">
              <w:rPr>
                <w:rFonts w:cs="Arial" w:hAnsi="Arial" w:ascii="Arial"/>
                <w:b/>
                <w:sz w:val="18"/>
                <w:szCs w:val="18"/>
              </w:rPr>
              <w:t>6.959.734,68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794C" w:rsidP="00CB0DF9" w:rsidR="00E50D11" w:rsidRPr="00A77D27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A77D27">
              <w:rPr>
                <w:rFonts w:cs="Arial" w:hAnsi="Arial" w:ascii="Arial"/>
                <w:b/>
                <w:sz w:val="18"/>
                <w:szCs w:val="18"/>
              </w:rPr>
              <w:t xml:space="preserve">  1.649.049,46</w:t>
            </w:r>
          </w:p>
        </w:tc>
      </w:tr>
    </w:tbl>
    <w:p w:rsidRDefault="005E2532" w:rsidR="005E2532"/>
    <w:p w:rsidRDefault="005E2532" w:rsidR="005E2532"/>
    <w:p w:rsidRDefault="005E2532" w:rsidP="00D47995" w:rsidR="005E2532" w:rsidRPr="00B326AA">
      <w:pPr>
        <w:jc w:val="both"/>
        <w:rPr>
          <w:rFonts w:cs="Arial" w:hAnsi="Arial" w:ascii="Arial"/>
          <w:sz w:val="20"/>
          <w:szCs w:val="20"/>
        </w:rPr>
      </w:pPr>
      <w:r w:rsidRPr="00B326AA">
        <w:rPr>
          <w:rFonts w:cs="Arial" w:hAnsi="Arial" w:ascii="Arial"/>
          <w:sz w:val="20"/>
          <w:szCs w:val="20"/>
        </w:rPr>
        <w:t>Stečajni upravitelj je osporio sljedeće tražbine II višeg isplatnog reda, iz sljedećih razloga:</w:t>
      </w:r>
    </w:p>
    <w:p w:rsidRDefault="005E2532" w:rsidP="00D47995" w:rsidR="00107F9E" w:rsidRPr="00B326AA">
      <w:pPr>
        <w:jc w:val="both"/>
        <w:rPr>
          <w:rFonts w:cs="Arial" w:eastAsia="Times New Roman" w:hAnsi="Arial" w:ascii="Arial"/>
          <w:sz w:val="20"/>
          <w:szCs w:val="20"/>
        </w:rPr>
      </w:pPr>
      <w:r w:rsidRPr="00B326AA">
        <w:rPr>
          <w:rFonts w:cs="Arial" w:hAnsi="Arial" w:ascii="Arial"/>
          <w:sz w:val="20"/>
          <w:szCs w:val="20"/>
          <w:u w:val="single"/>
        </w:rPr>
        <w:t>Tražbina br. 7.</w:t>
      </w:r>
      <w:r w:rsidRPr="00B326AA">
        <w:rPr>
          <w:rFonts w:cs="Arial" w:hAnsi="Arial" w:ascii="Arial"/>
          <w:sz w:val="20"/>
          <w:szCs w:val="20"/>
        </w:rPr>
        <w:t xml:space="preserve"> - </w:t>
      </w:r>
      <w:r w:rsidRPr="00B326AA">
        <w:rPr>
          <w:rFonts w:cs="Arial" w:eastAsia="Times New Roman" w:hAnsi="Arial" w:ascii="Arial"/>
          <w:sz w:val="20"/>
          <w:szCs w:val="20"/>
        </w:rPr>
        <w:t xml:space="preserve">VITALY PINCHUK – iz razloga što postoji prijepor oko visine izračuna zateznih kamata, kao i </w:t>
      </w:r>
      <w:r w:rsidR="00107F9E" w:rsidRPr="00B326AA">
        <w:rPr>
          <w:rFonts w:cs="Arial" w:eastAsia="Times New Roman" w:hAnsi="Arial" w:ascii="Arial"/>
          <w:sz w:val="20"/>
          <w:szCs w:val="20"/>
        </w:rPr>
        <w:t>iz razloga</w:t>
      </w:r>
      <w:r w:rsidRPr="00B326AA">
        <w:rPr>
          <w:rFonts w:cs="Arial" w:eastAsia="Times New Roman" w:hAnsi="Arial" w:ascii="Arial"/>
          <w:sz w:val="20"/>
          <w:szCs w:val="20"/>
        </w:rPr>
        <w:t xml:space="preserve"> </w:t>
      </w:r>
      <w:r w:rsidR="0066084B">
        <w:rPr>
          <w:rFonts w:cs="Arial" w:eastAsia="Times New Roman" w:hAnsi="Arial" w:ascii="Arial"/>
          <w:sz w:val="20"/>
          <w:szCs w:val="20"/>
        </w:rPr>
        <w:t xml:space="preserve">moguće </w:t>
      </w:r>
      <w:r w:rsidRPr="00B326AA">
        <w:rPr>
          <w:rFonts w:cs="Arial" w:eastAsia="Times New Roman" w:hAnsi="Arial" w:ascii="Arial"/>
          <w:sz w:val="20"/>
          <w:szCs w:val="20"/>
        </w:rPr>
        <w:t>promašene pasivne legitimacije u odnosu na stečajnog dužnika</w:t>
      </w:r>
      <w:r w:rsidR="00E64E55" w:rsidRPr="00B326AA">
        <w:rPr>
          <w:rFonts w:cs="Arial" w:eastAsia="Times New Roman" w:hAnsi="Arial" w:ascii="Arial"/>
          <w:sz w:val="20"/>
          <w:szCs w:val="20"/>
        </w:rPr>
        <w:t>;</w:t>
      </w:r>
    </w:p>
    <w:p w:rsidRDefault="001E2A77" w:rsidP="00D47995" w:rsidR="001E2A77" w:rsidRPr="00B326AA">
      <w:pPr>
        <w:jc w:val="both"/>
        <w:rPr>
          <w:rFonts w:cs="Arial" w:eastAsia="Times New Roman" w:hAnsi="Arial" w:ascii="Arial"/>
          <w:sz w:val="20"/>
          <w:szCs w:val="20"/>
        </w:rPr>
      </w:pPr>
      <w:r w:rsidRPr="00B326AA">
        <w:rPr>
          <w:rFonts w:cs="Arial" w:eastAsia="Times New Roman" w:hAnsi="Arial" w:ascii="Arial"/>
          <w:sz w:val="20"/>
          <w:szCs w:val="20"/>
          <w:u w:val="single"/>
        </w:rPr>
        <w:t>Tražbina br. 8.</w:t>
      </w:r>
      <w:r w:rsidRPr="00B326AA">
        <w:rPr>
          <w:rFonts w:cs="Arial" w:eastAsia="Times New Roman" w:hAnsi="Arial" w:ascii="Arial"/>
          <w:sz w:val="20"/>
          <w:szCs w:val="20"/>
        </w:rPr>
        <w:t xml:space="preserve"> - VIOLA SERVIS d.o.o. – iz razloga što ne postoji dostatna dokumentacija temeljem koje bi se mogl</w:t>
      </w:r>
      <w:r w:rsidR="00E64E55" w:rsidRPr="00B326AA">
        <w:rPr>
          <w:rFonts w:cs="Arial" w:eastAsia="Times New Roman" w:hAnsi="Arial" w:ascii="Arial"/>
          <w:sz w:val="20"/>
          <w:szCs w:val="20"/>
        </w:rPr>
        <w:t>a</w:t>
      </w:r>
      <w:r w:rsidRPr="00B326AA">
        <w:rPr>
          <w:rFonts w:cs="Arial" w:eastAsia="Times New Roman" w:hAnsi="Arial" w:ascii="Arial"/>
          <w:sz w:val="20"/>
          <w:szCs w:val="20"/>
        </w:rPr>
        <w:t xml:space="preserve"> utvrditi osnovanost tražbine;</w:t>
      </w:r>
    </w:p>
    <w:p w:rsidRDefault="00E64E55" w:rsidP="00D47995" w:rsidR="005E2532" w:rsidRPr="00B326AA">
      <w:pPr>
        <w:jc w:val="both"/>
        <w:rPr>
          <w:rFonts w:cs="Arial" w:hAnsi="Arial" w:ascii="Arial"/>
          <w:sz w:val="20"/>
          <w:szCs w:val="20"/>
        </w:rPr>
      </w:pPr>
      <w:r w:rsidRPr="00B326AA">
        <w:rPr>
          <w:rFonts w:cs="Arial" w:eastAsia="Times New Roman" w:hAnsi="Arial" w:ascii="Arial"/>
          <w:sz w:val="20"/>
          <w:szCs w:val="20"/>
          <w:u w:val="single"/>
        </w:rPr>
        <w:t>Tražbina br. 12.</w:t>
      </w:r>
      <w:r w:rsidRPr="00B326AA">
        <w:rPr>
          <w:rFonts w:cs="Arial" w:eastAsia="Times New Roman" w:hAnsi="Arial" w:ascii="Arial"/>
          <w:sz w:val="20"/>
          <w:szCs w:val="20"/>
        </w:rPr>
        <w:t xml:space="preserve"> - </w:t>
      </w:r>
      <w:r w:rsidRPr="00B326AA">
        <w:rPr>
          <w:rFonts w:cs="Arial" w:hAnsi="Arial" w:ascii="Arial"/>
          <w:sz w:val="20"/>
          <w:szCs w:val="20"/>
        </w:rPr>
        <w:t>Republika Hrvatska, Ministarstvo poljoprivrede – zastara (dospijeće računa 31.12.2015. godine);</w:t>
      </w:r>
    </w:p>
    <w:p w:rsidRDefault="00E64E55" w:rsidP="00D47995" w:rsidR="00E50D11" w:rsidRPr="00B326AA">
      <w:pPr>
        <w:jc w:val="both"/>
        <w:rPr>
          <w:rFonts w:cs="Arial" w:hAnsi="Arial" w:ascii="Arial"/>
          <w:sz w:val="20"/>
          <w:szCs w:val="20"/>
        </w:rPr>
      </w:pPr>
      <w:r w:rsidRPr="00B326AA">
        <w:rPr>
          <w:rFonts w:cs="Arial" w:hAnsi="Arial" w:ascii="Arial"/>
          <w:sz w:val="20"/>
          <w:szCs w:val="20"/>
          <w:u w:val="single"/>
        </w:rPr>
        <w:t>Tražbina br. 16.</w:t>
      </w:r>
      <w:r w:rsidRPr="00B326AA">
        <w:rPr>
          <w:rFonts w:cs="Arial" w:hAnsi="Arial" w:ascii="Arial"/>
          <w:sz w:val="20"/>
          <w:szCs w:val="20"/>
        </w:rPr>
        <w:t xml:space="preserve"> - TEHNO ZAŠTITA d.o.o. – račun je izdan za uslugu koja je većim dijelom isporučena nakon otvaranja stečajnog postupka (01.02. – 28.02.19.)</w:t>
      </w:r>
    </w:p>
    <w:p w:rsidRDefault="00E64E55" w:rsidP="00D47995" w:rsidR="00A77D27" w:rsidRPr="00B326AA">
      <w:pPr>
        <w:jc w:val="both"/>
        <w:rPr>
          <w:rFonts w:cs="Arial" w:hAnsi="Arial" w:ascii="Arial"/>
          <w:sz w:val="20"/>
          <w:szCs w:val="20"/>
        </w:rPr>
      </w:pPr>
      <w:r w:rsidRPr="00B326AA">
        <w:rPr>
          <w:rFonts w:cs="Arial" w:hAnsi="Arial" w:ascii="Arial"/>
          <w:sz w:val="20"/>
          <w:szCs w:val="20"/>
          <w:u w:val="single"/>
        </w:rPr>
        <w:t>Tražbina br. 18.</w:t>
      </w:r>
      <w:r w:rsidRPr="00B326AA">
        <w:rPr>
          <w:rFonts w:cs="Arial" w:hAnsi="Arial" w:ascii="Arial"/>
          <w:sz w:val="20"/>
          <w:szCs w:val="20"/>
        </w:rPr>
        <w:t xml:space="preserve"> - Vladimir  Bezruk - Ugovorom o uređenju imovinsko pravnih odnosa od 14.12.2016. definirano je kako vjerovnik ima pravo na tražbinu u ukupnom iznosu od 165.785,36 kn;</w:t>
      </w:r>
    </w:p>
    <w:p w:rsidRDefault="00E64E55" w:rsidP="00D47995" w:rsidR="00E64E55">
      <w:pPr>
        <w:jc w:val="both"/>
        <w:rPr>
          <w:rFonts w:cs="Arial" w:hAnsi="Arial" w:ascii="Arial"/>
          <w:sz w:val="20"/>
          <w:szCs w:val="20"/>
        </w:rPr>
      </w:pPr>
      <w:bookmarkStart w:name="_Hlk10479371" w:id="4"/>
      <w:r w:rsidRPr="00B326AA">
        <w:rPr>
          <w:rFonts w:cs="Arial" w:hAnsi="Arial" w:ascii="Arial"/>
          <w:sz w:val="20"/>
          <w:szCs w:val="20"/>
          <w:u w:val="single"/>
        </w:rPr>
        <w:t>Tražbina br. 20.</w:t>
      </w:r>
      <w:r w:rsidRPr="00B326AA">
        <w:rPr>
          <w:rFonts w:cs="Arial" w:hAnsi="Arial" w:ascii="Arial"/>
          <w:sz w:val="20"/>
          <w:szCs w:val="20"/>
        </w:rPr>
        <w:t xml:space="preserve"> – </w:t>
      </w:r>
      <w:bookmarkEnd w:id="4"/>
      <w:r w:rsidRPr="00B326AA">
        <w:rPr>
          <w:rFonts w:cs="Arial" w:hAnsi="Arial" w:ascii="Arial"/>
          <w:sz w:val="20"/>
          <w:szCs w:val="20"/>
        </w:rPr>
        <w:t>Jaroslav Salo - Ugovorom o uređenju imovinsko pravnih odnosa od 16.01.2017. definirano je kako vjerovnik ima pravo na tražbinu u ukupnom iznosu od 1.841.256,56</w:t>
      </w:r>
      <w:r w:rsidR="009954D5">
        <w:rPr>
          <w:rFonts w:cs="Arial" w:hAnsi="Arial" w:ascii="Arial"/>
          <w:sz w:val="20"/>
          <w:szCs w:val="20"/>
        </w:rPr>
        <w:t xml:space="preserve"> kn</w:t>
      </w:r>
      <w:r w:rsidRPr="00B326AA">
        <w:rPr>
          <w:rFonts w:cs="Arial" w:hAnsi="Arial" w:ascii="Arial"/>
          <w:sz w:val="20"/>
          <w:szCs w:val="20"/>
        </w:rPr>
        <w:t xml:space="preserve">. </w:t>
      </w:r>
      <w:r w:rsidR="00D47995" w:rsidRPr="00B326AA">
        <w:rPr>
          <w:rFonts w:cs="Arial" w:hAnsi="Arial" w:ascii="Arial"/>
          <w:sz w:val="20"/>
          <w:szCs w:val="20"/>
        </w:rPr>
        <w:t>Od zbroja tražbina koje čine prethodno navedeni iznos, osporena je tražbina s osnove ugovora o preuzimanju duga od 8. lipnja 2016. godine, kojim je Jaroslav Salo preuzeo dugovanje koje je stečajni dužnik imao prema</w:t>
      </w:r>
      <w:r w:rsidR="00D47995" w:rsidRPr="00B326AA">
        <w:rPr>
          <w:rFonts w:cs="Arial" w:eastAsia="Times New Roman" w:hAnsi="Arial" w:ascii="Arial"/>
          <w:sz w:val="20"/>
          <w:szCs w:val="20"/>
        </w:rPr>
        <w:t xml:space="preserve"> VITALY PINCHUK u iznosu od 518.305,62 kn</w:t>
      </w:r>
      <w:r w:rsidR="00B326AA">
        <w:rPr>
          <w:rFonts w:cs="Arial" w:eastAsia="Times New Roman" w:hAnsi="Arial" w:ascii="Arial"/>
          <w:sz w:val="20"/>
          <w:szCs w:val="20"/>
        </w:rPr>
        <w:t xml:space="preserve">. Tražbina </w:t>
      </w:r>
      <w:r w:rsidR="00B326AA">
        <w:rPr>
          <w:rFonts w:cs="Arial" w:eastAsia="Times New Roman" w:hAnsi="Arial" w:ascii="Arial"/>
          <w:sz w:val="20"/>
          <w:szCs w:val="20"/>
        </w:rPr>
        <w:lastRenderedPageBreak/>
        <w:t>je osporena iz razloga što</w:t>
      </w:r>
      <w:r w:rsidR="00E83A5A">
        <w:rPr>
          <w:rFonts w:cs="Arial" w:eastAsia="Times New Roman" w:hAnsi="Arial" w:ascii="Arial"/>
          <w:sz w:val="20"/>
          <w:szCs w:val="20"/>
        </w:rPr>
        <w:t xml:space="preserve"> </w:t>
      </w:r>
      <w:r w:rsidR="00B326AA">
        <w:rPr>
          <w:rFonts w:cs="Arial" w:eastAsia="Times New Roman" w:hAnsi="Arial" w:ascii="Arial"/>
          <w:sz w:val="20"/>
          <w:szCs w:val="20"/>
        </w:rPr>
        <w:t>se iz dokumentacije koja je dostavljena stečajnom upravitelju ne može zaključiti kako je Jaroslav Salo nakon zaključenja Ugovora o preuzimanju duga isplatio</w:t>
      </w:r>
      <w:r w:rsidR="00B326AA" w:rsidRPr="00B326AA">
        <w:rPr>
          <w:rFonts w:cs="Arial" w:eastAsia="Times New Roman" w:hAnsi="Arial" w:ascii="Arial"/>
          <w:sz w:val="20"/>
          <w:szCs w:val="20"/>
        </w:rPr>
        <w:t xml:space="preserve"> VITALY PINCHUK</w:t>
      </w:r>
      <w:r w:rsidR="00B326AA">
        <w:rPr>
          <w:rFonts w:cs="Arial" w:eastAsia="Times New Roman" w:hAnsi="Arial" w:ascii="Arial"/>
          <w:sz w:val="20"/>
          <w:szCs w:val="20"/>
        </w:rPr>
        <w:t xml:space="preserve"> iznos od 518.305,62 kn</w:t>
      </w:r>
      <w:r w:rsidR="00D47995" w:rsidRPr="00B326AA">
        <w:rPr>
          <w:rFonts w:cs="Arial" w:eastAsia="Times New Roman" w:hAnsi="Arial" w:ascii="Arial"/>
          <w:sz w:val="20"/>
          <w:szCs w:val="20"/>
        </w:rPr>
        <w:t>;</w:t>
      </w:r>
      <w:r w:rsidR="00D47995" w:rsidRPr="00B326AA">
        <w:rPr>
          <w:rFonts w:cs="Arial" w:hAnsi="Arial" w:ascii="Arial"/>
          <w:sz w:val="20"/>
          <w:szCs w:val="20"/>
        </w:rPr>
        <w:t xml:space="preserve"> </w:t>
      </w:r>
    </w:p>
    <w:p w:rsidRDefault="00D47995" w:rsidP="00B326AA" w:rsidR="00D47995" w:rsidRPr="00B326AA">
      <w:pPr>
        <w:spacing w:after="0"/>
        <w:jc w:val="both"/>
        <w:rPr>
          <w:rFonts w:cs="Arial" w:hAnsi="Arial" w:ascii="Arial"/>
          <w:sz w:val="20"/>
          <w:szCs w:val="20"/>
        </w:rPr>
      </w:pPr>
      <w:r w:rsidRPr="00B326AA">
        <w:rPr>
          <w:rFonts w:cs="Arial" w:hAnsi="Arial" w:ascii="Arial"/>
          <w:sz w:val="20"/>
          <w:szCs w:val="20"/>
          <w:u w:val="single"/>
        </w:rPr>
        <w:t>Tražbina br. 22.</w:t>
      </w:r>
      <w:r w:rsidRPr="00B326AA">
        <w:rPr>
          <w:rFonts w:cs="Arial" w:hAnsi="Arial" w:ascii="Arial"/>
          <w:sz w:val="20"/>
          <w:szCs w:val="20"/>
        </w:rPr>
        <w:t xml:space="preserve"> – SBERBANK d.d. – Vjerovnik je prijavio tražbinu u ukupnom iznosu od 200.195,82</w:t>
      </w:r>
      <w:r w:rsidR="00B326AA" w:rsidRPr="00B326AA">
        <w:rPr>
          <w:rFonts w:cs="Arial" w:hAnsi="Arial" w:ascii="Arial"/>
          <w:sz w:val="20"/>
          <w:szCs w:val="20"/>
        </w:rPr>
        <w:t xml:space="preserve"> kn</w:t>
      </w:r>
      <w:r w:rsidRPr="00B326AA">
        <w:rPr>
          <w:rFonts w:cs="Arial" w:hAnsi="Arial" w:ascii="Arial"/>
          <w:sz w:val="20"/>
          <w:szCs w:val="20"/>
        </w:rPr>
        <w:t xml:space="preserve">, međutim, dana 31.05.2019. godine, vjerovnik Salo Sergey dostavio je stečajnom upravitelju Ugovor o prodaji i prijenosu tražbine od dana 17.05.2019., a iz kojeg je vidljivo kako Sergey Salo preuzima </w:t>
      </w:r>
      <w:r w:rsidR="00B326AA" w:rsidRPr="00B326AA">
        <w:rPr>
          <w:rFonts w:cs="Arial" w:hAnsi="Arial" w:ascii="Arial"/>
          <w:sz w:val="20"/>
          <w:szCs w:val="20"/>
        </w:rPr>
        <w:t xml:space="preserve">predmetnu </w:t>
      </w:r>
      <w:r w:rsidRPr="00B326AA">
        <w:rPr>
          <w:rFonts w:cs="Arial" w:hAnsi="Arial" w:ascii="Arial"/>
          <w:sz w:val="20"/>
          <w:szCs w:val="20"/>
        </w:rPr>
        <w:t xml:space="preserve">tražbinu </w:t>
      </w:r>
      <w:r w:rsidR="00B326AA" w:rsidRPr="00B326AA">
        <w:rPr>
          <w:rFonts w:cs="Arial" w:hAnsi="Arial" w:ascii="Arial"/>
          <w:sz w:val="20"/>
          <w:szCs w:val="20"/>
        </w:rPr>
        <w:t>SBERBANK d.d. u omjeru od 97,3 %. Sukladno tom postotnom izračunu stečajni upravitelj je osporio tražbinu SBERBANK d.d. u iznosu od 97,3% prijavljene tražbine, odnosno, u iznosu od 194.790,53 kn.</w:t>
      </w:r>
    </w:p>
    <w:p w:rsidRDefault="00B326AA" w:rsidP="00B326AA" w:rsidR="00B326AA">
      <w:pPr>
        <w:jc w:val="both"/>
        <w:rPr>
          <w:rFonts w:cs="Arial" w:hAnsi="Arial" w:ascii="Arial"/>
          <w:sz w:val="20"/>
          <w:szCs w:val="20"/>
        </w:rPr>
      </w:pPr>
      <w:r w:rsidRPr="00B326AA">
        <w:rPr>
          <w:rFonts w:cs="Arial" w:hAnsi="Arial" w:ascii="Arial"/>
          <w:sz w:val="20"/>
          <w:szCs w:val="20"/>
          <w:u w:val="single"/>
        </w:rPr>
        <w:t>Tražbina br. 23.</w:t>
      </w:r>
      <w:r w:rsidRPr="00B326AA">
        <w:rPr>
          <w:rFonts w:cs="Arial" w:hAnsi="Arial" w:ascii="Arial"/>
          <w:sz w:val="20"/>
          <w:szCs w:val="20"/>
        </w:rPr>
        <w:t xml:space="preserve"> – Salo Sergey – Vjerovnik je Ugovorom o prodaji i prijenosu tražbine od dana 17.05.2019., u dijelu od 97,3% preuzeo tražbinu vjerovnika SBERBANK d.d. u iznosu od 200.195,82 kn, te mu je stečajni upravitelj osporio predmetnu tražbinu u iznosu od 5.405,28 kn.</w:t>
      </w:r>
    </w:p>
    <w:p w:rsidRDefault="00B326AA" w:rsidP="009954D5" w:rsidR="00B326AA" w:rsidRPr="00E83A5A">
      <w:pPr>
        <w:jc w:val="both"/>
        <w:rPr>
          <w:rFonts w:cs="Arial" w:hAnsi="Arial" w:ascii="Arial"/>
          <w:sz w:val="20"/>
          <w:szCs w:val="20"/>
        </w:rPr>
      </w:pPr>
      <w:r w:rsidRPr="00E83A5A">
        <w:rPr>
          <w:rFonts w:cs="Arial" w:hAnsi="Arial" w:ascii="Arial"/>
          <w:sz w:val="20"/>
          <w:szCs w:val="20"/>
          <w:u w:val="single"/>
        </w:rPr>
        <w:t>Tražbina br. 25.</w:t>
      </w:r>
      <w:r w:rsidRPr="00E83A5A">
        <w:rPr>
          <w:rFonts w:cs="Arial" w:hAnsi="Arial" w:ascii="Arial"/>
          <w:sz w:val="20"/>
          <w:szCs w:val="20"/>
        </w:rPr>
        <w:t xml:space="preserve"> – Gašparac Željko </w:t>
      </w:r>
      <w:r w:rsidR="009954D5">
        <w:rPr>
          <w:rFonts w:cs="Arial" w:hAnsi="Arial" w:ascii="Arial"/>
          <w:sz w:val="20"/>
          <w:szCs w:val="20"/>
        </w:rPr>
        <w:t>–</w:t>
      </w:r>
      <w:r w:rsidRPr="00E83A5A">
        <w:rPr>
          <w:rFonts w:cs="Arial" w:hAnsi="Arial" w:ascii="Arial"/>
          <w:sz w:val="20"/>
          <w:szCs w:val="20"/>
        </w:rPr>
        <w:t xml:space="preserve"> </w:t>
      </w:r>
      <w:r w:rsidR="009954D5">
        <w:rPr>
          <w:rFonts w:cs="Arial" w:hAnsi="Arial" w:ascii="Arial"/>
          <w:sz w:val="20"/>
          <w:szCs w:val="20"/>
        </w:rPr>
        <w:t>tražbina je osporena iz razloga što se iz dokumentacije koja je dostavljena stečajnom upravitelju ne može zaključiti kako bi vjerovnik imao pravo na iznos osporene tražbine;</w:t>
      </w:r>
    </w:p>
    <w:p w:rsidRDefault="009954D5" w:rsidP="009954D5" w:rsidR="009954D5" w:rsidRPr="00E83A5A">
      <w:pPr>
        <w:jc w:val="both"/>
        <w:rPr>
          <w:rFonts w:cs="Arial" w:hAnsi="Arial" w:ascii="Arial"/>
          <w:sz w:val="20"/>
          <w:szCs w:val="20"/>
        </w:rPr>
      </w:pPr>
      <w:r w:rsidRPr="00E83A5A">
        <w:rPr>
          <w:rFonts w:cs="Arial" w:hAnsi="Arial" w:ascii="Arial"/>
          <w:sz w:val="20"/>
          <w:szCs w:val="20"/>
          <w:u w:val="single"/>
        </w:rPr>
        <w:t>Tražbina br. 2</w:t>
      </w:r>
      <w:r>
        <w:rPr>
          <w:rFonts w:cs="Arial" w:hAnsi="Arial" w:ascii="Arial"/>
          <w:sz w:val="20"/>
          <w:szCs w:val="20"/>
          <w:u w:val="single"/>
        </w:rPr>
        <w:t>6</w:t>
      </w:r>
      <w:r w:rsidRPr="00E83A5A">
        <w:rPr>
          <w:rFonts w:cs="Arial" w:hAnsi="Arial" w:ascii="Arial"/>
          <w:sz w:val="20"/>
          <w:szCs w:val="20"/>
          <w:u w:val="single"/>
        </w:rPr>
        <w:t>.</w:t>
      </w:r>
      <w:r w:rsidRPr="00E83A5A">
        <w:rPr>
          <w:rFonts w:cs="Arial" w:hAnsi="Arial" w:ascii="Arial"/>
          <w:sz w:val="20"/>
          <w:szCs w:val="20"/>
        </w:rPr>
        <w:t xml:space="preserve"> – </w:t>
      </w:r>
      <w:r>
        <w:rPr>
          <w:rFonts w:cs="Arial" w:hAnsi="Arial" w:ascii="Arial"/>
          <w:sz w:val="20"/>
          <w:szCs w:val="20"/>
        </w:rPr>
        <w:t>Grđan Zvonko</w:t>
      </w:r>
      <w:r w:rsidRPr="00E83A5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–</w:t>
      </w:r>
      <w:r w:rsidRPr="00E83A5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tražbina je osporena iz razloga što se iz dokumentacije koja je dostavljena stečajnom upravitelju ne može zaključiti kako bi vjerovnik imao pravo na iznos osporene tražbine;</w:t>
      </w:r>
    </w:p>
    <w:p w:rsidRDefault="009954D5" w:rsidP="009954D5" w:rsidR="009954D5" w:rsidRPr="00E83A5A">
      <w:pPr>
        <w:jc w:val="both"/>
        <w:rPr>
          <w:rFonts w:cs="Arial" w:hAnsi="Arial" w:ascii="Arial"/>
          <w:sz w:val="20"/>
          <w:szCs w:val="20"/>
        </w:rPr>
      </w:pPr>
      <w:r w:rsidRPr="00E83A5A">
        <w:rPr>
          <w:rFonts w:cs="Arial" w:hAnsi="Arial" w:ascii="Arial"/>
          <w:sz w:val="20"/>
          <w:szCs w:val="20"/>
          <w:u w:val="single"/>
        </w:rPr>
        <w:t>Tražbina br. 2</w:t>
      </w:r>
      <w:r>
        <w:rPr>
          <w:rFonts w:cs="Arial" w:hAnsi="Arial" w:ascii="Arial"/>
          <w:sz w:val="20"/>
          <w:szCs w:val="20"/>
          <w:u w:val="single"/>
        </w:rPr>
        <w:t>7</w:t>
      </w:r>
      <w:r w:rsidRPr="00E83A5A">
        <w:rPr>
          <w:rFonts w:cs="Arial" w:hAnsi="Arial" w:ascii="Arial"/>
          <w:sz w:val="20"/>
          <w:szCs w:val="20"/>
          <w:u w:val="single"/>
        </w:rPr>
        <w:t>.</w:t>
      </w:r>
      <w:r w:rsidRPr="00E83A5A">
        <w:rPr>
          <w:rFonts w:cs="Arial" w:hAnsi="Arial" w:ascii="Arial"/>
          <w:sz w:val="20"/>
          <w:szCs w:val="20"/>
        </w:rPr>
        <w:t xml:space="preserve"> – </w:t>
      </w:r>
      <w:r>
        <w:rPr>
          <w:rFonts w:cs="Arial" w:hAnsi="Arial" w:ascii="Arial"/>
          <w:sz w:val="20"/>
          <w:szCs w:val="20"/>
        </w:rPr>
        <w:t>Modrić Božo</w:t>
      </w:r>
      <w:r w:rsidRPr="00E83A5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–</w:t>
      </w:r>
      <w:r w:rsidRPr="00E83A5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tražbina je osporena iz razloga što se iz dokumentacije koja je dostavljena stečajnom upravitelju ne može zaključiti kako bi vjerovnik imao pravo na iznos osporene tražbine;</w:t>
      </w:r>
    </w:p>
    <w:p w:rsidRDefault="009954D5" w:rsidP="009954D5" w:rsidR="009954D5" w:rsidRPr="00E83A5A">
      <w:pPr>
        <w:jc w:val="both"/>
        <w:rPr>
          <w:rFonts w:cs="Arial" w:hAnsi="Arial" w:ascii="Arial"/>
          <w:sz w:val="20"/>
          <w:szCs w:val="20"/>
        </w:rPr>
      </w:pPr>
      <w:r w:rsidRPr="00E83A5A">
        <w:rPr>
          <w:rFonts w:cs="Arial" w:hAnsi="Arial" w:ascii="Arial"/>
          <w:sz w:val="20"/>
          <w:szCs w:val="20"/>
          <w:u w:val="single"/>
        </w:rPr>
        <w:t>Tražbina br. 2</w:t>
      </w:r>
      <w:r>
        <w:rPr>
          <w:rFonts w:cs="Arial" w:hAnsi="Arial" w:ascii="Arial"/>
          <w:sz w:val="20"/>
          <w:szCs w:val="20"/>
          <w:u w:val="single"/>
        </w:rPr>
        <w:t>8</w:t>
      </w:r>
      <w:r w:rsidRPr="00E83A5A">
        <w:rPr>
          <w:rFonts w:cs="Arial" w:hAnsi="Arial" w:ascii="Arial"/>
          <w:sz w:val="20"/>
          <w:szCs w:val="20"/>
          <w:u w:val="single"/>
        </w:rPr>
        <w:t>.</w:t>
      </w:r>
      <w:r w:rsidRPr="00E83A5A">
        <w:rPr>
          <w:rFonts w:cs="Arial" w:hAnsi="Arial" w:ascii="Arial"/>
          <w:sz w:val="20"/>
          <w:szCs w:val="20"/>
        </w:rPr>
        <w:t xml:space="preserve"> –</w:t>
      </w:r>
      <w:r>
        <w:rPr>
          <w:rFonts w:cs="Arial" w:hAnsi="Arial" w:ascii="Arial"/>
          <w:sz w:val="20"/>
          <w:szCs w:val="20"/>
        </w:rPr>
        <w:t xml:space="preserve"> Novak Nenad –</w:t>
      </w:r>
      <w:r w:rsidRPr="00E83A5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tražbina je osporena iz razloga što se iz dokumentacije koja je dostavljena stečajnom upravitelju ne može zaključiti kako bi vjerovnik imao pravo na iznos osporene tražbine;</w:t>
      </w:r>
    </w:p>
    <w:p w:rsidRDefault="009954D5" w:rsidP="009954D5" w:rsidR="009954D5" w:rsidRPr="00E83A5A">
      <w:pPr>
        <w:jc w:val="both"/>
        <w:rPr>
          <w:rFonts w:cs="Arial" w:hAnsi="Arial" w:ascii="Arial"/>
          <w:sz w:val="20"/>
          <w:szCs w:val="20"/>
        </w:rPr>
      </w:pPr>
      <w:r w:rsidRPr="00E83A5A">
        <w:rPr>
          <w:rFonts w:cs="Arial" w:hAnsi="Arial" w:ascii="Arial"/>
          <w:sz w:val="20"/>
          <w:szCs w:val="20"/>
          <w:u w:val="single"/>
        </w:rPr>
        <w:t>Tražbina br. 2</w:t>
      </w:r>
      <w:r>
        <w:rPr>
          <w:rFonts w:cs="Arial" w:hAnsi="Arial" w:ascii="Arial"/>
          <w:sz w:val="20"/>
          <w:szCs w:val="20"/>
          <w:u w:val="single"/>
        </w:rPr>
        <w:t>9</w:t>
      </w:r>
      <w:r w:rsidRPr="00E83A5A">
        <w:rPr>
          <w:rFonts w:cs="Arial" w:hAnsi="Arial" w:ascii="Arial"/>
          <w:sz w:val="20"/>
          <w:szCs w:val="20"/>
          <w:u w:val="single"/>
        </w:rPr>
        <w:t>.</w:t>
      </w:r>
      <w:r w:rsidRPr="00E83A5A">
        <w:rPr>
          <w:rFonts w:cs="Arial" w:hAnsi="Arial" w:ascii="Arial"/>
          <w:sz w:val="20"/>
          <w:szCs w:val="20"/>
        </w:rPr>
        <w:t xml:space="preserve"> –</w:t>
      </w:r>
      <w:r>
        <w:rPr>
          <w:rFonts w:cs="Arial" w:hAnsi="Arial" w:ascii="Arial"/>
          <w:sz w:val="20"/>
          <w:szCs w:val="20"/>
        </w:rPr>
        <w:t xml:space="preserve"> Samaržija Krešimir –</w:t>
      </w:r>
      <w:r w:rsidRPr="00E83A5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tražbina je osporena iz razloga što se iz dokumentacije koja je dostavljena stečajnom upravitelju ne može zaključiti kako bi vjerovnik imao pravo na iznos osporene tražbine;</w:t>
      </w:r>
    </w:p>
    <w:p w:rsidRDefault="009954D5" w:rsidP="009954D5" w:rsidR="009954D5" w:rsidRPr="00E83A5A">
      <w:pPr>
        <w:jc w:val="both"/>
        <w:rPr>
          <w:rFonts w:cs="Arial" w:hAnsi="Arial" w:ascii="Arial"/>
          <w:sz w:val="20"/>
          <w:szCs w:val="20"/>
        </w:rPr>
      </w:pPr>
      <w:r w:rsidRPr="00E83A5A">
        <w:rPr>
          <w:rFonts w:cs="Arial" w:hAnsi="Arial" w:ascii="Arial"/>
          <w:sz w:val="20"/>
          <w:szCs w:val="20"/>
          <w:u w:val="single"/>
        </w:rPr>
        <w:t xml:space="preserve">Tražbina br. </w:t>
      </w:r>
      <w:r>
        <w:rPr>
          <w:rFonts w:cs="Arial" w:hAnsi="Arial" w:ascii="Arial"/>
          <w:sz w:val="20"/>
          <w:szCs w:val="20"/>
          <w:u w:val="single"/>
        </w:rPr>
        <w:t>30</w:t>
      </w:r>
      <w:r w:rsidRPr="00E83A5A">
        <w:rPr>
          <w:rFonts w:cs="Arial" w:hAnsi="Arial" w:ascii="Arial"/>
          <w:sz w:val="20"/>
          <w:szCs w:val="20"/>
          <w:u w:val="single"/>
        </w:rPr>
        <w:t>.</w:t>
      </w:r>
      <w:r w:rsidRPr="00E83A5A">
        <w:rPr>
          <w:rFonts w:cs="Arial" w:hAnsi="Arial" w:ascii="Arial"/>
          <w:sz w:val="20"/>
          <w:szCs w:val="20"/>
        </w:rPr>
        <w:t xml:space="preserve"> – </w:t>
      </w:r>
      <w:r>
        <w:rPr>
          <w:rFonts w:cs="Arial" w:hAnsi="Arial" w:ascii="Arial"/>
          <w:sz w:val="20"/>
          <w:szCs w:val="20"/>
        </w:rPr>
        <w:t>Stipković Darko</w:t>
      </w:r>
      <w:r w:rsidRPr="00E83A5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–</w:t>
      </w:r>
      <w:r w:rsidRPr="00E83A5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tražbina je osporena iz razloga što se iz dokumentacije koja je dostavljena stečajnom upravitelju ne može zaključiti kako bi vjerovnik imao pravo na iznos osporene tražbine.</w:t>
      </w:r>
    </w:p>
    <w:p w:rsidRDefault="00B326AA" w:rsidP="00B326AA" w:rsidR="00B326AA" w:rsidRPr="00B326AA">
      <w:pPr>
        <w:jc w:val="both"/>
        <w:rPr>
          <w:rFonts w:cs="Arial" w:hAnsi="Arial" w:ascii="Arial"/>
          <w:sz w:val="20"/>
          <w:szCs w:val="20"/>
        </w:rPr>
      </w:pPr>
    </w:p>
    <w:p w:rsidRDefault="00B326AA" w:rsidP="00B326AA" w:rsidR="00B326AA" w:rsidRPr="00B326AA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A77D27" w:rsidR="00A77D27" w:rsidRPr="00B326AA">
      <w:pPr>
        <w:rPr>
          <w:rFonts w:cs="Arial" w:hAnsi="Arial" w:ascii="Arial"/>
          <w:sz w:val="20"/>
          <w:szCs w:val="20"/>
        </w:rPr>
      </w:pPr>
    </w:p>
    <w:p w:rsidRDefault="00A77D27" w:rsidR="00A77D27"/>
    <w:p w:rsidRDefault="00A77D27" w:rsidR="00A77D27"/>
    <w:p w:rsidRDefault="00A77D27" w:rsidR="00A77D27"/>
    <w:p w:rsidRDefault="00A77D27" w:rsidR="00A77D27"/>
    <w:p w:rsidRDefault="00A77D27" w:rsidR="00A77D27"/>
    <w:p w:rsidRDefault="009954D5" w:rsidR="009954D5"/>
    <w:p w:rsidRDefault="009954D5" w:rsidR="009954D5"/>
    <w:p w:rsidRDefault="00A77D27" w:rsidR="00A77D27"/>
    <w:p w:rsidRDefault="00940F8E" w:rsidP="00940F8E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</w:p>
    <w:p w:rsidRDefault="00940F8E" w:rsidP="00940F8E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KOMICRO d.o.o. 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EA68D5">
        <w:rPr>
          <w:rFonts w:cs="Arial" w:eastAsia="Times New Roman" w:hAnsi="Arial" w:ascii="Arial"/>
          <w:sz w:val="18"/>
          <w:szCs w:val="18"/>
          <w:lang w:eastAsia="hr-HR"/>
        </w:rPr>
        <w:t xml:space="preserve">u stečaju 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 xml:space="preserve">broj: </w:t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>46. St - 28</w:t>
      </w:r>
      <w:r w:rsidR="00D71D9F">
        <w:rPr>
          <w:rFonts w:cs="Arial" w:eastAsia="Times New Roman" w:hAnsi="Arial" w:ascii="Arial"/>
          <w:sz w:val="18"/>
          <w:szCs w:val="18"/>
          <w:lang w:eastAsia="hr-HR"/>
        </w:rPr>
        <w:t>8</w:t>
      </w:r>
      <w:r w:rsidRPr="00940F8E">
        <w:rPr>
          <w:rFonts w:cs="Arial" w:eastAsia="Times New Roman" w:hAnsi="Arial" w:ascii="Arial"/>
          <w:sz w:val="18"/>
          <w:szCs w:val="18"/>
          <w:lang w:eastAsia="hr-HR"/>
        </w:rPr>
        <w:t>9/18</w:t>
      </w:r>
    </w:p>
    <w:p w:rsidRDefault="00940F8E" w:rsidP="00940F8E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Zagreb, </w:t>
      </w:r>
      <w:r w:rsidRPr="00940F8E">
        <w:rPr>
          <w:rFonts w:cs="Arial" w:eastAsia="Times New Roman" w:hAnsi="Arial" w:ascii="Arial"/>
          <w:sz w:val="18"/>
          <w:szCs w:val="18"/>
          <w:lang w:eastAsia="hr-HR"/>
        </w:rPr>
        <w:t>Radnička cesta 173L</w:t>
      </w:r>
    </w:p>
    <w:p w:rsidRDefault="00940F8E" w:rsidP="00940F8E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940F8E">
        <w:rPr>
          <w:rFonts w:cs="Arial" w:eastAsia="Times New Roman" w:hAnsi="Arial" w:ascii="Arial"/>
          <w:sz w:val="18"/>
          <w:szCs w:val="18"/>
          <w:lang w:eastAsia="hr-HR"/>
        </w:rPr>
        <w:t>OIB:89720022828</w:t>
      </w:r>
    </w:p>
    <w:p w:rsidRDefault="00940F8E" w:rsidP="00940F8E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</w:p>
    <w:p w:rsidRDefault="00940F8E" w:rsidP="00940F8E" w:rsidR="00940F8E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940F8E" w:rsidP="00940F8E" w:rsidR="00940F8E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940F8E" w:rsidP="00940F8E" w:rsidR="00940F8E" w:rsidRPr="00A56F63">
      <w:pPr>
        <w:spacing w:after="0"/>
        <w:rPr>
          <w:rFonts w:cs="Arial" w:hAnsi="Arial" w:ascii="Arial"/>
          <w:sz w:val="20"/>
          <w:szCs w:val="20"/>
        </w:rPr>
      </w:pPr>
      <w:r w:rsidRPr="00D50479">
        <w:rPr>
          <w:rFonts w:cs="Arial" w:eastAsia="Times New Roman" w:hAnsi="Arial" w:ascii="Arial"/>
          <w:sz w:val="20"/>
          <w:szCs w:val="20"/>
        </w:rPr>
        <w:tab/>
      </w:r>
    </w:p>
    <w:p w:rsidRDefault="00940F8E" w:rsidP="00940F8E" w:rsidR="00940F8E" w:rsidRPr="00A56F63">
      <w:pPr>
        <w:rPr>
          <w:rFonts w:cs="Arial" w:hAnsi="Arial" w:ascii="Arial"/>
          <w:b/>
          <w:sz w:val="20"/>
          <w:szCs w:val="20"/>
        </w:rPr>
      </w:pP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  <w:t xml:space="preserve">                           Rekapitulacija </w:t>
      </w:r>
    </w:p>
    <w:p w:rsidRDefault="00940F8E" w:rsidP="00940F8E" w:rsidR="00940F8E" w:rsidRPr="00A56F63">
      <w:pPr>
        <w:rPr>
          <w:rFonts w:cs="Arial" w:hAnsi="Arial" w:ascii="Arial"/>
          <w:sz w:val="20"/>
          <w:szCs w:val="20"/>
        </w:rPr>
      </w:pPr>
    </w:p>
    <w:p w:rsidRDefault="00940F8E" w:rsidP="00940F8E" w:rsidR="00940F8E" w:rsidRPr="00A56F63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4C32F9" w:rsidR="00940F8E" w:rsidRPr="00A56F63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940F8E" w:rsidP="004C32F9" w:rsidR="00940F8E" w:rsidRPr="00A56F63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4C32F9" w:rsidR="00C32BCA" w:rsidRPr="002B5E3D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32BCA" w:rsidP="004C32F9" w:rsidR="00C32BCA" w:rsidRPr="002B5E3D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4C32F9" w:rsidR="00C32BCA" w:rsidRPr="00C32BC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2.153.505,91   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62105C" w:rsidR="00C32BCA" w:rsidRPr="00C32BC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1.762.101,53   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50D11" w:rsidP="00E50D11" w:rsidR="00E50D11">
            <w:pPr>
              <w:suppressAutoHyphens w:val="false"/>
              <w:autoSpaceDN/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E50D11" w:rsidP="00E50D11" w:rsidR="00E50D11" w:rsidRPr="00163D86">
            <w:pPr>
              <w:suppressAutoHyphens w:val="false"/>
              <w:autoSpaceDN/>
              <w:spacing w:after="0"/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163D86">
              <w:rPr>
                <w:rFonts w:cs="Arial" w:hAnsi="Arial" w:ascii="Arial"/>
                <w:sz w:val="16"/>
                <w:szCs w:val="16"/>
              </w:rPr>
              <w:t xml:space="preserve">391.404,39    </w:t>
            </w:r>
          </w:p>
          <w:p w:rsidRDefault="00C32BCA" w:rsidP="0062105C" w:rsidR="00C32BCA" w:rsidRPr="00C32BC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E2CCE" w:rsidR="006A5EAC" w:rsidRPr="002B5E3D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6A5EAC" w:rsidP="004C32F9" w:rsidR="006A5EAC" w:rsidRPr="002B5E3D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9794C" w:rsidP="00C32BCA" w:rsidR="006A5EAC" w:rsidRPr="00C32BC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8.608.784,16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9794C" w:rsidP="00C32BCA" w:rsidR="006A5EAC" w:rsidRPr="00C32BC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sz w:val="16"/>
                <w:szCs w:val="16"/>
              </w:rPr>
              <w:t>6.959.734,68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794C" w:rsidP="00C32BCA" w:rsidR="006A5EAC" w:rsidRPr="00C32BCA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sz w:val="17"/>
                <w:szCs w:val="17"/>
              </w:rPr>
              <w:t>1.649.049,46</w:t>
            </w:r>
          </w:p>
        </w:tc>
      </w:tr>
      <w:tr w:rsidTr="0062105C" w:rsidR="00C32BCA" w:rsidRPr="002B5E3D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32BCA" w:rsidP="004C32F9" w:rsidR="00C32BCA" w:rsidRPr="002B5E3D">
            <w:pPr>
              <w:spacing w:lineRule="auto" w:line="276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9794C" w:rsidP="00C32BCA" w:rsidR="00C32BCA" w:rsidRPr="008864D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8864D0">
              <w:rPr>
                <w:rFonts w:cs="Arial" w:hAnsi="Arial" w:ascii="Arial"/>
                <w:b/>
                <w:sz w:val="20"/>
                <w:szCs w:val="20"/>
              </w:rPr>
              <w:t>10.762.290</w:t>
            </w:r>
            <w:r w:rsidR="003A7EBC" w:rsidRPr="008864D0">
              <w:rPr>
                <w:rFonts w:cs="Arial" w:hAnsi="Arial" w:ascii="Arial"/>
                <w:b/>
                <w:sz w:val="20"/>
                <w:szCs w:val="20"/>
              </w:rPr>
              <w:t>,07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7EBC" w:rsidP="00C32BCA" w:rsidR="00C32BCA" w:rsidRPr="008864D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8864D0">
              <w:rPr>
                <w:rFonts w:cs="Arial" w:hAnsi="Arial" w:ascii="Arial"/>
                <w:b/>
                <w:sz w:val="20"/>
                <w:szCs w:val="20"/>
              </w:rPr>
              <w:t>8.721.836,21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7EBC" w:rsidP="00C32BCA" w:rsidR="00C32BCA" w:rsidRPr="008864D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8864D0">
              <w:rPr>
                <w:rFonts w:cs="Arial" w:hAnsi="Arial" w:ascii="Arial"/>
                <w:b/>
                <w:sz w:val="20"/>
                <w:szCs w:val="20"/>
              </w:rPr>
              <w:t>2.040.453,85</w:t>
            </w:r>
          </w:p>
        </w:tc>
      </w:tr>
    </w:tbl>
    <w:p w:rsidRDefault="00940F8E" w:rsidP="00940F8E" w:rsidR="00940F8E" w:rsidRPr="002B5E3D">
      <w:pPr>
        <w:ind w:left="870"/>
        <w:rPr>
          <w:rFonts w:cs="Arial" w:hAnsi="Arial" w:ascii="Arial"/>
          <w:b/>
          <w:sz w:val="20"/>
          <w:szCs w:val="20"/>
        </w:rPr>
      </w:pPr>
    </w:p>
    <w:p w:rsidRDefault="00940F8E" w:rsidP="00940F8E" w:rsidR="00940F8E" w:rsidRPr="00A56F63">
      <w:pPr>
        <w:rPr>
          <w:rFonts w:cs="Arial" w:hAnsi="Arial" w:ascii="Arial"/>
          <w:sz w:val="20"/>
          <w:szCs w:val="20"/>
        </w:rPr>
      </w:pPr>
    </w:p>
    <w:p w:rsidRDefault="00940F8E" w:rsidR="00940F8E"/>
    <w:p w:rsidRDefault="00940F8E" w:rsidR="00940F8E"/>
    <w:p w:rsidRDefault="00940F8E" w:rsidR="00940F8E"/>
    <w:p w:rsidRDefault="00940F8E" w:rsidR="00940F8E"/>
    <w:p w:rsidRDefault="00940F8E" w:rsidR="00940F8E"/>
    <w:p w:rsidRDefault="00940F8E" w:rsidR="00940F8E"/>
    <w:p w:rsidRDefault="00A77D27" w:rsidR="00A77D27"/>
    <w:p w:rsidRDefault="00A77D27" w:rsidR="00A77D27"/>
    <w:p w:rsidRDefault="00940F8E" w:rsidR="00940F8E"/>
    <w:p w:rsidRDefault="00940F8E" w:rsidR="00940F8E"/>
    <w:p w:rsidRDefault="001B4A6F" w:rsidR="001B4A6F"/>
    <w:p w:rsidRDefault="00940F8E" w:rsidP="00940F8E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KOMICRO d.o.o. 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EA68D5">
        <w:rPr>
          <w:rFonts w:cs="Arial" w:eastAsia="Times New Roman" w:hAnsi="Arial" w:ascii="Arial"/>
          <w:sz w:val="18"/>
          <w:szCs w:val="18"/>
          <w:lang w:eastAsia="hr-HR"/>
        </w:rPr>
        <w:t xml:space="preserve">u stečaju 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 xml:space="preserve">broj: </w:t>
      </w:r>
      <w:r w:rsidRPr="00940F8E">
        <w:rPr>
          <w:rFonts w:cs="Arial" w:eastAsia="Times New Roman" w:hAnsi="Arial" w:ascii="Arial"/>
          <w:sz w:val="18"/>
          <w:szCs w:val="18"/>
          <w:lang w:eastAsia="hr-HR"/>
        </w:rPr>
        <w:t>46. St - 28</w:t>
      </w:r>
      <w:r w:rsidR="00D71D9F">
        <w:rPr>
          <w:rFonts w:cs="Arial" w:eastAsia="Times New Roman" w:hAnsi="Arial" w:ascii="Arial"/>
          <w:sz w:val="18"/>
          <w:szCs w:val="18"/>
          <w:lang w:eastAsia="hr-HR"/>
        </w:rPr>
        <w:t>8</w:t>
      </w:r>
      <w:r w:rsidRPr="00940F8E">
        <w:rPr>
          <w:rFonts w:cs="Arial" w:eastAsia="Times New Roman" w:hAnsi="Arial" w:ascii="Arial"/>
          <w:sz w:val="18"/>
          <w:szCs w:val="18"/>
          <w:lang w:eastAsia="hr-HR"/>
        </w:rPr>
        <w:t>9/18</w:t>
      </w:r>
    </w:p>
    <w:p w:rsidRDefault="00940F8E" w:rsidP="00940F8E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Zagreb, </w:t>
      </w:r>
      <w:r w:rsidRPr="00940F8E">
        <w:rPr>
          <w:rFonts w:cs="Arial" w:eastAsia="Times New Roman" w:hAnsi="Arial" w:ascii="Arial"/>
          <w:sz w:val="18"/>
          <w:szCs w:val="18"/>
          <w:lang w:eastAsia="hr-HR"/>
        </w:rPr>
        <w:t>Radnička cesta 173L</w:t>
      </w:r>
    </w:p>
    <w:p w:rsidRDefault="00940F8E" w:rsidP="00940F8E" w:rsidR="00940F8E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940F8E">
        <w:rPr>
          <w:rFonts w:cs="Arial" w:eastAsia="Times New Roman" w:hAnsi="Arial" w:ascii="Arial"/>
          <w:sz w:val="18"/>
          <w:szCs w:val="18"/>
          <w:lang w:eastAsia="hr-HR"/>
        </w:rPr>
        <w:t>OIB:89720022828</w:t>
      </w:r>
    </w:p>
    <w:p w:rsidRDefault="00940F8E" w:rsidP="00940F8E" w:rsidR="00940F8E" w:rsidRPr="00347CCB">
      <w:pPr>
        <w:ind w:firstLine="708" w:left="4956"/>
        <w:rPr>
          <w:rFonts w:cs="Arial" w:hAnsi="Arial" w:ascii="Arial"/>
          <w:b/>
          <w:sz w:val="20"/>
          <w:szCs w:val="20"/>
        </w:rPr>
      </w:pPr>
      <w:r w:rsidRPr="006B6F7A">
        <w:rPr>
          <w:rFonts w:cs="Arial" w:eastAsia="Times New Roman" w:hAnsi="Arial" w:ascii="Arial"/>
          <w:sz w:val="16"/>
          <w:szCs w:val="16"/>
        </w:rPr>
        <w:t xml:space="preserve">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940F8E" w:rsidP="00940F8E" w:rsidR="00940F8E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po</w:t>
      </w:r>
      <w:r w:rsidRPr="00347CCB">
        <w:rPr>
          <w:rFonts w:cs="Arial" w:hAnsi="Arial" w:ascii="Arial"/>
          <w:sz w:val="20"/>
          <w:szCs w:val="20"/>
        </w:rPr>
        <w:t xml:space="preserve">kretninama </w:t>
      </w:r>
    </w:p>
    <w:p w:rsidRDefault="00940F8E" w:rsidP="00940F8E" w:rsidR="00940F8E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4843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37"/>
        <w:gridCol w:w="1897"/>
        <w:gridCol w:w="1493"/>
        <w:gridCol w:w="1556"/>
        <w:gridCol w:w="1628"/>
        <w:gridCol w:w="1709"/>
        <w:gridCol w:w="2040"/>
        <w:gridCol w:w="2613"/>
      </w:tblGrid>
      <w:tr w:rsidTr="00182E9D" w:rsidR="00940F8E" w:rsidRPr="00347CCB">
        <w:trPr>
          <w:trHeight w:val="1048"/>
          <w:jc w:val="center"/>
        </w:trPr>
        <w:tc>
          <w:tcPr>
            <w:tcW w:type="dxa" w:w="8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40F8E" w:rsidP="004C32F9" w:rsidR="00940F8E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Rb / Broj prijave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4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6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6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F8E" w:rsidP="004C32F9" w:rsidR="00940F8E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182E9D" w:rsidR="00182E9D" w:rsidRPr="00182E9D">
        <w:trPr>
          <w:trHeight w:val="931"/>
          <w:jc w:val="center"/>
        </w:trPr>
        <w:tc>
          <w:tcPr>
            <w:tcW w:type="dxa" w:w="8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2E9D" w:rsidP="004C32F9" w:rsidR="00182E9D" w:rsidRPr="00182E9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82E9D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2E9D" w:rsidP="004C32F9" w:rsidR="00182E9D" w:rsidRPr="00182E9D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182E9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182E9D" w:rsidP="004C32F9" w:rsidR="00182E9D" w:rsidRPr="00182E9D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182E9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4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2E9D" w:rsidP="004C32F9" w:rsidR="00182E9D" w:rsidRPr="00182E9D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182E9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2E9D" w:rsidP="004C32F9" w:rsidR="00182E9D" w:rsidRPr="00182E9D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182E9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Avenija Dubrovnik  32</w:t>
            </w:r>
          </w:p>
        </w:tc>
        <w:tc>
          <w:tcPr>
            <w:tcW w:type="dxa" w:w="16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2E9D" w:rsidP="004C32F9" w:rsidR="00182E9D" w:rsidRPr="00182E9D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2E9D" w:rsidP="004C32F9" w:rsidR="00182E9D" w:rsidRPr="00182E9D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182E9D">
              <w:rPr>
                <w:rFonts w:cs="Arial" w:hAnsi="Arial" w:ascii="Arial"/>
                <w:sz w:val="18"/>
                <w:szCs w:val="18"/>
              </w:rPr>
              <w:t>243.042,58 kn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2E9D" w:rsidP="004C32F9" w:rsidR="00182E9D" w:rsidRPr="00182E9D">
            <w:pPr>
              <w:rPr>
                <w:rFonts w:cs="Arial" w:hAnsi="Arial" w:ascii="Arial"/>
                <w:sz w:val="18"/>
                <w:szCs w:val="18"/>
              </w:rPr>
            </w:pPr>
            <w:r w:rsidRPr="00182E9D">
              <w:rPr>
                <w:rFonts w:cs="Arial" w:hAnsi="Arial" w:ascii="Arial"/>
                <w:sz w:val="18"/>
                <w:szCs w:val="18"/>
              </w:rPr>
              <w:t>Temeljem rješenja klasa:UP/I-415-02/2018-01/1870 od  17.01.2019.</w:t>
            </w:r>
          </w:p>
        </w:tc>
        <w:tc>
          <w:tcPr>
            <w:tcW w:type="dxa" w:w="26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2E9D" w:rsidP="004C32F9" w:rsidR="00182E9D" w:rsidRPr="00182E9D">
            <w:pPr>
              <w:rPr>
                <w:rFonts w:cs="Arial" w:hAnsi="Arial" w:ascii="Arial"/>
                <w:sz w:val="18"/>
                <w:szCs w:val="18"/>
              </w:rPr>
            </w:pPr>
            <w:r w:rsidRPr="00182E9D">
              <w:rPr>
                <w:rFonts w:cs="Arial" w:hAnsi="Arial" w:ascii="Arial"/>
                <w:sz w:val="18"/>
                <w:szCs w:val="18"/>
              </w:rPr>
              <w:t>Osobni automobil marke DACIA LOGAN 1,6 MCV black  line,  godina proizvodnje 2010. ; broj šasije UU1KSD0F543029913</w:t>
            </w:r>
          </w:p>
        </w:tc>
      </w:tr>
      <w:tr w:rsidTr="00182E9D" w:rsidR="00A41288" w:rsidRPr="00182E9D">
        <w:trPr>
          <w:trHeight w:val="931"/>
          <w:jc w:val="center"/>
        </w:trPr>
        <w:tc>
          <w:tcPr>
            <w:tcW w:type="dxa" w:w="8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Vladimir Mulyak, zastupa odvjetnik Damir Pokupec iz Zagreba </w:t>
            </w:r>
          </w:p>
        </w:tc>
        <w:tc>
          <w:tcPr>
            <w:tcW w:type="dxa" w:w="14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23629209400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Opatija,Maršala Tita 11</w:t>
            </w:r>
          </w:p>
        </w:tc>
        <w:tc>
          <w:tcPr>
            <w:tcW w:type="dxa" w:w="16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71D9F" w:rsidP="004C32F9" w:rsidR="00A41288" w:rsidRPr="00182E9D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Upisnik založnih prava FINA</w:t>
            </w:r>
          </w:p>
        </w:tc>
        <w:tc>
          <w:tcPr>
            <w:tcW w:type="dxa" w:w="1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77D27" w:rsidP="004C32F9" w:rsidR="00A41288" w:rsidRPr="00182E9D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3.4</w:t>
            </w:r>
            <w:r w:rsidR="00D71D9F">
              <w:rPr>
                <w:rFonts w:cs="Arial" w:hAnsi="Arial" w:ascii="Arial"/>
                <w:sz w:val="18"/>
                <w:szCs w:val="18"/>
              </w:rPr>
              <w:t>7</w:t>
            </w:r>
            <w:r>
              <w:rPr>
                <w:rFonts w:cs="Arial" w:hAnsi="Arial" w:ascii="Arial"/>
                <w:sz w:val="18"/>
                <w:szCs w:val="18"/>
              </w:rPr>
              <w:t>7.524,91 kn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1288" w:rsidP="004C32F9" w:rsidR="00A41288" w:rsidRPr="00182E9D">
            <w:pPr>
              <w:rPr>
                <w:rFonts w:cs="Arial" w:hAnsi="Arial" w:ascii="Arial"/>
                <w:sz w:val="18"/>
                <w:szCs w:val="18"/>
              </w:rPr>
            </w:pPr>
            <w:r w:rsidRPr="00A41288">
              <w:rPr>
                <w:rFonts w:cs="Arial" w:hAnsi="Arial" w:ascii="Arial"/>
                <w:sz w:val="18"/>
                <w:szCs w:val="18"/>
              </w:rPr>
              <w:t>Ugovor o zajmu od 28.10.2014. ; Sporazum o osiguranju novčane tražbine od 15.11.2018. javni bilježnik T.sudar OV-12060/2018;</w:t>
            </w:r>
          </w:p>
        </w:tc>
        <w:tc>
          <w:tcPr>
            <w:tcW w:type="dxa" w:w="26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F3FD6" w:rsidP="004C32F9" w:rsidR="00A41288" w:rsidRPr="006F3FD6">
            <w:pPr>
              <w:rPr>
                <w:rFonts w:cs="Arial" w:hAnsi="Arial" w:ascii="Arial"/>
                <w:sz w:val="18"/>
                <w:szCs w:val="18"/>
              </w:rPr>
            </w:pPr>
            <w:r w:rsidRPr="006F3FD6">
              <w:rPr>
                <w:rFonts w:cs="Arial" w:hAnsi="Arial" w:ascii="Arial"/>
                <w:sz w:val="18"/>
                <w:szCs w:val="18"/>
              </w:rPr>
              <w:t xml:space="preserve">ukupnost svih pokretnina koje se nalaze na nekretnini upisanoj na Općinskom građanskom  sud u Zagrebu,  zemljišno knjižni odjel Zagreb, zk ul 11007, kč br 6823/12 sedamnaest zgrada, četiri bazena i tvorničko dvorište 12.831m2 , a koje pokretnine predstavljaju sve strojeve potrebne  za rad tvornice, sve radne strojeve, zalihe materijala, uredsku opremu i materijal te ostale pokretnine  </w:t>
            </w:r>
          </w:p>
        </w:tc>
      </w:tr>
    </w:tbl>
    <w:p w:rsidRDefault="00940F8E" w:rsidR="00940F8E"/>
    <w:p w:rsidRDefault="00593E3F" w:rsidP="00593E3F" w:rsidR="00593E3F" w:rsidRPr="00A85FD2">
      <w:pPr>
        <w:rPr>
          <w:sz w:val="18"/>
          <w:szCs w:val="18"/>
        </w:rPr>
      </w:pPr>
    </w:p>
    <w:p w:rsidRDefault="00593E3F" w:rsidP="00593E3F" w:rsidR="00593E3F" w:rsidRPr="00A85FD2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A85FD2">
        <w:rPr>
          <w:rFonts w:cs="Arial" w:eastAsia="Times New Roman" w:hAnsi="Arial" w:ascii="Arial"/>
          <w:sz w:val="18"/>
          <w:szCs w:val="18"/>
          <w:lang w:eastAsia="hr-HR"/>
        </w:rPr>
        <w:lastRenderedPageBreak/>
        <w:t xml:space="preserve">KOMICRO d.o.o. </w:t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</w:r>
      <w:r w:rsidR="00473E01">
        <w:rPr>
          <w:rFonts w:cs="Arial" w:eastAsia="Times New Roman" w:hAnsi="Arial" w:ascii="Arial"/>
          <w:sz w:val="18"/>
          <w:szCs w:val="18"/>
          <w:lang w:eastAsia="hr-HR"/>
        </w:rPr>
        <w:tab/>
        <w:t>broj: 46. St - 28</w:t>
      </w:r>
      <w:r w:rsidR="00D71D9F">
        <w:rPr>
          <w:rFonts w:cs="Arial" w:eastAsia="Times New Roman" w:hAnsi="Arial" w:ascii="Arial"/>
          <w:sz w:val="18"/>
          <w:szCs w:val="18"/>
          <w:lang w:eastAsia="hr-HR"/>
        </w:rPr>
        <w:t>8</w:t>
      </w:r>
      <w:r w:rsidRPr="00A85FD2">
        <w:rPr>
          <w:rFonts w:cs="Arial" w:eastAsia="Times New Roman" w:hAnsi="Arial" w:ascii="Arial"/>
          <w:sz w:val="18"/>
          <w:szCs w:val="18"/>
          <w:lang w:eastAsia="hr-HR"/>
        </w:rPr>
        <w:t>9/18</w:t>
      </w:r>
    </w:p>
    <w:p w:rsidRDefault="00593E3F" w:rsidP="00593E3F" w:rsidR="00593E3F" w:rsidRPr="00A85FD2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A85FD2">
        <w:rPr>
          <w:rFonts w:cs="Arial" w:eastAsia="Times New Roman" w:hAnsi="Arial" w:ascii="Arial"/>
          <w:sz w:val="18"/>
          <w:szCs w:val="18"/>
          <w:lang w:eastAsia="hr-HR"/>
        </w:rPr>
        <w:t xml:space="preserve"> Zagreb, Radnička cesta 173L</w:t>
      </w:r>
    </w:p>
    <w:p w:rsidRDefault="00593E3F" w:rsidP="00593E3F" w:rsidR="00593E3F" w:rsidRPr="00A85FD2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A85FD2">
        <w:rPr>
          <w:rFonts w:cs="Arial" w:eastAsia="Times New Roman" w:hAnsi="Arial" w:ascii="Arial"/>
          <w:sz w:val="18"/>
          <w:szCs w:val="18"/>
          <w:lang w:eastAsia="hr-HR"/>
        </w:rPr>
        <w:t>OIB:89720022828</w:t>
      </w:r>
    </w:p>
    <w:p w:rsidRDefault="00593E3F" w:rsidP="00593E3F" w:rsidR="00593E3F" w:rsidRPr="00A85FD2">
      <w:pPr>
        <w:spacing w:after="0"/>
        <w:rPr>
          <w:rFonts w:cs="Arial" w:hAnsi="Arial" w:ascii="Arial"/>
          <w:b/>
          <w:sz w:val="18"/>
          <w:szCs w:val="18"/>
        </w:rPr>
      </w:pPr>
      <w:r w:rsidRPr="00A85FD2">
        <w:rPr>
          <w:rFonts w:cs="Arial" w:hAnsi="Arial" w:ascii="Arial"/>
          <w:sz w:val="18"/>
          <w:szCs w:val="18"/>
        </w:rPr>
        <w:t xml:space="preserve">                                  </w:t>
      </w:r>
      <w:r w:rsidRPr="00A85FD2">
        <w:rPr>
          <w:rFonts w:cs="Arial" w:hAnsi="Arial" w:ascii="Arial"/>
          <w:sz w:val="18"/>
          <w:szCs w:val="18"/>
        </w:rPr>
        <w:tab/>
      </w:r>
      <w:r w:rsidRPr="00A85FD2">
        <w:rPr>
          <w:rFonts w:cs="Arial" w:hAnsi="Arial" w:ascii="Arial"/>
          <w:sz w:val="18"/>
          <w:szCs w:val="18"/>
        </w:rPr>
        <w:tab/>
      </w:r>
      <w:r w:rsidRPr="00A85FD2">
        <w:rPr>
          <w:rFonts w:cs="Arial" w:hAnsi="Arial" w:ascii="Arial"/>
          <w:sz w:val="18"/>
          <w:szCs w:val="18"/>
        </w:rPr>
        <w:tab/>
        <w:t xml:space="preserve">                                     </w:t>
      </w:r>
      <w:r w:rsidRPr="00A85FD2">
        <w:rPr>
          <w:rFonts w:cs="Arial" w:hAnsi="Arial" w:ascii="Arial"/>
          <w:b/>
          <w:sz w:val="18"/>
          <w:szCs w:val="18"/>
        </w:rPr>
        <w:t>II. TABLICA RAZLUČNIH PRAVA</w:t>
      </w:r>
    </w:p>
    <w:p w:rsidRDefault="00593E3F" w:rsidP="00593E3F" w:rsidR="00593E3F" w:rsidRPr="00A85FD2">
      <w:pPr>
        <w:jc w:val="center"/>
        <w:rPr>
          <w:rFonts w:cs="Arial" w:hAnsi="Arial" w:ascii="Arial"/>
          <w:sz w:val="18"/>
          <w:szCs w:val="18"/>
        </w:rPr>
      </w:pPr>
      <w:r w:rsidRPr="00A85FD2">
        <w:rPr>
          <w:rFonts w:cs="Arial" w:hAnsi="Arial" w:ascii="Arial"/>
          <w:sz w:val="18"/>
          <w:szCs w:val="18"/>
        </w:rPr>
        <w:t xml:space="preserve">Na nekretninama </w:t>
      </w:r>
    </w:p>
    <w:p w:rsidRDefault="00593E3F" w:rsidP="00593E3F" w:rsidR="00593E3F" w:rsidRPr="00A85FD2">
      <w:pPr>
        <w:jc w:val="center"/>
        <w:rPr>
          <w:rFonts w:cs="Arial" w:hAnsi="Arial" w:ascii="Arial"/>
          <w:sz w:val="18"/>
          <w:szCs w:val="18"/>
        </w:rPr>
      </w:pPr>
    </w:p>
    <w:p w:rsidRDefault="00593E3F" w:rsidP="00593E3F" w:rsidR="00593E3F" w:rsidRPr="00A85FD2">
      <w:pPr>
        <w:jc w:val="center"/>
        <w:rPr>
          <w:rFonts w:cs="Arial" w:hAnsi="Arial" w:ascii="Arial"/>
          <w:sz w:val="18"/>
          <w:szCs w:val="18"/>
        </w:rPr>
      </w:pPr>
    </w:p>
    <w:p w:rsidRDefault="00593E3F" w:rsidP="00593E3F" w:rsidR="00593E3F" w:rsidRPr="00A85FD2">
      <w:pPr>
        <w:jc w:val="center"/>
        <w:rPr>
          <w:rFonts w:cs="Arial" w:hAnsi="Arial" w:ascii="Arial"/>
          <w:sz w:val="18"/>
          <w:szCs w:val="18"/>
        </w:rPr>
      </w:pPr>
      <w:r w:rsidRPr="00A85FD2">
        <w:rPr>
          <w:rFonts w:cs="Arial" w:hAnsi="Arial" w:ascii="Arial"/>
          <w:sz w:val="18"/>
          <w:szCs w:val="18"/>
        </w:rPr>
        <w:tab/>
        <w:t xml:space="preserve">                                                                        </w:t>
      </w:r>
    </w:p>
    <w:tbl>
      <w:tblPr>
        <w:tblW w:type="pct" w:w="4984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29"/>
        <w:gridCol w:w="2027"/>
        <w:gridCol w:w="1407"/>
        <w:gridCol w:w="1381"/>
        <w:gridCol w:w="1803"/>
        <w:gridCol w:w="1556"/>
        <w:gridCol w:w="2289"/>
        <w:gridCol w:w="2882"/>
      </w:tblGrid>
      <w:tr w:rsidTr="00A85FD2" w:rsidR="00593E3F" w:rsidRPr="00A85FD2">
        <w:trPr>
          <w:trHeight w:val="499"/>
          <w:jc w:val="center"/>
        </w:trPr>
        <w:tc>
          <w:tcPr>
            <w:tcW w:type="dxa" w:w="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3E3F" w:rsidP="004C32F9" w:rsidR="00593E3F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Rb / Broj prijave</w:t>
            </w:r>
          </w:p>
          <w:p w:rsidRDefault="00593E3F" w:rsidP="004C32F9" w:rsidR="00593E3F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93E3F" w:rsidP="004C32F9" w:rsidR="00593E3F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dxa" w:w="14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93E3F" w:rsidP="004C32F9" w:rsidR="00593E3F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dxa" w:w="13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93E3F" w:rsidP="004C32F9" w:rsidR="00593E3F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Adresa / sjedište razlučnog vjerovnika</w:t>
            </w:r>
          </w:p>
        </w:tc>
        <w:tc>
          <w:tcPr>
            <w:tcW w:type="dxa" w:w="1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93E3F" w:rsidP="004C32F9" w:rsidR="00593E3F" w:rsidRPr="00A85FD2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93E3F" w:rsidP="004C32F9" w:rsidR="00593E3F" w:rsidRPr="00A85FD2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dxa" w:w="22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93E3F" w:rsidP="004C32F9" w:rsidR="00593E3F" w:rsidRPr="00A85FD2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dxa" w:w="2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93E3F" w:rsidP="004C32F9" w:rsidR="00593E3F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Dio imovine na koji se odnosi razlučno pravo</w:t>
            </w:r>
          </w:p>
        </w:tc>
      </w:tr>
      <w:tr w:rsidTr="00A85FD2" w:rsidR="00A85FD2" w:rsidRPr="00A85FD2">
        <w:trPr>
          <w:trHeight w:val="500"/>
          <w:jc w:val="center"/>
        </w:trPr>
        <w:tc>
          <w:tcPr>
            <w:tcW w:type="dxa" w:w="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20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A85FD2">
              <w:rPr>
                <w:rFonts w:cs="Arial" w:eastAsia="Times New Roman" w:hAnsi="Arial" w:ascii="Arial"/>
                <w:sz w:val="18"/>
                <w:szCs w:val="18"/>
              </w:rPr>
              <w:t xml:space="preserve">Vladimir Mulyak, zastupa odvjetnik Damir Pokupec iz Zagreba </w:t>
            </w:r>
          </w:p>
        </w:tc>
        <w:tc>
          <w:tcPr>
            <w:tcW w:type="dxa" w:w="14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A85FD2">
              <w:rPr>
                <w:rFonts w:cs="Arial" w:eastAsia="Times New Roman" w:hAnsi="Arial" w:ascii="Arial"/>
                <w:sz w:val="18"/>
                <w:szCs w:val="18"/>
              </w:rPr>
              <w:t>23629209400</w:t>
            </w:r>
          </w:p>
        </w:tc>
        <w:tc>
          <w:tcPr>
            <w:tcW w:type="dxa" w:w="13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A85FD2">
              <w:rPr>
                <w:rFonts w:cs="Arial" w:eastAsia="Times New Roman" w:hAnsi="Arial" w:ascii="Arial"/>
                <w:sz w:val="18"/>
                <w:szCs w:val="18"/>
              </w:rPr>
              <w:t>Opatija,Maršala Tita 11</w:t>
            </w:r>
          </w:p>
        </w:tc>
        <w:tc>
          <w:tcPr>
            <w:tcW w:type="dxa" w:w="1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57F20" w:rsidP="00957F20" w:rsidR="00A85FD2">
            <w:pPr>
              <w:rPr>
                <w:rFonts w:cs="Arial" w:hAnsi="Arial" w:ascii="Arial"/>
                <w:sz w:val="18"/>
                <w:szCs w:val="18"/>
              </w:rPr>
            </w:pPr>
            <w:r w:rsidRPr="00957F20">
              <w:rPr>
                <w:rFonts w:cs="Arial" w:hAnsi="Arial" w:ascii="Arial"/>
                <w:sz w:val="18"/>
                <w:szCs w:val="18"/>
              </w:rPr>
              <w:t>Općinski građanski sud u Zagrebu</w:t>
            </w:r>
            <w:r>
              <w:rPr>
                <w:rFonts w:cs="Arial" w:hAnsi="Arial" w:ascii="Arial"/>
                <w:sz w:val="18"/>
                <w:szCs w:val="18"/>
              </w:rPr>
              <w:t xml:space="preserve"> zemljišno knjižni odjel Zagreb </w:t>
            </w:r>
          </w:p>
          <w:p w:rsidRDefault="009E066E" w:rsidP="00957F20" w:rsidR="00A95D7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Z-69182/2018 od 19.12.2018.</w:t>
            </w:r>
          </w:p>
          <w:p w:rsidRDefault="00A95D77" w:rsidP="00957F20" w:rsidR="009E066E" w:rsidRPr="00A85FD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( glavnica 3.01</w:t>
            </w:r>
            <w:r w:rsidR="00647379">
              <w:rPr>
                <w:rFonts w:cs="Arial" w:hAnsi="Arial" w:ascii="Arial"/>
                <w:sz w:val="18"/>
                <w:szCs w:val="18"/>
              </w:rPr>
              <w:t>5.025,12 + kamata 462.499,79 kn)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7909" w:rsidP="004C32F9" w:rsidR="00A85FD2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3.4</w:t>
            </w:r>
            <w:r w:rsidR="00D71D9F">
              <w:rPr>
                <w:rFonts w:cs="Arial" w:hAnsi="Arial" w:ascii="Arial"/>
                <w:sz w:val="18"/>
                <w:szCs w:val="18"/>
              </w:rPr>
              <w:t>7</w:t>
            </w:r>
            <w:r>
              <w:rPr>
                <w:rFonts w:cs="Arial" w:hAnsi="Arial" w:ascii="Arial"/>
                <w:sz w:val="18"/>
                <w:szCs w:val="18"/>
              </w:rPr>
              <w:t>7.524,91 kn</w:t>
            </w:r>
          </w:p>
        </w:tc>
        <w:tc>
          <w:tcPr>
            <w:tcW w:type="dxa" w:w="22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85FD2" w:rsidP="004C32F9" w:rsidR="00A85FD2" w:rsidRPr="00A85FD2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A41288">
              <w:rPr>
                <w:rFonts w:cs="Arial" w:hAnsi="Arial" w:ascii="Arial"/>
                <w:sz w:val="18"/>
                <w:szCs w:val="18"/>
              </w:rPr>
              <w:t>Ugovor o zajmu od 28.10.2014. ; Sporazum o osiguranju novčane tražbine od</w:t>
            </w:r>
            <w:r w:rsidR="000A7E70">
              <w:rPr>
                <w:rFonts w:cs="Arial" w:hAnsi="Arial" w:ascii="Arial"/>
                <w:sz w:val="18"/>
                <w:szCs w:val="18"/>
              </w:rPr>
              <w:t xml:space="preserve"> 15.11.2018. javni bilježnik T.S</w:t>
            </w:r>
            <w:r w:rsidRPr="00A41288">
              <w:rPr>
                <w:rFonts w:cs="Arial" w:hAnsi="Arial" w:ascii="Arial"/>
                <w:sz w:val="18"/>
                <w:szCs w:val="18"/>
              </w:rPr>
              <w:t>udar OV-12060/2018;</w:t>
            </w:r>
          </w:p>
        </w:tc>
        <w:tc>
          <w:tcPr>
            <w:tcW w:type="dxa" w:w="2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57F20" w:rsidP="00957F20" w:rsidR="00957F20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957F20" w:rsidP="00957F20" w:rsidR="00957F20" w:rsidRPr="00957F20">
            <w:pPr>
              <w:rPr>
                <w:rFonts w:cs="Arial" w:hAnsi="Arial" w:ascii="Arial"/>
                <w:sz w:val="18"/>
                <w:szCs w:val="18"/>
              </w:rPr>
            </w:pPr>
            <w:r w:rsidRPr="00957F20">
              <w:rPr>
                <w:rFonts w:cs="Arial" w:hAnsi="Arial" w:ascii="Arial"/>
                <w:sz w:val="18"/>
                <w:szCs w:val="18"/>
              </w:rPr>
              <w:t xml:space="preserve">zk ul 11007, kč br 6823/12 sedamnaest zgrada, četiri bazena i tvorničko dvorište 12.831 </w:t>
            </w:r>
          </w:p>
          <w:p w:rsidRDefault="00A85FD2" w:rsidP="004C32F9" w:rsidR="00A85FD2" w:rsidRPr="00A85FD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85FD2" w:rsidR="00A85FD2" w:rsidRPr="00A85FD2">
        <w:trPr>
          <w:trHeight w:val="500"/>
          <w:jc w:val="center"/>
        </w:trPr>
        <w:tc>
          <w:tcPr>
            <w:tcW w:type="dxa" w:w="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3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5FD2" w:rsidP="004C32F9" w:rsidR="00A85FD2" w:rsidRPr="00A85FD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593E3F" w:rsidR="00593E3F">
      <w:pPr>
        <w:rPr>
          <w:sz w:val="18"/>
          <w:szCs w:val="18"/>
        </w:rPr>
      </w:pPr>
    </w:p>
    <w:p w:rsidRDefault="006C28BC" w:rsidR="006C28BC">
      <w:pPr>
        <w:rPr>
          <w:sz w:val="18"/>
          <w:szCs w:val="18"/>
        </w:rPr>
      </w:pPr>
    </w:p>
    <w:p w:rsidRDefault="006C28BC" w:rsidR="006C28BC">
      <w:pPr>
        <w:rPr>
          <w:sz w:val="18"/>
          <w:szCs w:val="18"/>
        </w:rPr>
      </w:pPr>
    </w:p>
    <w:p w:rsidRDefault="006C28BC" w:rsidR="006C28BC">
      <w:pPr>
        <w:rPr>
          <w:sz w:val="18"/>
          <w:szCs w:val="18"/>
        </w:rPr>
      </w:pPr>
    </w:p>
    <w:p w:rsidRDefault="006C28BC" w:rsidR="006C28BC" w:rsidRPr="006C28BC">
      <w:pPr>
        <w:rPr>
          <w:rFonts w:cs="Arial" w:hAnsi="Arial" w:ascii="Arial"/>
          <w:sz w:val="20"/>
          <w:szCs w:val="20"/>
        </w:rPr>
      </w:pPr>
      <w:r w:rsidRPr="006C28BC">
        <w:rPr>
          <w:rFonts w:cs="Arial" w:hAnsi="Arial" w:ascii="Arial"/>
          <w:sz w:val="20"/>
          <w:szCs w:val="20"/>
        </w:rPr>
        <w:t xml:space="preserve">Zagreb, </w:t>
      </w:r>
      <w:r w:rsidR="003A7EBC">
        <w:rPr>
          <w:rFonts w:cs="Arial" w:hAnsi="Arial" w:ascii="Arial"/>
          <w:sz w:val="20"/>
          <w:szCs w:val="20"/>
        </w:rPr>
        <w:t>03.06</w:t>
      </w:r>
      <w:r w:rsidRPr="006C28BC">
        <w:rPr>
          <w:rFonts w:cs="Arial" w:hAnsi="Arial" w:ascii="Arial"/>
          <w:sz w:val="20"/>
          <w:szCs w:val="20"/>
        </w:rPr>
        <w:t xml:space="preserve">.2019. </w:t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  <w:t xml:space="preserve">Stečajni upravitelj </w:t>
      </w:r>
    </w:p>
    <w:p w:rsidRDefault="006C28BC" w:rsidR="006C28BC" w:rsidRPr="006C28BC">
      <w:pPr>
        <w:rPr>
          <w:rFonts w:cs="Arial" w:hAnsi="Arial" w:ascii="Arial"/>
          <w:sz w:val="20"/>
          <w:szCs w:val="20"/>
        </w:rPr>
      </w:pP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</w:t>
      </w:r>
      <w:r w:rsidR="003A7EBC">
        <w:rPr>
          <w:rFonts w:cs="Arial" w:hAnsi="Arial" w:ascii="Arial"/>
          <w:sz w:val="20"/>
          <w:szCs w:val="20"/>
        </w:rPr>
        <w:t>Mateo Erceg</w:t>
      </w:r>
      <w:r w:rsidRPr="006C28BC">
        <w:rPr>
          <w:rFonts w:cs="Arial" w:hAnsi="Arial" w:ascii="Arial"/>
          <w:sz w:val="20"/>
          <w:szCs w:val="20"/>
        </w:rPr>
        <w:t xml:space="preserve"> </w:t>
      </w:r>
    </w:p>
    <w:sectPr w:rsidSect="005711AC" w:rsidR="006C28BC" w:rsidRPr="006C28BC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106" w:rsidP="00940F8E" w:rsidR="00E24106">
      <w:pPr>
        <w:spacing w:after="0"/>
      </w:pPr>
      <w:r>
        <w:separator/>
      </w:r>
    </w:p>
  </w:endnote>
  <w:endnote w:id="0" w:type="continuationSeparator">
    <w:p w:rsidRDefault="00E24106" w:rsidP="00940F8E" w:rsidR="00E241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F8E" w:rsidR="00940F8E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7E68F3">
      <w:rPr>
        <w:noProof/>
      </w:rPr>
      <w:t>11</w:t>
    </w:r>
    <w:r>
      <w:fldChar w:fldCharType="end"/>
    </w:r>
  </w:p>
  <w:p w:rsidRDefault="00940F8E" w:rsidR="00940F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106" w:rsidP="00940F8E" w:rsidR="00E24106">
      <w:pPr>
        <w:spacing w:after="0"/>
      </w:pPr>
      <w:r>
        <w:separator/>
      </w:r>
    </w:p>
  </w:footnote>
  <w:footnote w:id="0" w:type="continuationSeparator">
    <w:p w:rsidRDefault="00E24106" w:rsidP="00940F8E" w:rsidR="00E2410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396A6F"/>
    <w:multiLevelType w:val="hybridMultilevel"/>
    <w:tmpl w:val="184A364C"/>
    <w:lvl w:tplc="85A22976" w:ilvl="0">
      <w:start w:val="15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2BD1242"/>
    <w:multiLevelType w:val="hybridMultilevel"/>
    <w:tmpl w:val="E706871C"/>
    <w:lvl w:tplc="79ECF65C" w:ilvl="0">
      <w:start w:val="153"/>
      <w:numFmt w:val="bullet"/>
      <w:lvlText w:val="-"/>
      <w:lvlJc w:val="left"/>
      <w:pPr>
        <w:ind w:hanging="360" w:left="15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1AC"/>
    <w:rsid w:val="00026818"/>
    <w:rsid w:val="0003595C"/>
    <w:rsid w:val="000656FA"/>
    <w:rsid w:val="00083104"/>
    <w:rsid w:val="000A7E70"/>
    <w:rsid w:val="001064AD"/>
    <w:rsid w:val="00107F9E"/>
    <w:rsid w:val="001551A9"/>
    <w:rsid w:val="00163D86"/>
    <w:rsid w:val="00163E00"/>
    <w:rsid w:val="00173AC1"/>
    <w:rsid w:val="00182E9D"/>
    <w:rsid w:val="001957AD"/>
    <w:rsid w:val="001A4221"/>
    <w:rsid w:val="001B4A6F"/>
    <w:rsid w:val="001D1CFE"/>
    <w:rsid w:val="001E2A77"/>
    <w:rsid w:val="001F1C52"/>
    <w:rsid w:val="0022259D"/>
    <w:rsid w:val="00235525"/>
    <w:rsid w:val="00237499"/>
    <w:rsid w:val="002A5776"/>
    <w:rsid w:val="002A5FF7"/>
    <w:rsid w:val="002B34C2"/>
    <w:rsid w:val="002C6E8C"/>
    <w:rsid w:val="002F0939"/>
    <w:rsid w:val="002F66C5"/>
    <w:rsid w:val="00340AE2"/>
    <w:rsid w:val="003456A0"/>
    <w:rsid w:val="00372CC4"/>
    <w:rsid w:val="003A7EBC"/>
    <w:rsid w:val="003E2CCE"/>
    <w:rsid w:val="003E744C"/>
    <w:rsid w:val="00406806"/>
    <w:rsid w:val="0042437E"/>
    <w:rsid w:val="00473E01"/>
    <w:rsid w:val="004816E6"/>
    <w:rsid w:val="00482FC5"/>
    <w:rsid w:val="00483383"/>
    <w:rsid w:val="004936A5"/>
    <w:rsid w:val="004B6422"/>
    <w:rsid w:val="004C32F9"/>
    <w:rsid w:val="004F1A9A"/>
    <w:rsid w:val="004F71EC"/>
    <w:rsid w:val="00550FE7"/>
    <w:rsid w:val="005711AC"/>
    <w:rsid w:val="0057407F"/>
    <w:rsid w:val="00593E3F"/>
    <w:rsid w:val="005B5E56"/>
    <w:rsid w:val="005D5201"/>
    <w:rsid w:val="005E22F1"/>
    <w:rsid w:val="005E2532"/>
    <w:rsid w:val="005E3C3C"/>
    <w:rsid w:val="005E609D"/>
    <w:rsid w:val="005F283F"/>
    <w:rsid w:val="00605BCD"/>
    <w:rsid w:val="006204C9"/>
    <w:rsid w:val="0062105C"/>
    <w:rsid w:val="00647379"/>
    <w:rsid w:val="00647E43"/>
    <w:rsid w:val="00652FA1"/>
    <w:rsid w:val="0066084B"/>
    <w:rsid w:val="00663318"/>
    <w:rsid w:val="00686021"/>
    <w:rsid w:val="0068676D"/>
    <w:rsid w:val="00694E79"/>
    <w:rsid w:val="006959B3"/>
    <w:rsid w:val="006A4EE7"/>
    <w:rsid w:val="006A52DB"/>
    <w:rsid w:val="006A5EAC"/>
    <w:rsid w:val="006B3884"/>
    <w:rsid w:val="006C28BC"/>
    <w:rsid w:val="006D5A00"/>
    <w:rsid w:val="006F2280"/>
    <w:rsid w:val="006F3FD6"/>
    <w:rsid w:val="006F7900"/>
    <w:rsid w:val="0070225D"/>
    <w:rsid w:val="00705244"/>
    <w:rsid w:val="00713758"/>
    <w:rsid w:val="007319CA"/>
    <w:rsid w:val="00745E36"/>
    <w:rsid w:val="0076200F"/>
    <w:rsid w:val="00785DA0"/>
    <w:rsid w:val="00794D06"/>
    <w:rsid w:val="007B1FC2"/>
    <w:rsid w:val="007E68F3"/>
    <w:rsid w:val="00843E98"/>
    <w:rsid w:val="00872B5C"/>
    <w:rsid w:val="008864D0"/>
    <w:rsid w:val="008A56F8"/>
    <w:rsid w:val="008B13DD"/>
    <w:rsid w:val="008E2FDC"/>
    <w:rsid w:val="008E7790"/>
    <w:rsid w:val="008F574A"/>
    <w:rsid w:val="00911A27"/>
    <w:rsid w:val="00927909"/>
    <w:rsid w:val="00940F8E"/>
    <w:rsid w:val="00957F20"/>
    <w:rsid w:val="009954D5"/>
    <w:rsid w:val="009A7132"/>
    <w:rsid w:val="009E066E"/>
    <w:rsid w:val="009F1AD8"/>
    <w:rsid w:val="00A17624"/>
    <w:rsid w:val="00A41288"/>
    <w:rsid w:val="00A53BC6"/>
    <w:rsid w:val="00A77D27"/>
    <w:rsid w:val="00A85FD2"/>
    <w:rsid w:val="00A95BF8"/>
    <w:rsid w:val="00A95D77"/>
    <w:rsid w:val="00AA3EBF"/>
    <w:rsid w:val="00AC0B89"/>
    <w:rsid w:val="00AC3146"/>
    <w:rsid w:val="00AC685C"/>
    <w:rsid w:val="00AD0E47"/>
    <w:rsid w:val="00AD3BAC"/>
    <w:rsid w:val="00B27509"/>
    <w:rsid w:val="00B326AA"/>
    <w:rsid w:val="00B32C71"/>
    <w:rsid w:val="00B37009"/>
    <w:rsid w:val="00BA1AEB"/>
    <w:rsid w:val="00BC29FD"/>
    <w:rsid w:val="00BE7FDF"/>
    <w:rsid w:val="00BF0E63"/>
    <w:rsid w:val="00BF55D6"/>
    <w:rsid w:val="00C05307"/>
    <w:rsid w:val="00C21051"/>
    <w:rsid w:val="00C32BCA"/>
    <w:rsid w:val="00C378E7"/>
    <w:rsid w:val="00C60D1E"/>
    <w:rsid w:val="00C63566"/>
    <w:rsid w:val="00C932E5"/>
    <w:rsid w:val="00C95044"/>
    <w:rsid w:val="00CB0DF9"/>
    <w:rsid w:val="00CB59F5"/>
    <w:rsid w:val="00CE3241"/>
    <w:rsid w:val="00D26796"/>
    <w:rsid w:val="00D43E02"/>
    <w:rsid w:val="00D47995"/>
    <w:rsid w:val="00D51E25"/>
    <w:rsid w:val="00D71D9F"/>
    <w:rsid w:val="00D836F7"/>
    <w:rsid w:val="00D843B5"/>
    <w:rsid w:val="00D9074A"/>
    <w:rsid w:val="00D942FE"/>
    <w:rsid w:val="00DB0A76"/>
    <w:rsid w:val="00DC0F35"/>
    <w:rsid w:val="00DC730E"/>
    <w:rsid w:val="00DD1AB1"/>
    <w:rsid w:val="00DE225A"/>
    <w:rsid w:val="00DE4350"/>
    <w:rsid w:val="00DE5AF8"/>
    <w:rsid w:val="00E125B3"/>
    <w:rsid w:val="00E24106"/>
    <w:rsid w:val="00E50D11"/>
    <w:rsid w:val="00E64E55"/>
    <w:rsid w:val="00E82640"/>
    <w:rsid w:val="00E83A5A"/>
    <w:rsid w:val="00E86AA5"/>
    <w:rsid w:val="00E87565"/>
    <w:rsid w:val="00E877EB"/>
    <w:rsid w:val="00E9443C"/>
    <w:rsid w:val="00EA11F1"/>
    <w:rsid w:val="00EA68D5"/>
    <w:rsid w:val="00EB6041"/>
    <w:rsid w:val="00EC67E4"/>
    <w:rsid w:val="00ED717A"/>
    <w:rsid w:val="00F131E5"/>
    <w:rsid w:val="00F44E47"/>
    <w:rsid w:val="00F56721"/>
    <w:rsid w:val="00F81A71"/>
    <w:rsid w:val="00F9794C"/>
    <w:rsid w:val="00FA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11AC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11AC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40F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40F8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40F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40F8E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40F8E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90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F790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8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8F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8F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8F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11AC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11AC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40F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40F8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40F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40F8E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40F8E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90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F790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8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8F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8F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8F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77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9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7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20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74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33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99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87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65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802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7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4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22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7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1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654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01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4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858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3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39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67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9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86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88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78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43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440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2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E3F7E-3C53-4B06-8AB2-3234DCB54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2521</properties:Words>
  <properties:Characters>15419</properties:Characters>
  <properties:Lines>1072</properties:Lines>
  <properties:Paragraphs>540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2019-06-13T06:05:00Z</dcterms:created>
  <dc:creator>Darko</dc:creator>
  <cp:lastModifiedBy>Nikolina Krunić</cp:lastModifiedBy>
  <cp:lastPrinted>2019-06-03T15:19:00Z</cp:lastPrinted>
  <dcterms:modified xmlns:xsi="http://www.w3.org/2001/XMLSchema-instance" xsi:type="dcterms:W3CDTF">2019-06-13T06:05:00Z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St-2889/2018-45 / Podnesak - Podnesak (Komicro_prijave trazbina_030619_doc.docx)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