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3c97" w14:paraId="8133c97" w:rsidRDefault="00A67919" w:rsidP="00910611" w:rsidR="00A6791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67919" w:rsidP="00910611" w:rsidR="00A67919">
      <w:r>
        <w:rPr>
          <w:rFonts w:eastAsia="MS Mincho"/>
        </w:rPr>
        <w:t>REPUBLIKA HRVATSKA</w:t>
      </w:r>
    </w:p>
    <w:p w:rsidRDefault="00A67919" w:rsidP="00910611" w:rsidR="00A67919">
      <w:r>
        <w:rPr>
          <w:rFonts w:eastAsia="MS Mincho"/>
        </w:rPr>
        <w:t>TRGOVAČKI SUD U RIJECI</w:t>
      </w:r>
    </w:p>
    <w:p w:rsidRDefault="00A67919" w:rsidR="00A67919" w:rsidRPr="00910611">
      <w:pPr>
        <w:rPr>
          <w:rFonts w:eastAsia="MS Mincho"/>
        </w:rPr>
      </w:pPr>
      <w:r>
        <w:rPr>
          <w:rFonts w:eastAsia="MS Mincho"/>
        </w:rPr>
        <w:t xml:space="preserve">      Rijeka, Zadarska 1 i 3</w:t>
      </w:r>
    </w:p>
    <w:p w:rsidRDefault="00E179EF" w:rsidP="00E179EF" w:rsidR="00E179EF" w:rsidRPr="00B577CA">
      <w:pPr>
        <w:ind w:firstLine="708" w:left="708"/>
      </w:pPr>
    </w:p>
    <w:p w:rsidRDefault="00CD5949" w:rsidP="00E179EF" w:rsidR="00CD5949" w:rsidRPr="00B577CA">
      <w:pPr>
        <w:ind w:firstLine="708" w:left="708"/>
      </w:pPr>
    </w:p>
    <w:p w:rsidRDefault="00E179EF" w:rsidP="00E179EF" w:rsidR="00E179EF" w:rsidRPr="00B577CA">
      <w:pPr>
        <w:jc w:val="right"/>
      </w:pPr>
      <w:r w:rsidRPr="00B577CA">
        <w:tab/>
      </w:r>
      <w:r w:rsidRPr="00B577CA">
        <w:tab/>
      </w:r>
      <w:r w:rsidRPr="00B577CA">
        <w:tab/>
      </w:r>
      <w:r w:rsidRPr="00B577CA">
        <w:tab/>
      </w:r>
      <w:r w:rsidRPr="00B577CA">
        <w:tab/>
      </w:r>
      <w:r w:rsidRPr="00B577CA">
        <w:tab/>
      </w:r>
      <w:r w:rsidRPr="00B577CA">
        <w:tab/>
      </w:r>
      <w:r w:rsidRPr="00B577CA">
        <w:tab/>
        <w:t xml:space="preserve">Posl.br. </w:t>
      </w:r>
      <w:r w:rsidR="00533217" w:rsidRPr="00B577CA">
        <w:t xml:space="preserve">14. </w:t>
      </w:r>
      <w:r w:rsidRPr="00B577CA">
        <w:t>St-</w:t>
      </w:r>
      <w:r w:rsidR="0045506D">
        <w:t>264/2012</w:t>
      </w:r>
      <w:r w:rsidR="00CD5949">
        <w:t>-103</w:t>
      </w:r>
    </w:p>
    <w:p w:rsidRDefault="00E179EF" w:rsidP="00E179EF" w:rsidR="00E179EF"/>
    <w:p w:rsidRDefault="00CD5949" w:rsidP="00E179EF" w:rsidR="00CD5949"/>
    <w:p w:rsidRDefault="00CD5949" w:rsidP="00E179EF" w:rsidR="00CD5949" w:rsidRPr="00B577CA"/>
    <w:p w:rsidRDefault="00F05C47" w:rsidP="00E179EF" w:rsidR="00F05C47" w:rsidRPr="00B577CA">
      <w:pPr>
        <w:pStyle w:val="Naslov1"/>
        <w:rPr>
          <w:b w:val="false"/>
          <w:bCs/>
          <w:noProof/>
          <w:szCs w:val="24"/>
          <w:lang w:val="hr-HR"/>
        </w:rPr>
      </w:pPr>
      <w:r w:rsidRPr="00B577CA">
        <w:rPr>
          <w:b w:val="false"/>
          <w:bCs/>
          <w:noProof/>
          <w:szCs w:val="24"/>
          <w:lang w:val="hr-HR"/>
        </w:rPr>
        <w:t>R E P U B L I K A    H R V A T S K A</w:t>
      </w:r>
    </w:p>
    <w:p w:rsidRDefault="00E179EF" w:rsidP="00E179EF" w:rsidR="00E179EF" w:rsidRPr="00B577CA">
      <w:pPr>
        <w:pStyle w:val="Naslov1"/>
        <w:rPr>
          <w:b w:val="false"/>
          <w:bCs/>
          <w:noProof/>
          <w:szCs w:val="24"/>
          <w:lang w:val="hr-HR"/>
        </w:rPr>
      </w:pPr>
      <w:r w:rsidRPr="00B577CA">
        <w:rPr>
          <w:b w:val="false"/>
          <w:bCs/>
          <w:noProof/>
          <w:szCs w:val="24"/>
          <w:lang w:val="hr-HR"/>
        </w:rPr>
        <w:t>Z A K L J U Č</w:t>
      </w:r>
      <w:r w:rsidR="00F05C47" w:rsidRPr="00B577CA">
        <w:rPr>
          <w:b w:val="false"/>
          <w:bCs/>
          <w:noProof/>
          <w:szCs w:val="24"/>
          <w:lang w:val="hr-HR"/>
        </w:rPr>
        <w:t xml:space="preserve"> </w:t>
      </w:r>
      <w:r w:rsidRPr="00B577CA">
        <w:rPr>
          <w:b w:val="false"/>
          <w:bCs/>
          <w:noProof/>
          <w:szCs w:val="24"/>
          <w:lang w:val="hr-HR"/>
        </w:rPr>
        <w:t>A K</w:t>
      </w:r>
    </w:p>
    <w:p w:rsidRDefault="00E179EF" w:rsidP="00E179EF" w:rsidR="00E179EF" w:rsidRPr="00B577CA"/>
    <w:p w:rsidRDefault="00E179EF" w:rsidP="00E179EF" w:rsidR="00E179EF" w:rsidRPr="00B577CA"/>
    <w:p w:rsidRDefault="0045506D" w:rsidP="0045506D" w:rsidR="0045506D">
      <w:pPr>
        <w:jc w:val="both"/>
      </w:pPr>
      <w:r>
        <w:tab/>
      </w:r>
      <w:r>
        <w:tab/>
        <w:t xml:space="preserve">Trgovački sud u Rijeci, po stečajnom sucu Veri Jelenović, u nastavku postupka radi naknadne diobe stečajne mase dužnika ŠVERKO - TEH d. o. o. za proizvodnju, servis i prodaju ugostiteljske opreme Umag, </w:t>
      </w:r>
      <w:proofErr w:type="spellStart"/>
      <w:r>
        <w:t>Tribije</w:t>
      </w:r>
      <w:proofErr w:type="spellEnd"/>
      <w:r>
        <w:t xml:space="preserve"> </w:t>
      </w:r>
      <w:proofErr w:type="spellStart"/>
      <w:r>
        <w:t>bb</w:t>
      </w:r>
      <w:proofErr w:type="spellEnd"/>
      <w:r>
        <w:t>,  dana 29. prosinca 2015. godine</w:t>
      </w:r>
    </w:p>
    <w:p w:rsidRDefault="00E179EF" w:rsidP="00E179EF" w:rsidR="00E179EF" w:rsidRPr="00B577CA">
      <w:pPr>
        <w:jc w:val="both"/>
      </w:pPr>
    </w:p>
    <w:p w:rsidRDefault="00BB6199" w:rsidP="00E179EF" w:rsidR="00BB6199" w:rsidRPr="00B577CA">
      <w:pPr>
        <w:jc w:val="both"/>
      </w:pPr>
    </w:p>
    <w:p w:rsidRDefault="00E179EF" w:rsidP="00E179EF" w:rsidR="00E179EF" w:rsidRPr="00B577CA">
      <w:pPr>
        <w:jc w:val="center"/>
      </w:pPr>
      <w:r w:rsidRPr="00B577CA">
        <w:t>z a k l j u č i o   j e</w:t>
      </w:r>
    </w:p>
    <w:p w:rsidRDefault="00E179EF" w:rsidP="00E179EF" w:rsidR="00E179EF" w:rsidRPr="00B577CA">
      <w:pPr>
        <w:jc w:val="both"/>
      </w:pPr>
    </w:p>
    <w:p w:rsidRDefault="00E179EF" w:rsidP="00E179EF" w:rsidR="00E179EF" w:rsidRPr="00B577CA">
      <w:pPr>
        <w:jc w:val="both"/>
      </w:pPr>
    </w:p>
    <w:p w:rsidRDefault="00E179EF" w:rsidP="0045506D" w:rsidR="00E179EF" w:rsidRPr="00B577CA">
      <w:pPr>
        <w:jc w:val="both"/>
      </w:pPr>
      <w:r w:rsidRPr="00B577CA">
        <w:rPr>
          <w:bCs/>
        </w:rPr>
        <w:t>I</w:t>
      </w:r>
      <w:r w:rsidRPr="00B577CA">
        <w:tab/>
        <w:t xml:space="preserve">Pozivaju se stranke i osobe koje prema stanju spisa i prema podacima iz zemljišne knjige polažu pravo da se namire iz iznosa </w:t>
      </w:r>
      <w:proofErr w:type="spellStart"/>
      <w:r w:rsidRPr="00B577CA">
        <w:t>kupovnine</w:t>
      </w:r>
      <w:proofErr w:type="spellEnd"/>
      <w:r w:rsidR="00F05C47" w:rsidRPr="00B577CA">
        <w:t xml:space="preserve"> postignute za nekretninu stečajnog dužnika upisanu u zemljišnim knjigama </w:t>
      </w:r>
      <w:r w:rsidR="0045506D">
        <w:t xml:space="preserve">Općinskog suda u Bujama </w:t>
      </w:r>
      <w:proofErr w:type="spellStart"/>
      <w:r w:rsidR="0045506D">
        <w:t>zk</w:t>
      </w:r>
      <w:proofErr w:type="spellEnd"/>
      <w:r w:rsidR="0045506D">
        <w:t>. ul. 4386 K.O. Umag, etažno vlasništvo k.č.2767, zgrada, dvorište, oranica ukupne površine 3488 m2 i to 7. ETAŽA: 2230/437484 1. DILETACIJA A PROSTOR A-G1/PRIZEMLJE poslovni prostor površine 22,30 m2</w:t>
      </w:r>
      <w:r w:rsidRPr="00B577CA">
        <w:t xml:space="preserve">, da pristupe na ročište za diobu koje će se održati dana </w:t>
      </w:r>
    </w:p>
    <w:p w:rsidRDefault="00E179EF" w:rsidP="00E179EF" w:rsidR="00E179EF" w:rsidRPr="00B577CA">
      <w:pPr>
        <w:jc w:val="both"/>
      </w:pPr>
    </w:p>
    <w:p w:rsidRDefault="0062758A" w:rsidP="00E179EF" w:rsidR="00E179EF" w:rsidRPr="00B577CA">
      <w:pPr>
        <w:jc w:val="center"/>
        <w:rPr>
          <w:bCs/>
        </w:rPr>
      </w:pPr>
      <w:r>
        <w:rPr>
          <w:bCs/>
        </w:rPr>
        <w:t>3. veljače 2016</w:t>
      </w:r>
      <w:r w:rsidR="00E179EF" w:rsidRPr="00B577CA">
        <w:rPr>
          <w:bCs/>
        </w:rPr>
        <w:t xml:space="preserve">. g. u </w:t>
      </w:r>
      <w:r>
        <w:rPr>
          <w:bCs/>
        </w:rPr>
        <w:t>9</w:t>
      </w:r>
      <w:r w:rsidR="00E179EF" w:rsidRPr="00B577CA">
        <w:rPr>
          <w:bCs/>
        </w:rPr>
        <w:t>:</w:t>
      </w:r>
      <w:r w:rsidR="0045506D">
        <w:rPr>
          <w:bCs/>
        </w:rPr>
        <w:t>3</w:t>
      </w:r>
      <w:r w:rsidR="00E179EF" w:rsidRPr="00B577CA">
        <w:rPr>
          <w:bCs/>
        </w:rPr>
        <w:t>0 sati</w:t>
      </w:r>
    </w:p>
    <w:p w:rsidRDefault="00E179EF" w:rsidP="00E179EF" w:rsidR="00E179EF" w:rsidRPr="00B577CA">
      <w:pPr>
        <w:jc w:val="center"/>
        <w:rPr>
          <w:bCs/>
        </w:rPr>
      </w:pPr>
      <w:r w:rsidRPr="00B577CA">
        <w:rPr>
          <w:bCs/>
        </w:rPr>
        <w:t xml:space="preserve">u zgradi Trgovačkog suda u Rijeci, Zadarska 1-3, </w:t>
      </w:r>
      <w:r w:rsidR="00BB6199" w:rsidRPr="00B577CA">
        <w:rPr>
          <w:bCs/>
        </w:rPr>
        <w:t xml:space="preserve">prvi kat, </w:t>
      </w:r>
      <w:r w:rsidRPr="00B577CA">
        <w:rPr>
          <w:bCs/>
        </w:rPr>
        <w:t>s</w:t>
      </w:r>
      <w:r w:rsidR="00BB6199" w:rsidRPr="00B577CA">
        <w:rPr>
          <w:bCs/>
        </w:rPr>
        <w:t xml:space="preserve">udnica </w:t>
      </w:r>
      <w:r w:rsidRPr="00B577CA">
        <w:rPr>
          <w:bCs/>
        </w:rPr>
        <w:t xml:space="preserve">broj </w:t>
      </w:r>
      <w:r w:rsidR="00BB6199" w:rsidRPr="00B577CA">
        <w:rPr>
          <w:bCs/>
        </w:rPr>
        <w:t>3</w:t>
      </w:r>
      <w:r w:rsidRPr="00B577CA">
        <w:rPr>
          <w:bCs/>
        </w:rPr>
        <w:t>.</w:t>
      </w:r>
    </w:p>
    <w:p w:rsidRDefault="00E179EF" w:rsidP="00E179EF" w:rsidR="00E179EF" w:rsidRPr="00B577CA">
      <w:pPr>
        <w:jc w:val="center"/>
        <w:rPr>
          <w:bCs/>
        </w:rPr>
      </w:pPr>
    </w:p>
    <w:p w:rsidRDefault="00E179EF" w:rsidP="00E179EF" w:rsidR="00E179EF"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B577CA">
      <w:pPr>
        <w:jc w:val="center"/>
        <w:rPr>
          <w:bCs/>
        </w:rPr>
      </w:pPr>
      <w:r w:rsidRPr="00B577CA">
        <w:t>Rijeka</w:t>
      </w:r>
      <w:r w:rsidR="00BB6199" w:rsidRPr="00B577CA">
        <w:rPr>
          <w:bCs/>
        </w:rPr>
        <w:t xml:space="preserve">, dana </w:t>
      </w:r>
      <w:r w:rsidR="0062758A">
        <w:rPr>
          <w:bCs/>
        </w:rPr>
        <w:t>29. prosinca</w:t>
      </w:r>
      <w:r w:rsidR="00B577CA" w:rsidRPr="00B577CA">
        <w:rPr>
          <w:bCs/>
        </w:rPr>
        <w:t xml:space="preserve"> 201</w:t>
      </w:r>
      <w:r w:rsidR="00D1762B">
        <w:rPr>
          <w:bCs/>
        </w:rPr>
        <w:t>5</w:t>
      </w:r>
      <w:r w:rsidRPr="00B577CA">
        <w:rPr>
          <w:bCs/>
        </w:rPr>
        <w:t>. g.</w:t>
      </w:r>
    </w:p>
    <w:p w:rsidRDefault="00E179EF" w:rsidP="00E179EF" w:rsidR="00E179EF" w:rsidRPr="00B577CA">
      <w:pPr>
        <w:jc w:val="both"/>
      </w:pPr>
    </w:p>
    <w:p w:rsidRDefault="00E179EF" w:rsidP="00E179EF" w:rsidR="00E179EF" w:rsidRPr="00B577CA">
      <w:pPr>
        <w:jc w:val="both"/>
      </w:pPr>
    </w:p>
    <w:p w:rsidRDefault="007021E2" w:rsidP="00E179EF" w:rsidR="007021E2" w:rsidRPr="00B577CA">
      <w:pPr>
        <w:jc w:val="both"/>
      </w:pPr>
    </w:p>
    <w:p w:rsidRDefault="00BB6199" w:rsidP="00E179EF" w:rsidR="00BB6199" w:rsidRPr="00B577CA">
      <w:pPr>
        <w:jc w:val="both"/>
      </w:pPr>
    </w:p>
    <w:p w:rsidRDefault="00E179EF" w:rsidR="00E179EF" w:rsidRPr="00B577CA">
      <w:r w:rsidRPr="00B577CA">
        <w:t xml:space="preserve">                                                                                                 Stečajni sudac</w:t>
      </w:r>
    </w:p>
    <w:p w:rsidRDefault="00E179EF" w:rsidR="00E179EF" w:rsidRPr="00B577CA">
      <w:pPr>
        <w:jc w:val="both"/>
      </w:pPr>
      <w:r w:rsidRPr="00B577CA">
        <w:t xml:space="preserve">                                                                                           </w:t>
      </w:r>
      <w:r w:rsidR="00CD5949">
        <w:t xml:space="preserve">    </w:t>
      </w:r>
      <w:r w:rsidRPr="00B577CA">
        <w:t xml:space="preserve">Vera Jelenović </w:t>
      </w:r>
    </w:p>
    <w:p w:rsidRDefault="00E179EF" w:rsidP="00E179EF" w:rsidR="00E179EF" w:rsidRPr="00B577CA">
      <w:pPr>
        <w:jc w:val="both"/>
        <w:rPr>
          <w:bCs/>
        </w:rPr>
      </w:pPr>
    </w:p>
    <w:p w:rsidRDefault="00E179EF" w:rsidP="00E179EF" w:rsidR="00E179EF" w:rsidRPr="00B577CA">
      <w:pPr>
        <w:jc w:val="both"/>
      </w:pPr>
    </w:p>
    <w:p w:rsidRDefault="00E179EF" w:rsidP="00E179EF" w:rsidR="00E179EF" w:rsidRPr="00B577CA">
      <w:pPr>
        <w:jc w:val="both"/>
      </w:pPr>
    </w:p>
    <w:p w:rsidRDefault="00E179EF" w:rsidP="00E179EF" w:rsidR="00E179EF" w:rsidRPr="00B577CA">
      <w:pPr>
        <w:jc w:val="both"/>
      </w:pPr>
    </w:p>
    <w:p w:rsidRDefault="00E179EF" w:rsidP="00E179EF" w:rsidR="00E179EF" w:rsidRPr="00B577CA">
      <w:pPr>
        <w:jc w:val="both"/>
        <w:rPr>
          <w:bCs/>
        </w:rPr>
      </w:pPr>
      <w:r w:rsidRPr="00B577CA">
        <w:rPr>
          <w:bCs/>
        </w:rPr>
        <w:t>UPUTA O PRAVNOM LIJEKU:</w:t>
      </w:r>
    </w:p>
    <w:p w:rsidRDefault="00E179EF" w:rsidP="00E179EF" w:rsidR="00E179EF" w:rsidRPr="00B577CA">
      <w:pPr>
        <w:jc w:val="both"/>
      </w:pPr>
      <w:r w:rsidRPr="00B577CA">
        <w:tab/>
        <w:t>Protiv ovog zaključka nije dopuštena žalba.</w:t>
      </w:r>
    </w:p>
    <w:p w:rsidRDefault="00BB6199" w:rsidP="00E179EF" w:rsidR="00BB6199" w:rsidRPr="00B577CA">
      <w:pPr>
        <w:jc w:val="both"/>
      </w:pPr>
    </w:p>
    <w:p w:rsidRDefault="00BB6199" w:rsidP="00E179EF" w:rsidR="00BB6199" w:rsidRPr="00B577CA">
      <w:pPr>
        <w:jc w:val="both"/>
      </w:pPr>
    </w:p>
    <w:p w:rsidRDefault="00BB6199" w:rsidP="00E179EF" w:rsidR="00BB6199" w:rsidRPr="00B577CA">
      <w:pPr>
        <w:jc w:val="both"/>
      </w:pPr>
      <w:r w:rsidRPr="00B577CA">
        <w:t>DNA</w:t>
      </w:r>
    </w:p>
    <w:p w:rsidRDefault="00BB6199" w:rsidP="00BB6199" w:rsidR="00BB6199">
      <w:pPr>
        <w:numPr>
          <w:ilvl w:val="0"/>
          <w:numId w:val="1"/>
        </w:numPr>
        <w:jc w:val="both"/>
      </w:pPr>
      <w:r w:rsidRPr="00B577CA">
        <w:t xml:space="preserve">st. upravitelju </w:t>
      </w:r>
    </w:p>
    <w:p w:rsidRDefault="00D1762B" w:rsidP="00BB6199" w:rsidR="00D1762B" w:rsidRPr="00B577CA">
      <w:pPr>
        <w:numPr>
          <w:ilvl w:val="0"/>
          <w:numId w:val="1"/>
        </w:numPr>
        <w:jc w:val="both"/>
      </w:pPr>
      <w:r>
        <w:t>e-oglasna ploča</w:t>
      </w:r>
    </w:p>
    <w:p w:rsidRDefault="00646ACA" w:rsidP="00646ACA" w:rsidR="00646ACA" w:rsidRPr="00B577CA">
      <w:pPr>
        <w:jc w:val="both"/>
      </w:pPr>
      <w:r w:rsidRPr="00B577CA">
        <w:t xml:space="preserve">      - razlučnim vjerovnicima:</w:t>
      </w:r>
    </w:p>
    <w:p w:rsidRDefault="0045506D" w:rsidP="0045506D" w:rsidR="0045506D">
      <w:pPr>
        <w:jc w:val="both"/>
      </w:pPr>
      <w:r>
        <w:t xml:space="preserve">                 - HYPO ALPE-ADRIA-BANK D.D. ZAGREB, SLAVONSKA AVENIJA 6, PODRUŽNICA POREČ, VUKOVARSKA 19 </w:t>
      </w:r>
    </w:p>
    <w:p w:rsidRDefault="00646ACA" w:rsidP="00646ACA" w:rsidR="00646ACA" w:rsidRPr="00B577CA">
      <w:pPr>
        <w:ind w:firstLine="720" w:left="696"/>
        <w:jc w:val="both"/>
      </w:pPr>
    </w:p>
    <w:p w:rsidRDefault="007021E2" w:rsidP="007021E2" w:rsidR="007021E2" w:rsidRPr="00B577CA">
      <w:pPr>
        <w:jc w:val="both"/>
      </w:pPr>
      <w:r w:rsidRPr="00B577CA">
        <w:t xml:space="preserve">Rijeka, </w:t>
      </w:r>
      <w:r w:rsidR="0062758A">
        <w:t>29. prosinca</w:t>
      </w:r>
      <w:r w:rsidR="00D1762B">
        <w:t xml:space="preserve"> 2015</w:t>
      </w:r>
      <w:r w:rsidRPr="00B577CA">
        <w:t>. g.</w:t>
      </w:r>
    </w:p>
    <w:p w:rsidRDefault="00E179EF" w:rsidP="00E179EF" w:rsidR="00E179EF" w:rsidRPr="00B577CA">
      <w:pPr>
        <w:jc w:val="both"/>
      </w:pPr>
    </w:p>
    <w:p w:rsidRDefault="00DC1A05" w:rsidR="00DC1A05" w:rsidRPr="00B577CA"/>
    <w:sectPr w:rsidR="00DC1A05" w:rsidRPr="00B577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5F6381"/>
    <w:multiLevelType w:val="hybridMultilevel"/>
    <w:tmpl w:val="17B24FE4"/>
    <w:lvl w:tplc="EF089DF4"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proofState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45506D"/>
    <w:rsid w:val="00533217"/>
    <w:rsid w:val="005955D4"/>
    <w:rsid w:val="0062758A"/>
    <w:rsid w:val="00646ACA"/>
    <w:rsid w:val="006D2FE2"/>
    <w:rsid w:val="007021E2"/>
    <w:rsid w:val="00A0264B"/>
    <w:rsid w:val="00A67919"/>
    <w:rsid w:val="00B577CA"/>
    <w:rsid w:val="00BB6199"/>
    <w:rsid w:val="00CD5949"/>
    <w:rsid w:val="00D1762B"/>
    <w:rsid w:val="00DC1A05"/>
    <w:rsid w:val="00E179EF"/>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A67919"/>
    <w:rPr>
      <w:color w:val="808080"/>
      <w:bdr w:space="0" w:sz="0" w:color="auto" w:val="none"/>
      <w:shd w:fill="auto" w:color="auto" w:val="clear"/>
    </w:rPr>
  </w:style>
  <w:style w:customStyle="true" w:styleId="eSPISCCParagraphDefaultFont" w:type="character">
    <w:name w:val="eSPIS_CC_Paragraph Default Font"/>
    <w:basedOn w:val="Zadanifontodlomka"/>
    <w:rsid w:val="00A679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7919"/>
    <w:rPr>
      <w:bdr w:space="0" w:sz="0" w:color="auto" w:val="none"/>
      <w:shd w:fill="FFFFCC" w:color="auto" w:val="clear"/>
      <w:lang w:val="hr-HR"/>
    </w:rPr>
  </w:style>
  <w:style w:customStyle="true" w:styleId="PozadinaSvijetloCrvena" w:type="character">
    <w:name w:val="Pozadina_SvijetloCrvena"/>
    <w:basedOn w:val="eSPISCCParagraphDefaultFont"/>
    <w:rsid w:val="00A679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791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A67919"/>
    <w:rPr>
      <w:rFonts w:cs="Tahoma" w:hAnsi="Tahoma" w:ascii="Tahoma"/>
      <w:sz w:val="16"/>
      <w:szCs w:val="16"/>
    </w:rPr>
  </w:style>
  <w:style w:customStyle="true" w:styleId="TekstbaloniaChar" w:type="character">
    <w:name w:val="Tekst balončića Char"/>
    <w:basedOn w:val="Zadanifontodlomka"/>
    <w:link w:val="Tekstbalonia"/>
    <w:rsid w:val="00A67919"/>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A67919"/>
    <w:rPr>
      <w:color w:val="808080"/>
      <w:bdr w:color="auto" w:space="0" w:sz="0" w:val="none"/>
      <w:shd w:color="auto" w:fill="auto" w:val="clear"/>
    </w:rPr>
  </w:style>
  <w:style w:customStyle="1" w:styleId="eSPISCCParagraphDefaultFont" w:type="character">
    <w:name w:val="eSPIS_CC_Paragraph Default Font"/>
    <w:basedOn w:val="Zadanifontodlomka"/>
    <w:rsid w:val="00A679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7919"/>
    <w:rPr>
      <w:bdr w:color="auto" w:space="0" w:sz="0" w:val="none"/>
      <w:shd w:color="auto" w:fill="FFFFCC" w:val="clear"/>
      <w:lang w:val="hr-HR"/>
    </w:rPr>
  </w:style>
  <w:style w:customStyle="1" w:styleId="PozadinaSvijetloCrvena" w:type="character">
    <w:name w:val="Pozadina_SvijetloCrvena"/>
    <w:basedOn w:val="eSPISCCParagraphDefaultFont"/>
    <w:rsid w:val="00A679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791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A67919"/>
    <w:rPr>
      <w:rFonts w:ascii="Tahoma" w:cs="Tahoma" w:hAnsi="Tahoma"/>
      <w:sz w:val="16"/>
      <w:szCs w:val="16"/>
    </w:rPr>
  </w:style>
  <w:style w:customStyle="1" w:styleId="TekstbaloniaChar" w:type="character">
    <w:name w:val="Tekst balončića Char"/>
    <w:basedOn w:val="Zadanifontodlomka"/>
    <w:link w:val="Tekstbalonia"/>
    <w:rsid w:val="00A67919"/>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6273293">
      <w:bodyDiv w:val="true"/>
      <w:marLeft w:val="0"/>
      <w:marRight w:val="0"/>
      <w:marTop w:val="0"/>
      <w:marBottom w:val="0"/>
      <w:divBdr>
        <w:top w:space="0" w:sz="0" w:color="auto" w:val="none"/>
        <w:left w:space="0" w:sz="0" w:color="auto" w:val="none"/>
        <w:bottom w:space="0" w:sz="0" w:color="auto" w:val="none"/>
        <w:right w:space="0" w:sz="0" w:color="auto" w:val="none"/>
      </w:divBdr>
    </w:div>
    <w:div w:id="1316102095">
      <w:bodyDiv w:val="true"/>
      <w:marLeft w:val="0"/>
      <w:marRight w:val="0"/>
      <w:marTop w:val="0"/>
      <w:marBottom w:val="0"/>
      <w:divBdr>
        <w:top w:space="0" w:sz="0" w:color="auto" w:val="none"/>
        <w:left w:space="0" w:sz="0" w:color="auto" w:val="none"/>
        <w:bottom w:space="0" w:sz="0" w:color="auto" w:val="none"/>
        <w:right w:space="0" w:sz="0" w:color="auto" w:val="none"/>
      </w:divBdr>
    </w:div>
    <w:div w:id="15861888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2012.</izvorni_sadrzaj>
    <derivirana_varijabla naziv="DomainObject.Predmet.DatumOsnivanja_1">7.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St-264/2012</izvorni_sadrzaj>
    <derivirana_varijabla naziv="DomainObject.Predmet.OznakaBroj_1">St-264/2012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St-669/11</izvorni_sadrzaj>
    <derivirana_varijabla naziv="DomainObject.Predmet.PrimjedbaSuca_1">Nastavak postupka radi naknadne diobe,
veza St-669/11</derivirana_varijabla>
  </DomainObject.Predmet.PrimjedbaSuca>
  <DomainObject.Predmet.PrimjedbaUpisnicara>
    <izvorni_sadrzaj/>
    <derivirana_varijabla naziv="DomainObject.Predmet.PrimjedbaUpisnicara_1"/>
  </DomainObject.Predmet.PrimjedbaUpisnicara>
  <DomainObject.Predmet.ProtustrankaFormated>
    <izvorni_sadrzaj>  ŠVERKO - TEH d.o.o.  Umag</izvorni_sadrzaj>
    <derivirana_varijabla naziv="DomainObject.Predmet.ProtustrankaFormated_1">  ŠVERKO - TEH d.o.o.  Umag</derivirana_varijabla>
  </DomainObject.Predmet.ProtustrankaFormated>
  <DomainObject.Predmet.ProtustrankaFormatedOIB>
    <izvorni_sadrzaj>  ŠVERKO - TEH d.o.o.  Umag, OIB 00817302136</izvorni_sadrzaj>
    <derivirana_varijabla naziv="DomainObject.Predmet.ProtustrankaFormatedOIB_1">  ŠVERKO - TEH d.o.o.  Umag, OIB 00817302136</derivirana_varijabla>
  </DomainObject.Predmet.ProtustrankaFormatedOIB>
  <DomainObject.Predmet.ProtustrankaFormatedWithAdress>
    <izvorni_sadrzaj> ŠVERKO - TEH d.o.o.  Umag, Tribije bb, 52 470 Umag</izvorni_sadrzaj>
    <derivirana_varijabla naziv="DomainObject.Predmet.ProtustrankaFormatedWithAdress_1"> ŠVERKO - TEH d.o.o.  Umag, Tribije bb, 52 470 Umag</derivirana_varijabla>
  </DomainObject.Predmet.ProtustrankaFormatedWithAdress>
  <DomainObject.Predmet.ProtustrankaFormatedWithAdressOIB>
    <izvorni_sadrzaj> ŠVERKO - TEH d.o.o.  Umag, OIB 00817302136, Tribije bb, 52 470 Umag</izvorni_sadrzaj>
    <derivirana_varijabla naziv="DomainObject.Predmet.ProtustrankaFormatedWithAdressOIB_1"> ŠVERKO - TEH d.o.o.  Umag, OIB 00817302136, Tribije bb, 52 470 Umag</derivirana_varijabla>
  </DomainObject.Predmet.ProtustrankaFormatedWithAdressOIB>
  <DomainObject.Predmet.ProtustrankaWithAdress>
    <izvorni_sadrzaj>ŠVERKO - TEH d.o.o.  Umag Tribije bb, 52 470 Umag</izvorni_sadrzaj>
    <derivirana_varijabla naziv="DomainObject.Predmet.ProtustrankaWithAdress_1">ŠVERKO - TEH d.o.o.  Umag Tribije bb, 52 470 Umag</derivirana_varijabla>
  </DomainObject.Predmet.ProtustrankaWithAdress>
  <DomainObject.Predmet.ProtustrankaWithAdressOIB>
    <izvorni_sadrzaj>ŠVERKO - TEH d.o.o.  Umag, OIB 00817302136, Tribije bb, 52 470 Umag</izvorni_sadrzaj>
    <derivirana_varijabla naziv="DomainObject.Predmet.ProtustrankaWithAdressOIB_1">ŠVERKO - TEH d.o.o.  Umag, OIB 00817302136, Tribije bb, 52 470 Umag</derivirana_varijabla>
  </DomainObject.Predmet.ProtustrankaWithAdressOIB>
  <DomainObject.Predmet.ProtustrankaNazivFormated>
    <izvorni_sadrzaj>ŠVERKO - TEH d.o.o.  Umag</izvorni_sadrzaj>
    <derivirana_varijabla naziv="DomainObject.Predmet.ProtustrankaNazivFormated_1">ŠVERKO - TEH d.o.o.  Umag</derivirana_varijabla>
  </DomainObject.Predmet.ProtustrankaNazivFormated>
  <DomainObject.Predmet.ProtustrankaNazivFormatedOIB>
    <izvorni_sadrzaj>ŠVERKO - TEH d.o.o.  Umag, OIB 00817302136</izvorni_sadrzaj>
    <derivirana_varijabla naziv="DomainObject.Predmet.ProtustrankaNazivFormatedOIB_1">ŠVERKO - TEH d.o.o.  Umag, OIB 00817302136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SILVIO ŠVERKO  Zagreb</izvorni_sadrzaj>
    <derivirana_varijabla naziv="DomainObject.Predmet.StrankaFormated_1">  SILVIO ŠVERKO  Zagreb</derivirana_varijabla>
  </DomainObject.Predmet.StrankaFormated>
  <DomainObject.Predmet.StrankaFormatedOIB>
    <izvorni_sadrzaj>  SILVIO ŠVERKO  Zagreb, OIB 13215413161</izvorni_sadrzaj>
    <derivirana_varijabla naziv="DomainObject.Predmet.StrankaFormatedOIB_1">  SILVIO ŠVERKO  Zagreb, OIB 13215413161</derivirana_varijabla>
  </DomainObject.Predmet.StrankaFormatedOIB>
  <DomainObject.Predmet.StrankaFormatedWithAdress>
    <izvorni_sadrzaj> SILVIO ŠVERKO  Zagreb, Vincenta iz Kastva 4, 10 000 Zagreb</izvorni_sadrzaj>
    <derivirana_varijabla naziv="DomainObject.Predmet.StrankaFormatedWithAdress_1"> SILVIO ŠVERKO  Zagreb, Vincenta iz Kastva 4, 10 000 Zagreb</derivirana_varijabla>
  </DomainObject.Predmet.StrankaFormatedWithAdress>
  <DomainObject.Predmet.StrankaFormatedWithAdressOIB>
    <izvorni_sadrzaj> SILVIO ŠVERKO  Zagreb, OIB 13215413161, Vincenta iz Kastva 4, 10 000 Zagreb</izvorni_sadrzaj>
    <derivirana_varijabla naziv="DomainObject.Predmet.StrankaFormatedWithAdressOIB_1"> SILVIO ŠVERKO  Zagreb, OIB 13215413161, Vincenta iz Kastva 4, 10 000 Zagreb</derivirana_varijabla>
  </DomainObject.Predmet.StrankaFormatedWithAdressOIB>
  <DomainObject.Predmet.StrankaWithAdress>
    <izvorni_sadrzaj>SILVIO ŠVERKO  Zagreb Vincenta iz Kastva 4,10 000 Zagreb</izvorni_sadrzaj>
    <derivirana_varijabla naziv="DomainObject.Predmet.StrankaWithAdress_1">SILVIO ŠVERKO  Zagreb Vincenta iz Kastva 4,10 000 Zagreb</derivirana_varijabla>
  </DomainObject.Predmet.StrankaWithAdress>
  <DomainObject.Predmet.StrankaWithAdressOIB>
    <izvorni_sadrzaj>SILVIO ŠVERKO  Zagreb, OIB 13215413161, Vincenta iz Kastva 4,10 000 Zagreb</izvorni_sadrzaj>
    <derivirana_varijabla naziv="DomainObject.Predmet.StrankaWithAdressOIB_1">SILVIO ŠVERKO  Zagreb, OIB 13215413161, Vincenta iz Kastva 4,10 000 Zagreb</derivirana_varijabla>
  </DomainObject.Predmet.StrankaWithAdressOIB>
  <DomainObject.Predmet.StrankaNazivFormated>
    <izvorni_sadrzaj>SILVIO ŠVERKO  Zagreb</izvorni_sadrzaj>
    <derivirana_varijabla naziv="DomainObject.Predmet.StrankaNazivFormated_1">SILVIO ŠVERKO  Zagreb</derivirana_varijabla>
  </DomainObject.Predmet.StrankaNazivFormated>
  <DomainObject.Predmet.StrankaNazivFormatedOIB>
    <izvorni_sadrzaj>SILVIO ŠVERKO  Zagreb, OIB 13215413161</izvorni_sadrzaj>
    <derivirana_varijabla naziv="DomainObject.Predmet.StrankaNazivFormatedOIB_1">SILVIO ŠVERKO  Zagreb, OIB 13215413161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SILVIO ŠVERKO  Zagreb</item>
    </izvorni_sadrzaj>
    <derivirana_varijabla naziv="DomainObject.Predmet.StrankaListFormated_1">
      <item>SILVIO ŠVERKO  Zagreb</item>
    </derivirana_varijabla>
  </DomainObject.Predmet.StrankaListFormated>
  <DomainObject.Predmet.StrankaListFormatedOIB>
    <izvorni_sadrzaj>
      <item>SILVIO ŠVERKO  Zagreb, OIB 13215413161</item>
    </izvorni_sadrzaj>
    <derivirana_varijabla naziv="DomainObject.Predmet.StrankaListFormatedOIB_1">
      <item>SILVIO ŠVERKO  Zagreb, OIB 13215413161</item>
    </derivirana_varijabla>
  </DomainObject.Predmet.StrankaListFormatedOIB>
  <DomainObject.Predmet.StrankaListFormatedWithAdress>
    <izvorni_sadrzaj>
      <item>SILVIO ŠVERKO  Zagreb, Vincenta iz Kastva 4, 10 000 Zagreb</item>
    </izvorni_sadrzaj>
    <derivirana_varijabla naziv="DomainObject.Predmet.StrankaListFormatedWithAdress_1">
      <item>SILVIO ŠVERKO  Zagreb, Vincenta iz Kastva 4, 10 000 Zagreb</item>
    </derivirana_varijabla>
  </DomainObject.Predmet.StrankaListFormatedWithAdress>
  <DomainObject.Predmet.StrankaListFormatedWithAdressOIB>
    <izvorni_sadrzaj>
      <item>SILVIO ŠVERKO  Zagreb, OIB 13215413161, Vincenta iz Kastva 4, 10 000 Zagreb</item>
    </izvorni_sadrzaj>
    <derivirana_varijabla naziv="DomainObject.Predmet.StrankaListFormatedWithAdressOIB_1">
      <item>SILVIO ŠVERKO  Zagreb, OIB 13215413161, Vincenta iz Kastva 4, 10 000 Zagreb</item>
    </derivirana_varijabla>
  </DomainObject.Predmet.StrankaListFormatedWithAdressOIB>
  <DomainObject.Predmet.StrankaListNazivFormated>
    <izvorni_sadrzaj>
      <item>SILVIO ŠVERKO  Zagreb</item>
    </izvorni_sadrzaj>
    <derivirana_varijabla naziv="DomainObject.Predmet.StrankaListNazivFormated_1">
      <item>SILVIO ŠVERKO  Zagreb</item>
    </derivirana_varijabla>
  </DomainObject.Predmet.StrankaListNazivFormated>
  <DomainObject.Predmet.StrankaListNazivFormatedOIB>
    <izvorni_sadrzaj>
      <item>SILVIO ŠVERKO  Zagreb, OIB 13215413161</item>
    </izvorni_sadrzaj>
    <derivirana_varijabla naziv="DomainObject.Predmet.StrankaListNazivFormatedOIB_1">
      <item>SILVIO ŠVERKO  Zagreb, OIB 13215413161</item>
    </derivirana_varijabla>
  </DomainObject.Predmet.StrankaListNazivFormatedOIB>
  <DomainObject.Predmet.ProtuStrankaListFormated>
    <izvorni_sadrzaj>
      <item>ŠVERKO - TEH d.o.o.  Umag</item>
    </izvorni_sadrzaj>
    <derivirana_varijabla naziv="DomainObject.Predmet.ProtuStrankaListFormated_1">
      <item>ŠVERKO - TEH d.o.o.  Umag</item>
    </derivirana_varijabla>
  </DomainObject.Predmet.ProtuStrankaListFormated>
  <DomainObject.Predmet.ProtuStrankaListFormatedOIB>
    <izvorni_sadrzaj>
      <item>ŠVERKO - TEH d.o.o.  Umag, OIB 00817302136</item>
    </izvorni_sadrzaj>
    <derivirana_varijabla naziv="DomainObject.Predmet.ProtuStrankaListFormatedOIB_1">
      <item>ŠVERKO - TEH d.o.o.  Umag, OIB 00817302136</item>
    </derivirana_varijabla>
  </DomainObject.Predmet.ProtuStrankaListFormatedOIB>
  <DomainObject.Predmet.ProtuStrankaListFormatedWithAdress>
    <izvorni_sadrzaj>
      <item>ŠVERKO - TEH d.o.o.  Umag, Tribije bb, 52 470 Umag</item>
    </izvorni_sadrzaj>
    <derivirana_varijabla naziv="DomainObject.Predmet.ProtuStrankaListFormatedWithAdress_1">
      <item>ŠVERKO - TEH d.o.o.  Umag, Tribije bb, 52 470 Umag</item>
    </derivirana_varijabla>
  </DomainObject.Predmet.ProtuStrankaListFormatedWithAdress>
  <DomainObject.Predmet.ProtuStrankaListFormatedWithAdressOIB>
    <izvorni_sadrzaj>
      <item>ŠVERKO - TEH d.o.o.  Umag, OIB 00817302136, Tribije bb, 52 470 Umag</item>
    </izvorni_sadrzaj>
    <derivirana_varijabla naziv="DomainObject.Predmet.ProtuStrankaListFormatedWithAdressOIB_1">
      <item>ŠVERKO - TEH d.o.o.  Umag, OIB 00817302136, Tribije bb, 52 470 Umag</item>
    </derivirana_varijabla>
  </DomainObject.Predmet.ProtuStrankaListFormatedWithAdressOIB>
  <DomainObject.Predmet.ProtuStrankaListNazivFormated>
    <izvorni_sadrzaj>
      <item>ŠVERKO - TEH d.o.o.  Umag</item>
    </izvorni_sadrzaj>
    <derivirana_varijabla naziv="DomainObject.Predmet.ProtuStrankaListNazivFormated_1">
      <item>ŠVERKO - TEH d.o.o.  Umag</item>
    </derivirana_varijabla>
  </DomainObject.Predmet.ProtuStrankaListNazivFormated>
  <DomainObject.Predmet.ProtuStrankaListNazivFormatedOIB>
    <izvorni_sadrzaj>
      <item>ŠVERKO - TEH d.o.o.  Umag, OIB 00817302136</item>
    </izvorni_sadrzaj>
    <derivirana_varijabla naziv="DomainObject.Predmet.ProtuStrankaListNazivFormatedOIB_1">
      <item>ŠVERKO - TEH d.o.o.  Umag, OIB 00817302136</item>
    </derivirana_varijabla>
  </DomainObject.Predmet.ProtuStrankaListNazivFormatedOIB>
  <DomainObject.Predmet.OstaliListFormated>
    <izvorni_sadrzaj>
      <item>Ivan Milanović</item>
      <item>sudski registar</item>
      <item>oglasna ploča</item>
      <item>Narodne novine d.d.</item>
      <item>računovodstvo</item>
    </izvorni_sadrzaj>
    <derivirana_varijabla naziv="DomainObject.Predmet.OstaliListFormated_1">
      <item>Ivan Milanović</item>
      <item>sudski registar</item>
      <item>oglasna ploča</item>
      <item>Narodne novine d.d.</item>
      <item>računovodstvo</item>
    </derivirana_varijabla>
  </DomainObject.Predmet.OstaliListFormated>
  <DomainObject.Predmet.OstaliListFormatedOIB>
    <izvorni_sadrzaj>
      <item>Ivan Milanović</item>
      <item>sudski registar</item>
      <item>oglasna ploča</item>
      <item>Narodne novine d.d.</item>
      <item>računovodstvo</item>
    </izvorni_sadrzaj>
    <derivirana_varijabla naziv="DomainObject.Predmet.OstaliListFormatedOIB_1">
      <item>Ivan Milanović</item>
      <item>sudski registar</item>
      <item>oglasna ploča</item>
      <item>Narodne novine d.d.</item>
      <item>računovodstvo</item>
    </derivirana_varijabla>
  </DomainObject.Predmet.OstaliListFormatedOIB>
  <DomainObject.Predmet.OstaliListFormatedWithAdress>
    <izvorni_sadrzaj>
      <item>Ivan Milanović, 8. ožujka 6, 52 470 Umag</item>
      <item>sudski registar</item>
      <item>oglasna ploča</item>
      <item>Narodne novine d.d., SR Njemačke 6, 10 020 Zagreb</item>
      <item>računovodstvo</item>
    </izvorni_sadrzaj>
    <derivirana_varijabla naziv="DomainObject.Predmet.OstaliListFormatedWithAdress_1">
      <item>Ivan Milanović, 8. ožujka 6, 52 470 Umag</item>
      <item>sudski registar</item>
      <item>oglasna ploča</item>
      <item>Narodne novine d.d., SR Njemačke 6, 10 020 Zagreb</item>
      <item>računovodstvo</item>
    </derivirana_varijabla>
  </DomainObject.Predmet.OstaliListFormatedWithAdress>
  <DomainObject.Predmet.OstaliListFormatedWithAdressOIB>
    <izvorni_sadrzaj>
      <item>Ivan Milanović, 8. ožujka 6, 52 470 Umag</item>
      <item>sudski registar</item>
      <item>oglasna ploča</item>
      <item>Narodne novine d.d., SR Njemačke 6, 10 020 Zagreb</item>
      <item>računovodstvo</item>
    </izvorni_sadrzaj>
    <derivirana_varijabla naziv="DomainObject.Predmet.OstaliListFormatedWithAdressOIB_1">
      <item>Ivan Milanović, 8. ožujka 6, 52 470 Umag</item>
      <item>sudski registar</item>
      <item>oglasna ploča</item>
      <item>Narodne novine d.d., SR Njemačke 6, 10 020 Zagreb</item>
      <item>računovodstvo</item>
    </derivirana_varijabla>
  </DomainObject.Predmet.OstaliListFormatedWithAdressOIB>
  <DomainObject.Predmet.OstaliListNazivFormated>
    <izvorni_sadrzaj>
      <item>Ivan Milanović</item>
      <item>sudski registar</item>
      <item>oglasna ploča</item>
      <item>Narodne novine d.d.</item>
      <item>računovodstvo</item>
    </izvorni_sadrzaj>
    <derivirana_varijabla naziv="DomainObject.Predmet.OstaliListNazivFormated_1">
      <item>Ivan Milanović</item>
      <item>sudski registar</item>
      <item>oglasna ploča</item>
      <item>Narodne novine d.d.</item>
      <item>računovodstvo</item>
    </derivirana_varijabla>
  </DomainObject.Predmet.OstaliListNazivFormated>
  <DomainObject.Predmet.OstaliListNazivFormatedOIB>
    <izvorni_sadrzaj>
      <item>Ivan Milanović</item>
      <item>sudski registar</item>
      <item>oglasna ploča</item>
      <item>Narodne novine d.d.</item>
      <item>računovodstvo</item>
    </izvorni_sadrzaj>
    <derivirana_varijabla naziv="DomainObject.Predmet.OstaliListNazivFormatedOIB_1">
      <item>Ivan Milanović</item>
      <item>sudski registar</item>
      <item>oglasna ploča</item>
      <item>Narodne novine d.d.</item>
      <item>računovodstvo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SILVIO ŠVERKO  Zagreb</izvorni_sadrzaj>
    <derivirana_varijabla naziv="DomainObject.Predmet.StrankaIDrugi_1">SILVIO ŠVERKO  Zagreb</derivirana_varijabla>
  </DomainObject.Predmet.StrankaIDrugi>
  <DomainObject.Predmet.ProtustrankaIDrugi>
    <izvorni_sadrzaj>ŠVERKO - TEH d.o.o.  Umag</izvorni_sadrzaj>
    <derivirana_varijabla naziv="DomainObject.Predmet.ProtustrankaIDrugi_1">ŠVERKO - TEH d.o.o.  Umag</derivirana_varijabla>
  </DomainObject.Predmet.ProtustrankaIDrugi>
  <DomainObject.Predmet.StrankaIDrugiAdressOIB>
    <izvorni_sadrzaj>SILVIO ŠVERKO  Zagreb, OIB 13215413161, Vincenta iz Kastva 4, 10 000 Zagreb</izvorni_sadrzaj>
    <derivirana_varijabla naziv="DomainObject.Predmet.StrankaIDrugiAdressOIB_1">SILVIO ŠVERKO  Zagreb, OIB 13215413161, Vincenta iz Kastva 4, 10 000 Zagreb</derivirana_varijabla>
  </DomainObject.Predmet.StrankaIDrugiAdressOIB>
  <DomainObject.Predmet.ProtustrankaIDrugiAdressOIB>
    <izvorni_sadrzaj>ŠVERKO - TEH d.o.o.  Umag, OIB 00817302136, Tribije bb, 52 470 Umag</izvorni_sadrzaj>
    <derivirana_varijabla naziv="DomainObject.Predmet.ProtustrankaIDrugiAdressOIB_1">ŠVERKO - TEH d.o.o.  Umag, OIB 00817302136, Tribije bb, 52 470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Milanović</item>
      <item>SILVIO ŠVERKO  Zagreb</item>
      <item>ŠVERKO - TEH d.o.o.  Umag</item>
      <item>sudski registar</item>
      <item>oglasna ploča</item>
      <item>Narodne novine d.d.</item>
      <item>računovodstvo</item>
    </izvorni_sadrzaj>
    <derivirana_varijabla naziv="DomainObject.Predmet.SudioniciListNaziv_1">
      <item>Ivan Milanović</item>
      <item>SILVIO ŠVERKO  Zagreb</item>
      <item>ŠVERKO - TEH d.o.o.  Umag</item>
      <item>sudski registar</item>
      <item>oglasna ploča</item>
      <item>Narodne novine d.d.</item>
      <item>računovodstvo</item>
    </derivirana_varijabla>
  </DomainObject.Predmet.SudioniciListNaziv>
  <DomainObject.Predmet.SudioniciListAdressOIB>
    <izvorni_sadrzaj>
      <item>Ivan Milanović, 8. ožujka 6,52 470 Umag</item>
      <item>SILVIO ŠVERKO  Zagreb, OIB 13215413161, Vincenta iz Kastva 4,10 000 Zagreb</item>
      <item>ŠVERKO - TEH d.o.o.  Umag, OIB 00817302136, Tribije bb,52 470 Umag</item>
      <item>sudski registar</item>
      <item>oglasna ploča</item>
      <item>Narodne novine d.d., SR Njemačke 6,10 020 Zagreb</item>
      <item>računovodstvo</item>
    </izvorni_sadrzaj>
    <derivirana_varijabla naziv="DomainObject.Predmet.SudioniciListAdressOIB_1">
      <item>Ivan Milanović, 8. ožujka 6,52 470 Umag</item>
      <item>SILVIO ŠVERKO  Zagreb, OIB 13215413161, Vincenta iz Kastva 4,10 000 Zagreb</item>
      <item>ŠVERKO - TEH d.o.o.  Umag, OIB 00817302136, Tribije bb,52 470 Umag</item>
      <item>sudski registar</item>
      <item>oglasna ploča</item>
      <item>Narodne novine d.d., SR Njemačke 6,10 020 Zagreb</item>
      <item>računovodstvo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13215413161</item>
      <item>, OIB 00817302136</item>
      <item>, OIB null</item>
      <item>, OIB null</item>
      <item>, OIB null</item>
      <item>, OIB null</item>
    </izvorni_sadrzaj>
    <derivirana_varijabla naziv="DomainObject.Predmet.SudioniciListNazivOIB_1">
      <item>, OIB null</item>
      <item>, OIB 13215413161</item>
      <item>, OIB 00817302136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CDAEA8-5F8A-42E0-B88D-50B9CA2EA949}">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278</properties:Words>
  <properties:Characters>1308</properties:Characters>
  <properties:Lines>59</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2015-12-29T10:09:00Z</dcterms:created>
  <dc:creator>vjelenovic</dc:creator>
  <cp:lastModifiedBy>Danijela Fumić</cp:lastModifiedBy>
  <cp:lastPrinted>2015-12-29T10:09:00Z</cp:lastPrinted>
  <dcterms:modified xmlns:xsi="http://www.w3.org/2001/XMLSchema-instance" xsi:type="dcterms:W3CDTF">2015-12-29T10:11:00Z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