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75f7" w14:paraId="4fb75f7" w:rsidRDefault="00A20607" w:rsidP="00A20607" w:rsidR="00A206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07" w:rsidP="00A20607" w:rsidR="00A20607" w:rsidRPr="000D1686">
      <w:r w:rsidRPr="000D1686">
        <w:t xml:space="preserve">    REPUBLIKA HRVATSKA  </w:t>
      </w:r>
    </w:p>
    <w:p w:rsidRDefault="00A20607" w:rsidP="00A20607" w:rsidR="00A20607" w:rsidRPr="000D1686">
      <w:r w:rsidRPr="000D1686">
        <w:t>TRGOVAČKI SUD U ZAGREBU</w:t>
      </w:r>
    </w:p>
    <w:p w:rsidRDefault="00A20607" w:rsidP="00A20607" w:rsidR="00A20607" w:rsidRPr="000D1686">
      <w:r w:rsidRPr="000D1686">
        <w:t xml:space="preserve">          Zagreb, Amruševa 2</w:t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  <w:t>72. St-</w:t>
      </w:r>
      <w:r>
        <w:t>4097/2016</w:t>
      </w:r>
      <w:r w:rsidR="00EE75AD">
        <w:t>-209</w:t>
      </w:r>
    </w:p>
    <w:p w:rsidRDefault="00A20607" w:rsidP="00A20607" w:rsidR="00A20607" w:rsidRPr="000D1686">
      <w:pPr>
        <w:jc w:val="center"/>
      </w:pPr>
      <w:r w:rsidRPr="000D1686">
        <w:t>REPUBLIKA HRVATSKA</w:t>
      </w:r>
    </w:p>
    <w:p w:rsidRDefault="00A20607" w:rsidP="00A20607" w:rsidR="00A20607">
      <w:pPr>
        <w:ind w:left="3540"/>
      </w:pPr>
      <w:r w:rsidRPr="00575691">
        <w:t xml:space="preserve">Z A K LJ U Č A K </w:t>
      </w:r>
    </w:p>
    <w:p w:rsidRDefault="00A20607" w:rsidP="00A20607" w:rsidR="00A20607" w:rsidRPr="00575691">
      <w:pPr>
        <w:ind w:left="3540"/>
      </w:pPr>
    </w:p>
    <w:p w:rsidRDefault="00A20607" w:rsidP="00A20607" w:rsidR="00A20607">
      <w:pPr>
        <w:jc w:val="both"/>
      </w:pPr>
      <w:r w:rsidRPr="003A5C4D">
        <w:t>Trgovački sud u Zagrebu, po sucu Nikoli Ribariću, u stečajnom postupku nad stečajnim dužnikom NOVABELA 1995. d.o.o. – u stečaju, Zagreb, Vranovinski odv</w:t>
      </w:r>
      <w:r>
        <w:t>ojak I, OIB: 15286025904, dana 2</w:t>
      </w:r>
      <w:r w:rsidRPr="003A5C4D">
        <w:t>.</w:t>
      </w:r>
      <w:r>
        <w:t xml:space="preserve"> veljače</w:t>
      </w:r>
      <w:r w:rsidRPr="003A5C4D">
        <w:t xml:space="preserve"> 201</w:t>
      </w:r>
      <w:r>
        <w:t>8</w:t>
      </w:r>
      <w:r w:rsidRPr="003A5C4D">
        <w:t>. godine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A2060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A20607">
        <w:t>8</w:t>
      </w:r>
      <w:r w:rsidRPr="00507C77">
        <w:t xml:space="preserve"> dana </w:t>
      </w:r>
      <w:r w:rsidR="00507C77" w:rsidRPr="00507C77">
        <w:t xml:space="preserve">od dana dostave zaključka </w:t>
      </w:r>
      <w:r w:rsidR="00A20607">
        <w:t xml:space="preserve">očitovati se o navodima vjerovnika </w:t>
      </w:r>
      <w:r w:rsidR="00A20607" w:rsidRPr="00720D2E">
        <w:t>Hrvoje Šimić, Zagreb, Bleiweisova 27, Maja Šimić, Zagreb, Fratščica 60, Novabela Grupa d.o.o.</w:t>
      </w:r>
      <w:r w:rsidR="00A20607">
        <w:t>,</w:t>
      </w:r>
      <w:r w:rsidR="00A20607" w:rsidRPr="00720D2E">
        <w:t xml:space="preserve"> Zagreb, Augusta Šenoe 3, Aris 2000 d.o.o., Zagreb, Fraterščica 60, Dragutin Šimić iz Zagreba, Augusta Šenoe 3 i Slobodana Šimića iz Zagreba, Augusta Šenoe 3,</w:t>
      </w:r>
      <w:r w:rsidR="00A20607">
        <w:t xml:space="preserve"> iz podneska od 2. veljače 2018. godine</w:t>
      </w:r>
    </w:p>
    <w:p w:rsidRDefault="00A20607" w:rsidP="00507C77" w:rsidR="00A20607">
      <w:pPr>
        <w:jc w:val="both"/>
      </w:pPr>
    </w:p>
    <w:p w:rsidRDefault="00A20607" w:rsidP="00507C77" w:rsidR="00A2060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A20607">
        <w:t>2</w:t>
      </w:r>
      <w:r w:rsidR="009A6899" w:rsidRPr="00507C77">
        <w:t>.</w:t>
      </w:r>
      <w:r w:rsidR="00A20607">
        <w:t xml:space="preserve"> veljače</w:t>
      </w:r>
      <w:r w:rsidRPr="00507C77">
        <w:t xml:space="preserve"> 20</w:t>
      </w:r>
      <w:r w:rsidR="00084318" w:rsidRPr="00507C77">
        <w:t>1</w:t>
      </w:r>
      <w:r w:rsidR="00A20607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EE75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EE75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E75AD" w:rsidP="00E91121" w:rsidR="00EE75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E75AD" w:rsidP="00E91121" w:rsidR="00EE75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E75AD" w:rsidP="00E91121" w:rsidR="00EE75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E75AD" w:rsidP="00E91121" w:rsidR="00EE75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549E" w:rsidP="00EE75AD" w:rsidR="007C54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3D1917" w:rsidP="00507C77" w:rsidR="003D1917">
      <w:pPr>
        <w:jc w:val="both"/>
      </w:pPr>
    </w:p>
    <w:p w:rsidRDefault="007C549E" w:rsidP="00507C77" w:rsidR="007C549E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p w:rsidRDefault="00EE75AD" w:rsidP="00507C77" w:rsidR="00EE75AD">
      <w:pPr>
        <w:jc w:val="both"/>
      </w:pPr>
    </w:p>
    <w:sectPr w:rsidSect="00D95DAD" w:rsidR="00EE75AD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607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12D"/>
    <w:rsid w:val="00D94E5A"/>
    <w:rsid w:val="00D95239"/>
    <w:rsid w:val="00D95300"/>
    <w:rsid w:val="00D95DAD"/>
    <w:rsid w:val="00DA598F"/>
    <w:rsid w:val="00DA7045"/>
    <w:rsid w:val="00DA7924"/>
    <w:rsid w:val="00DB10EB"/>
    <w:rsid w:val="00DB204D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5AD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4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4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805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2018-02-02T13:51:00Z</dcterms:created>
  <dc:creator>kraljicn</dc:creator>
  <cp:lastModifiedBy>Jadranka Zelić</cp:lastModifiedBy>
  <cp:lastPrinted>2018-02-02T13:51:00Z</cp:lastPrinted>
  <dcterms:modified xmlns:xsi="http://www.w3.org/2001/XMLSchema-instance" xsi:type="dcterms:W3CDTF">2018-02-02T13:53:00Z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