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ed6a" w14:paraId="c3ced6a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9E1A8D" w:rsidR="00EF04AA" w:rsidRPr="009E1A8D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</w:t>
      </w:r>
      <w:r w:rsidR="009E1A8D">
        <w:rPr>
          <w:rFonts w:cs="Times New Roman"/>
        </w:rPr>
        <w:t>Agencije za osiguranje radničkih potraživanja u slučaju stečaja poslodavca, Zagreb, Frankopanska 11, OIB: 04323472109</w:t>
      </w:r>
      <w:r w:rsidR="007410CE">
        <w:rPr>
          <w:rFonts w:cs="Times New Roman"/>
        </w:rPr>
        <w:t xml:space="preserve">, </w:t>
      </w:r>
      <w:r w:rsidR="00EF04AA" w:rsidRPr="00BA0147">
        <w:rPr>
          <w:rFonts w:cs="Times New Roman"/>
        </w:rPr>
        <w:t>za otvaranje stečajnog postupka nad dužnikom</w:t>
      </w:r>
      <w:r w:rsidR="001170B6">
        <w:t xml:space="preserve"> </w:t>
      </w:r>
      <w:r w:rsidR="009E1A8D">
        <w:t xml:space="preserve">MSM-TRGOTEKS d.o.o., Čakovec, Zagrebačka 85, OIB: 65707448958, </w:t>
      </w:r>
      <w:r w:rsidR="009E1A8D">
        <w:rPr>
          <w:rFonts w:cs="Times New Roman"/>
        </w:rPr>
        <w:t>3. svibnja</w:t>
      </w:r>
      <w:r w:rsidR="00F05CCA">
        <w:t xml:space="preserve">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9E1A8D">
        <w:rPr>
          <w:rFonts w:cs="Times New Roman"/>
        </w:rPr>
        <w:t xml:space="preserve"> </w:t>
      </w:r>
      <w:r w:rsidR="009E1A8D">
        <w:t>MSM-TRGOTEKS d.o.o., Čakovec, Zagrebačka 85, OIB: 65707448958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9E1A8D">
        <w:t>51/17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05CCA">
        <w:rPr>
          <w:rFonts w:cs="Times New Roman"/>
        </w:rPr>
        <w:t xml:space="preserve">3. </w:t>
      </w:r>
      <w:r w:rsidR="009E1A8D">
        <w:rPr>
          <w:rFonts w:cs="Times New Roman"/>
        </w:rPr>
        <w:t xml:space="preserve">svibnja </w:t>
      </w:r>
      <w:r w:rsidR="00F83C1C">
        <w:rPr>
          <w:rFonts w:cs="Times New Roman"/>
        </w:rPr>
        <w:t>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F4D" w:rsidP="00BA0147" w:rsidR="00806F4D">
      <w:r>
        <w:separator/>
      </w:r>
    </w:p>
  </w:endnote>
  <w:endnote w:id="0" w:type="continuationSeparator">
    <w:p w:rsidRDefault="00806F4D" w:rsidP="00BA0147" w:rsidR="00806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F4D" w:rsidP="00BA0147" w:rsidR="00806F4D">
      <w:r>
        <w:separator/>
      </w:r>
    </w:p>
  </w:footnote>
  <w:footnote w:id="0" w:type="continuationSeparator">
    <w:p w:rsidRDefault="00806F4D" w:rsidP="00BA0147" w:rsidR="00806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9E1A8D">
      <w:t>51/17-9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0B6"/>
    <w:rsid w:val="001611DE"/>
    <w:rsid w:val="001B5CA0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7F44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06F4D"/>
    <w:rsid w:val="008B385D"/>
    <w:rsid w:val="008B5950"/>
    <w:rsid w:val="0092371F"/>
    <w:rsid w:val="0092650E"/>
    <w:rsid w:val="00926C33"/>
    <w:rsid w:val="00953C7E"/>
    <w:rsid w:val="009668AE"/>
    <w:rsid w:val="00970E9C"/>
    <w:rsid w:val="009C0AFE"/>
    <w:rsid w:val="009E1A8D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DF6F31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5CCA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26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26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St-51/2017</izvorni_sadrzaj>
    <derivirana_varijabla naziv="DomainObject.Predmet.OznakaBroj_1">St-51/2017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MSM-TRGOTEKS društvo s ograničenom odgovornošću za proizvodnju, trgovinu i usluge</izvorni_sadrzaj>
    <derivirana_varijabla naziv="DomainObject.Predmet.ProtustrankaFormated_1">  MSM-TRGOTEKS društvo s ograničenom odgovornošću za proizvodnju, trgovinu i usluge</derivirana_varijabla>
  </DomainObject.Predmet.ProtustrankaFormated>
  <DomainObject.Predmet.ProtustrankaFormatedOIB>
    <izvorni_sadrzaj>  MSM-TRGOTEKS društvo s ograničenom odgovornošću za proizvodnju, trgovinu i usluge, OIB 65707448958</izvorni_sadrzaj>
    <derivirana_varijabla naziv="DomainObject.Predmet.ProtustrankaFormatedOIB_1">  MSM-TRGOTEKS društvo s ograničenom odgovornošću za proizvodnju, trgovinu i usluge, OIB 65707448958</derivirana_varijabla>
  </DomainObject.Predmet.ProtustrankaFormatedOIB>
  <DomainObject.Predmet.ProtustrankaFormatedWithAdress>
    <izvorni_sadrzaj> MSM-TRGOTEKS društvo s ograničenom odgovornošću za proizvodnju, trgovinu i usluge, Zagrebačka 85, 40000 Čakovec</izvorni_sadrzaj>
    <derivirana_varijabla naziv="DomainObject.Predmet.ProtustrankaFormatedWithAdress_1"> MSM-TRGOTEKS društvo s ograničenom odgovornošću za proizvodnju, trgovinu i usluge, Zagrebačka 85, 40000 Čakovec</derivirana_varijabla>
  </DomainObject.Predmet.ProtustrankaFormatedWithAdress>
  <DomainObject.Predmet.ProtustrankaFormatedWithAdressOIB>
    <izvorni_sadrzaj> MSM-TRGOTEKS društvo s ograničenom odgovornošću za proizvodnju, trgovinu i usluge, OIB 65707448958, Zagrebačka 85, 40000 Čakovec</izvorni_sadrzaj>
    <derivirana_varijabla naziv="DomainObject.Predmet.ProtustrankaFormatedWithAdressOIB_1"> MSM-TRGOTEKS društvo s ograničenom odgovornošću za proizvodnju, trgovinu i usluge, OIB 65707448958, Zagrebačka 85, 40000 Čakovec</derivirana_varijabla>
  </DomainObject.Predmet.ProtustrankaFormatedWithAdressOIB>
  <DomainObject.Predmet.ProtustrankaWithAdress>
    <izvorni_sadrzaj>MSM-TRGOTEKS društvo s ograničenom odgovornošću za proizvodnju, trgovinu i usluge Zagrebačka 85, 40000 Čakovec</izvorni_sadrzaj>
    <derivirana_varijabla naziv="DomainObject.Predmet.ProtustrankaWithAdress_1">MSM-TRGOTEKS društvo s ograničenom odgovornošću za proizvodnju, trgovinu i usluge Zagrebačka 85, 40000 Čakovec</derivirana_varijabla>
  </DomainObject.Predmet.ProtustrankaWithAdress>
  <DomainObject.Predmet.ProtustrankaWithAdressOIB>
    <izvorni_sadrzaj>MSM-TRGOTEKS društvo s ograničenom odgovornošću za proizvodnju, trgovinu i usluge, OIB 65707448958, Zagrebačka 85, 40000 Čakovec</izvorni_sadrzaj>
    <derivirana_varijabla naziv="DomainObject.Predmet.ProtustrankaWithAdressOIB_1">MSM-TRGOTEKS društvo s ograničenom odgovornošću za proizvodnju, trgovinu i usluge, OIB 65707448958, Zagrebačka 85, 40000 Čakovec</derivirana_varijabla>
  </DomainObject.Predmet.ProtustrankaWithAdressOIB>
  <DomainObject.Predmet.ProtustrankaNazivFormated>
    <izvorni_sadrzaj>MSM-TRGOTEKS društvo s ograničenom odgovornošću za proizvodnju, trgovinu i usluge</izvorni_sadrzaj>
    <derivirana_varijabla naziv="DomainObject.Predmet.ProtustrankaNazivFormated_1">MSM-TRGOTEKS društvo s ograničenom odgovornošću za proizvodnju, trgovinu i usluge</derivirana_varijabla>
  </DomainObject.Predmet.ProtustrankaNazivFormated>
  <DomainObject.Predmet.ProtustrankaNazivFormatedOIB>
    <izvorni_sadrzaj>MSM-TRGOTEKS društvo s ograničenom odgovornošću za proizvodnju, trgovinu i usluge, OIB 65707448958</izvorni_sadrzaj>
    <derivirana_varijabla naziv="DomainObject.Predmet.ProtustrankaNazivFormatedOIB_1">MSM-TRGOTEKS društvo s ograničenom odgovornošću za proizvodnju, trgovinu i usluge, OIB 65707448958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potraživanja u slučaju stečaja poslodavca</izvorni_sadrzaj>
    <derivirana_varijabla naziv="DomainObject.Predmet.StrankaFormated_1">  Financijska agencija; Agencija za osiguranje radničkih potraživanja u slučaju stečaja poslodavca</derivirana_varijabla>
  </DomainObject.Predmet.StrankaFormated>
  <DomainObject.Predmet.StrankaFormatedOIB>
    <izvorni_sadrzaj>  Financijska agencija, OIB 85821130368; Agencija za osiguranje radničkih potraživanja u slučaju stečaja poslodavca, OIB 04323472109</izvorni_sadrzaj>
    <derivirana_varijabla naziv="DomainObject.Predmet.StrankaFormatedOIB_1">  Financijska agencija, OIB 85821130368; Agencija za osiguranje radničkih potraživanja u slučaju stečaja poslodavca, OIB 04323472109</derivirana_varijabla>
  </DomainObject.Predmet.StrankaFormatedOIB>
  <DomainObject.Predmet.StrankaFormatedWithAdress>
    <izvorni_sadrzaj> Financijska agencija, Ulica grada Vukovara 70, 10000 Zagreb; Agencija za osiguranje radničkih potraživanja u slučaju stečaja poslodavca, Frankopanska 11, 10000 Zagreb</izvorni_sadrzaj>
    <derivirana_varijabla naziv="DomainObject.Predmet.StrankaFormatedWithAdress_1"> Financijska agencija, Ulica grada Vukovara 70,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Financijska agencija, OIB 85821130368, Ulica grada Vukovara 70, 10000 Zagreb; Agencija za osiguranje radničkih potraživanja u slučaju stečaja poslodavca, OIB 04323472109, Frankopanska 11, 10000 Zagreb</izvorni_sadrzaj>
    <derivirana_varijabla naziv="DomainObject.Predmet.StrankaFormatedWithAdressOIB_1"> Financijska agencija, OIB 85821130368, Ulica grada Vukovara 70,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Financijska agencija Ulica grada Vukovara 70,10000 Zagreb,Agencija za osiguranje radničkih potraživanja u slučaju stečaja poslodavca Frankopanska 11,10000 Zagreb</izvorni_sadrzaj>
    <derivirana_varijabla naziv="DomainObject.Predmet.StrankaWithAdress_1">Financijska agencija Ulica grada Vukovara 70,10000 Zagreb,Agencija za osiguranje radničkih potraživanja u slučaju stečaja poslodavca Frankopanska 11,10000 Zagreb</derivirana_varijabla>
  </DomainObject.Predmet.StrankaWithAdress>
  <DomainObject.Predmet.StrankaWithAdressOIB>
    <izvorni_sadrzaj>Financijska agencija, OIB 85821130368, Ulica grada Vukovara 70,10000 Zagreb,Agencija za osiguranje radničkih potraživanja u slučaju stečaja poslodavca, OIB 04323472109, Frankopanska 11,10000 Zagreb</izvorni_sadrzaj>
    <derivirana_varijabla naziv="DomainObject.Predmet.StrankaWithAdressOIB_1">Financijska agencija, OIB 85821130368, Ulica grada Vukovara 70,10000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Financijska agencija,Agencija za osiguranje radničkih potraživanja u slučaju stečaja poslodavca</izvorni_sadrzaj>
    <derivirana_varijabla naziv="DomainObject.Predmet.StrankaNazivFormated_1">Financijska agencija,Agencija za osiguranje radničkih potraživanja u slučaju stečaja poslodavca</derivirana_varijabla>
  </DomainObject.Predmet.StrankaNazivFormated>
  <DomainObject.Predmet.StrankaNazivFormatedOIB>
    <izvorni_sadrzaj>Financijska agencija, OIB 85821130368,Agencija za osiguranje radničkih potraživanja u slučaju stečaja poslodavca, OIB 04323472109</izvorni_sadrzaj>
    <derivirana_varijabla naziv="DomainObject.Predmet.StrankaNazivFormatedOIB_1">Financijska agencija, OIB 85821130368,Agencija za osiguranje radničkih potraživanja u slučaju stečaja poslodavca, OIB 04323472109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1379573.97</izvorni_sadrzaj>
    <derivirana_varijabla naziv="DomainObject.Predmet.TrenutnaVrijednost_1">1379573.97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Agencija za osiguranje radničkih potraživanja u slučaju stečaja poslodavca</item>
    </izvorni_sadrzaj>
    <derivirana_varijabla naziv="DomainObject.Predmet.StrankaListFormated_1">
      <item>Financijska agencija</item>
      <item>Agencija za osiguranje radničkih potraživanja u slučaju stečaja poslodavca</item>
    </derivirana_varijabla>
  </DomainObject.Predmet.StrankaListFormated>
  <DomainObject.Predmet.StrankaList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FormatedOIB_1">
      <item>Financijska agencija,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Financijska agencija, Ulica grada Vukovara 70, 10000 Zagreb</item>
      <item>Agencija za osiguranje radničkih potraživanja u slučaju stečaja poslodavca, Frankopanska 11, 10000 Zagreb</item>
    </izvorni_sadrzaj>
    <derivirana_varijabla naziv="DomainObject.Predmet.StrankaListFormatedWithAdress_1">
      <item>Financijska agencija, Ulica grada Vukovara 70,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Financijska agencija, OIB 85821130368, Ulica grada Vukovara 70,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Financijska agencija</item>
      <item>Agencija za osiguranje radničkih potraživanja u slučaju stečaja poslodavca</item>
    </izvorni_sadrzaj>
    <derivirana_varijabla naziv="DomainObject.Predmet.StrankaListNazivFormated_1">
      <item>Financijska agencija</item>
      <item>Agencija za osiguranje radničkih potraživanja u slučaju stečaja poslodavca</item>
    </derivirana_varijabla>
  </DomainObject.Predmet.StrankaListNazivFormated>
  <DomainObject.Predmet.StrankaListNazivFormatedOIB>
    <izvorni_sadrzaj>
      <item>Financijska agencija, OIB 85821130368</item>
      <item>Agencija za osiguranje radničkih potraživanja u slučaju stečaja poslodavca, OIB 04323472109</item>
    </izvorni_sadrzaj>
    <derivirana_varijabla naziv="DomainObject.Predmet.StrankaListNazivFormatedOIB_1">
      <item>Financijska agencija,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MSM-TRGOTEKS društvo s ograničenom odgovornošću za proizvodnju, trgovinu i usluge</item>
    </izvorni_sadrzaj>
    <derivirana_varijabla naziv="DomainObject.Predmet.ProtuStrankaListFormated_1">
      <item>MSM-TRGOTEKS društvo s ograničenom odgovornošću za proizvodnju, trgovinu i usluge</item>
    </derivirana_varijabla>
  </DomainObject.Predmet.ProtuStrankaListFormated>
  <DomainObject.Predmet.ProtuStrankaListFormatedOIB>
    <izvorni_sadrzaj>
      <item>MSM-TRGOTEKS društvo s ograničenom odgovornošću za proizvodnju, trgovinu i usluge, OIB 65707448958</item>
    </izvorni_sadrzaj>
    <derivirana_varijabla naziv="DomainObject.Predmet.ProtuStrankaListFormatedOIB_1">
      <item>MSM-TRGOTEKS društvo s ograničenom odgovornošću za proizvodnju, trgovinu i usluge, OIB 65707448958</item>
    </derivirana_varijabla>
  </DomainObject.Predmet.ProtuStrankaListFormatedOIB>
  <DomainObject.Predmet.ProtuStrankaListFormatedWithAdress>
    <izvorni_sadrzaj>
      <item>MSM-TRGOTEKS društvo s ograničenom odgovornošću za proizvodnju, trgovinu i usluge, Zagrebačka 85, 40000 Čakovec</item>
    </izvorni_sadrzaj>
    <derivirana_varijabla naziv="DomainObject.Predmet.ProtuStrankaListFormatedWithAdress_1">
      <item>MSM-TRGOTEKS društvo s ograničenom odgovornošću za proizvodnju, trgovinu i usluge, Zagrebačka 85, 40000 Čakovec</item>
    </derivirana_varijabla>
  </DomainObject.Predmet.ProtuStrankaListFormatedWithAdress>
  <DomainObject.Predmet.ProtuStrankaListFormatedWithAdressOIB>
    <izvorni_sadrzaj>
      <item>MSM-TRGOTEKS društvo s ograničenom odgovornošću za proizvodnju, trgovinu i usluge, OIB 65707448958, Zagrebačka 85, 40000 Čakovec</item>
    </izvorni_sadrzaj>
    <derivirana_varijabla naziv="DomainObject.Predmet.ProtuStrankaListFormatedWithAdressOIB_1">
      <item>MSM-TRGOTEKS društvo s ograničenom odgovornošću za proizvodnju, trgovinu i usluge, OIB 65707448958, Zagrebačka 85, 40000 Čakovec</item>
    </derivirana_varijabla>
  </DomainObject.Predmet.ProtuStrankaListFormatedWithAdressOIB>
  <DomainObject.Predmet.ProtuStrankaListNazivFormated>
    <izvorni_sadrzaj>
      <item>MSM-TRGOTEKS društvo s ograničenom odgovornošću za proizvodnju, trgovinu i usluge</item>
    </izvorni_sadrzaj>
    <derivirana_varijabla naziv="DomainObject.Predmet.ProtuStrankaListNazivFormated_1">
      <item>MSM-TRGOTEKS društvo s ograničenom odgovornošću za proizvodnju, trgovinu i usluge</item>
    </derivirana_varijabla>
  </DomainObject.Predmet.ProtuStrankaListNazivFormated>
  <DomainObject.Predmet.ProtuStrankaListNazivFormatedOIB>
    <izvorni_sadrzaj>
      <item>MSM-TRGOTEKS društvo s ograničenom odgovornošću za proizvodnju, trgovinu i usluge, OIB 65707448958</item>
    </izvorni_sadrzaj>
    <derivirana_varijabla naziv="DomainObject.Predmet.ProtuStrankaListNazivFormatedOIB_1">
      <item>MSM-TRGOTEKS društvo s ograničenom odgovornošću za proizvodnju, trgovinu i usluge, OIB 65707448958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Mario Vincek</item>
    </izvorni_sadrzaj>
    <derivirana_varijabla naziv="DomainObject.Predmet.OstaliListFormated_1">
      <item>Sudski registar</item>
      <item>e-oglasna ploča</item>
      <item>Županijsko državno odvjetništvo u Varaždinu</item>
      <item>Mario Vincek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Mario Vincek, OIB 87325308216</item>
    </izvorni_sadrzaj>
    <derivirana_varijabla naziv="DomainObject.Predmet.OstaliListFormatedOIB_1">
      <item>Sudski registar</item>
      <item>e-oglasna ploča</item>
      <item>Županijsko državno odvjetništvo u Varaždinu</item>
      <item>Mario Vincek, OIB 87325308216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Mario Vincek, Zagrebačka Ulica 85, 40000 Čakovec</item>
    </izvorni_sadrzaj>
    <derivirana_varijabla naziv="DomainObject.Predmet.OstaliListFormatedWithAdress_1">
      <item>Sudski registar</item>
      <item>e-oglasna ploča</item>
      <item>Županijsko državno odvjetništvo u Varaždinu</item>
      <item>Mario Vincek, Zagrebačka Ulica 85, 40000 Čakovec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Mario Vincek, OIB 87325308216, Zagrebačka Ulica 85, 40000 Čakovec</item>
    </izvorni_sadrzaj>
    <derivirana_varijabla naziv="DomainObject.Predmet.OstaliListFormatedWithAdressOIB_1">
      <item>Sudski registar</item>
      <item>e-oglasna ploča</item>
      <item>Županijsko državno odvjetništvo u Varaždinu</item>
      <item>Mario Vincek, OIB 87325308216, Zagrebačka Ulica 85, 40000 Čakovec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Mario Vincek</item>
    </izvorni_sadrzaj>
    <derivirana_varijabla naziv="DomainObject.Predmet.OstaliListNazivFormated_1">
      <item>Sudski registar</item>
      <item>e-oglasna ploča</item>
      <item>Županijsko državno odvjetništvo u Varaždinu</item>
      <item>Mario Vincek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Mario Vincek, OIB 87325308216</item>
    </izvorni_sadrzaj>
    <derivirana_varijabla naziv="DomainObject.Predmet.OstaliListNazivFormatedOIB_1">
      <item>Sudski registar</item>
      <item>e-oglasna ploča</item>
      <item>Županijsko državno odvjetništvo u Varaždinu</item>
      <item>Mario Vincek, OIB 87325308216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MSM-TRGOTEKS društvo s ograničenom odgovornošću za proizvodnju, trgovinu i usluge</izvorni_sadrzaj>
    <derivirana_varijabla naziv="DomainObject.Predmet.ProtustrankaIDrugi_1">MSM-TRGOTEKS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MSM-TRGOTEKS društvo s ograničenom odgovornošću za proizvodnju, trgovinu i usluge, OIB 65707448958, Zagrebačka 85, 40000 Čakovec</izvorni_sadrzaj>
    <derivirana_varijabla naziv="DomainObject.Predmet.ProtustrankaIDrugiAdressOIB_1">MSM-TRGOTEKS društvo s ograničenom odgovornošću za proizvodnju, trgovinu i usluge, OIB 65707448958, Zagrebačka 85,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MSM-TRGOTEKS društvo s ograničenom odgovornošću za proizvodnju, trgovinu i usluge</item>
      <item>Sudski registar</item>
      <item>e-oglasna ploča</item>
      <item>Agencija za osiguranje radničkih potraživanja u slučaju stečaja poslodavca</item>
      <item>Županijsko državno odvjetništvo u Varaždinu</item>
      <item>Mario Vincek</item>
    </izvorni_sadrzaj>
    <derivirana_varijabla naziv="DomainObject.Predmet.SudioniciListNaziv_1">
      <item>Financijska agencija</item>
      <item>MSM-TRGOTEKS društvo s ograničenom odgovornošću za proizvodnju, trgovinu i usluge</item>
      <item>Sudski registar</item>
      <item>e-oglasna ploča</item>
      <item>Agencija za osiguranje radničkih potraživanja u slučaju stečaja poslodavca</item>
      <item>Županijsko državno odvjetništvo u Varaždinu</item>
      <item>Mario Vincek</item>
    </derivirana_varijabla>
  </DomainObject.Predmet.SudioniciListNaziv>
  <DomainObject.Predmet.SudioniciListAdressOIB>
    <izvorni_sadrzaj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  <item>Agencija za osiguranje radničkih potraživanja u slučaju stečaja poslodavca, OIB 04323472109, Frankopanska 11,10000 Zagreb</item>
      <item>Županijsko državno odvjetništvo u Varaždinu</item>
      <item>Mario Vincek, OIB 87325308216, Zagrebačka Ulica 85,40000 Čakovec</item>
    </izvorni_sadrzaj>
    <derivirana_varijabla naziv="DomainObject.Predmet.SudioniciListAdressOIB_1">
      <item>Financijska agencija, OIB 85821130368, Ulica grada Vukovara 70,10000 Zagreb</item>
      <item>MSM-TRGOTEKS društvo s ograničenom odgovornošću za proizvodnju, trgovinu i usluge, OIB 65707448958, Zagrebačka 85,40000 Čakovec</item>
      <item>Sudski registar</item>
      <item>e-oglasna ploča</item>
      <item>Agencija za osiguranje radničkih potraživanja u slučaju stečaja poslodavca, OIB 04323472109, Frankopanska 11,10000 Zagreb</item>
      <item>Županijsko državno odvjetništvo u Varaždinu</item>
      <item>Mario Vincek, OIB 87325308216, Zagrebačka Ulica 85,40000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65707448958</item>
      <item>, OIB null</item>
      <item>, OIB null</item>
      <item>, OIB 04323472109</item>
      <item>, OIB null</item>
      <item>, OIB 87325308216</item>
    </izvorni_sadrzaj>
    <derivirana_varijabla naziv="DomainObject.Predmet.SudioniciListNazivOIB_1">
      <item>, OIB 85821130368</item>
      <item>, OIB 65707448958</item>
      <item>, OIB null</item>
      <item>, OIB null</item>
      <item>, OIB 04323472109</item>
      <item>, OIB null</item>
      <item>, OIB 87325308216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A3748-9D9B-44E2-8E38-BB5645857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1452</properties:Characters>
  <properties:Lines>49</properties:Lines>
  <properties:Paragraphs>17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2017-05-03T11:28:00Z</cp:lastPrinted>
  <dcterms:modified xmlns:xsi="http://www.w3.org/2001/XMLSchema-instance" xsi:type="dcterms:W3CDTF">2017-05-03T11:29:00Z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