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be0f" w14:paraId="ac5be0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5F24ED">
        <w:t>219</w:t>
      </w:r>
      <w:r w:rsidR="00012DBD">
        <w:t>7</w:t>
      </w:r>
      <w:r w:rsidR="005F24ED">
        <w:t xml:space="preserve">/16-3           </w:t>
      </w:r>
      <w:r w:rsidR="004A57C6">
        <w:t xml:space="preserve"> </w:t>
      </w:r>
      <w:r w:rsidR="00B52D72">
        <w:t xml:space="preserve">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C31CDE">
        <w:t xml:space="preserve"> OIB 85821130368 z</w:t>
      </w:r>
      <w:r>
        <w:t xml:space="preserve">a pokretanje skraćenog stečajnog postupka nad dužnikom </w:t>
      </w:r>
      <w:r w:rsidR="00012DBD" w:rsidRPr="00012DBD">
        <w:t>AGRO CIBALAE d.o.o.</w:t>
      </w:r>
      <w:r w:rsidR="00012DBD">
        <w:t xml:space="preserve"> Vinkovci, Duga ul. 110, OIB </w:t>
      </w:r>
      <w:r w:rsidR="00012DBD" w:rsidRPr="00012DBD">
        <w:t>64450822431</w:t>
      </w:r>
      <w:r w:rsidR="00012DBD">
        <w:t xml:space="preserve">, MBS </w:t>
      </w:r>
      <w:r w:rsidR="00012DBD" w:rsidRPr="00012DBD">
        <w:t>030120260</w:t>
      </w:r>
      <w:r w:rsidR="00012DBD">
        <w:t xml:space="preserve">,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0E5936">
        <w:t>4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12DBD">
        <w:t xml:space="preserve">AGRO CIBALAE d.o.o. Vinkovci, Duga ul. 110, OIB 64450822431, MBS 030120260, </w:t>
      </w:r>
      <w:r>
        <w:t xml:space="preserve">iznosi </w:t>
      </w:r>
      <w:r w:rsidR="007C0805">
        <w:t>6</w:t>
      </w:r>
      <w:r w:rsidR="00790BD3">
        <w:t>1.055,93</w:t>
      </w:r>
      <w:r w:rsidR="002D0F43">
        <w:t xml:space="preserve"> </w:t>
      </w:r>
      <w:r w:rsidR="00633E3C">
        <w:t xml:space="preserve">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43028C">
        <w:t xml:space="preserve"> IVAN KOPILOVIĆ, OIB 25736080334 iz Vinkovaca, Duga ul. 110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790BD3">
        <w:t>2197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0E5936">
        <w:t xml:space="preserve">4. rujna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28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2DBD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4396"/>
    <w:rsid w:val="000E5936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3462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A79D7"/>
    <w:rsid w:val="002B4236"/>
    <w:rsid w:val="002B7356"/>
    <w:rsid w:val="002C04FF"/>
    <w:rsid w:val="002C2761"/>
    <w:rsid w:val="002C3D49"/>
    <w:rsid w:val="002C7EB3"/>
    <w:rsid w:val="002D0492"/>
    <w:rsid w:val="002D0F43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028C"/>
    <w:rsid w:val="00434F3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2D58"/>
    <w:rsid w:val="004A0D7B"/>
    <w:rsid w:val="004A57C6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24E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0BD3"/>
    <w:rsid w:val="00793C2B"/>
    <w:rsid w:val="00796AED"/>
    <w:rsid w:val="007A421D"/>
    <w:rsid w:val="007A4540"/>
    <w:rsid w:val="007A5699"/>
    <w:rsid w:val="007B015D"/>
    <w:rsid w:val="007B4840"/>
    <w:rsid w:val="007B5F02"/>
    <w:rsid w:val="007C0805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01078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686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925B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9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9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St-2197/2016</izvorni_sadrzaj>
    <derivirana_varijabla naziv="DomainObject.Predmet.OznakaBroj_1">St-2197/2016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CIBALAE d.o.o. za poljoprivredu</izvorni_sadrzaj>
    <derivirana_varijabla naziv="DomainObject.Predmet.ProtustrankaFormated_1">  AGRO CIBALAE d.o.o. za poljoprivredu</derivirana_varijabla>
  </DomainObject.Predmet.ProtustrankaFormated>
  <DomainObject.Predmet.ProtustrankaFormatedOIB>
    <izvorni_sadrzaj>  AGRO CIBALAE d.o.o. za poljoprivredu, OIB 64450822431</izvorni_sadrzaj>
    <derivirana_varijabla naziv="DomainObject.Predmet.ProtustrankaFormatedOIB_1">  AGRO CIBALAE d.o.o. za poljoprivredu, OIB 64450822431</derivirana_varijabla>
  </DomainObject.Predmet.ProtustrankaFormatedOIB>
  <DomainObject.Predmet.ProtustrankaFormatedWithAdress>
    <izvorni_sadrzaj> AGRO CIBALAE d.o.o. za poljoprivredu, Duga 110, 32100 Vinkovci</izvorni_sadrzaj>
    <derivirana_varijabla naziv="DomainObject.Predmet.ProtustrankaFormatedWithAdress_1"> AGRO CIBALAE d.o.o. za poljoprivredu, Duga 110, 32100 Vinkovci</derivirana_varijabla>
  </DomainObject.Predmet.ProtustrankaFormatedWithAdress>
  <DomainObject.Predmet.ProtustrankaFormatedWithAdressOIB>
    <izvorni_sadrzaj> AGRO CIBALAE d.o.o. za poljoprivredu, OIB 64450822431, Duga 110, 32100 Vinkovci</izvorni_sadrzaj>
    <derivirana_varijabla naziv="DomainObject.Predmet.ProtustrankaFormatedWithAdressOIB_1"> AGRO CIBALAE d.o.o. za poljoprivredu, OIB 64450822431, Duga 110, 32100 Vinkovci</derivirana_varijabla>
  </DomainObject.Predmet.ProtustrankaFormatedWithAdressOIB>
  <DomainObject.Predmet.ProtustrankaWithAdress>
    <izvorni_sadrzaj>AGRO CIBALAE d.o.o. za poljoprivredu Duga 110, 32100 Vinkovci</izvorni_sadrzaj>
    <derivirana_varijabla naziv="DomainObject.Predmet.ProtustrankaWithAdress_1">AGRO CIBALAE d.o.o. za poljoprivredu Duga 110, 32100 Vinkovci</derivirana_varijabla>
  </DomainObject.Predmet.ProtustrankaWithAdress>
  <DomainObject.Predmet.ProtustrankaWithAdressOIB>
    <izvorni_sadrzaj>AGRO CIBALAE d.o.o. za poljoprivredu, OIB 64450822431, Duga 110, 32100 Vinkovci</izvorni_sadrzaj>
    <derivirana_varijabla naziv="DomainObject.Predmet.ProtustrankaWithAdressOIB_1">AGRO CIBALAE d.o.o. za poljoprivredu, OIB 64450822431, Duga 110, 32100 Vinkovci</derivirana_varijabla>
  </DomainObject.Predmet.ProtustrankaWithAdressOIB>
  <DomainObject.Predmet.ProtustrankaNazivFormated>
    <izvorni_sadrzaj>AGRO CIBALAE d.o.o. za poljoprivredu</izvorni_sadrzaj>
    <derivirana_varijabla naziv="DomainObject.Predmet.ProtustrankaNazivFormated_1">AGRO CIBALAE d.o.o. za poljoprivredu</derivirana_varijabla>
  </DomainObject.Predmet.ProtustrankaNazivFormated>
  <DomainObject.Predmet.ProtustrankaNazivFormatedOIB>
    <izvorni_sadrzaj>AGRO CIBALAE d.o.o. za poljoprivredu, OIB 64450822431</izvorni_sadrzaj>
    <derivirana_varijabla naziv="DomainObject.Predmet.ProtustrankaNazivFormatedOIB_1">AGRO CIBALAE d.o.o. za poljoprivredu, OIB 64450822431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CIBALAE d.o.o. za poljoprivredu</item>
    </izvorni_sadrzaj>
    <derivirana_varijabla naziv="DomainObject.Predmet.ProtuStrankaListFormated_1">
      <item>AGRO CIBALAE d.o.o. za poljoprivredu</item>
    </derivirana_varijabla>
  </DomainObject.Predmet.ProtuStrankaListFormated>
  <DomainObject.Predmet.ProtuStrankaListFormatedOIB>
    <izvorni_sadrzaj>
      <item>AGRO CIBALAE d.o.o. za poljoprivredu, OIB 64450822431</item>
    </izvorni_sadrzaj>
    <derivirana_varijabla naziv="DomainObject.Predmet.ProtuStrankaListFormatedOIB_1">
      <item>AGRO CIBALAE d.o.o. za poljoprivredu, OIB 64450822431</item>
    </derivirana_varijabla>
  </DomainObject.Predmet.ProtuStrankaListFormatedOIB>
  <DomainObject.Predmet.ProtuStrankaListFormatedWithAdress>
    <izvorni_sadrzaj>
      <item>AGRO CIBALAE d.o.o. za poljoprivredu, Duga 110, 32100 Vinkovci</item>
    </izvorni_sadrzaj>
    <derivirana_varijabla naziv="DomainObject.Predmet.ProtuStrankaListFormatedWithAdress_1">
      <item>AGRO CIBALAE d.o.o. za poljoprivredu, Duga 110, 32100 Vinkovci</item>
    </derivirana_varijabla>
  </DomainObject.Predmet.ProtuStrankaListFormatedWithAdress>
  <DomainObject.Predmet.ProtuStrankaListFormatedWithAdressOIB>
    <izvorni_sadrzaj>
      <item>AGRO CIBALAE d.o.o. za poljoprivredu, OIB 64450822431, Duga 110, 32100 Vinkovci</item>
    </izvorni_sadrzaj>
    <derivirana_varijabla naziv="DomainObject.Predmet.ProtuStrankaListFormatedWithAdressOIB_1">
      <item>AGRO CIBALAE d.o.o. za poljoprivredu, OIB 64450822431, Duga 110, 32100 Vinkovci</item>
    </derivirana_varijabla>
  </DomainObject.Predmet.ProtuStrankaListFormatedWithAdressOIB>
  <DomainObject.Predmet.ProtuStrankaListNazivFormated>
    <izvorni_sadrzaj>
      <item>AGRO CIBALAE d.o.o. za poljoprivredu</item>
    </izvorni_sadrzaj>
    <derivirana_varijabla naziv="DomainObject.Predmet.ProtuStrankaListNazivFormated_1">
      <item>AGRO CIBALAE d.o.o. za poljoprivredu</item>
    </derivirana_varijabla>
  </DomainObject.Predmet.ProtuStrankaListNazivFormated>
  <DomainObject.Predmet.ProtuStrankaListNazivFormatedOIB>
    <izvorni_sadrzaj>
      <item>AGRO CIBALAE d.o.o. za poljoprivredu, OIB 64450822431</item>
    </izvorni_sadrzaj>
    <derivirana_varijabla naziv="DomainObject.Predmet.ProtuStrankaListNazivFormatedOIB_1">
      <item>AGRO CIBALAE d.o.o. za poljoprivredu, OIB 64450822431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CIBALAE d.o.o. za poljoprivredu</izvorni_sadrzaj>
    <derivirana_varijabla naziv="DomainObject.Predmet.ProtustrankaIDrugi_1">AGRO CIBALAE d.o.o. za poljoprivredu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CIBALAE d.o.o. za poljoprivredu, OIB 64450822431, Duga 110, 32100 Vinkovci</izvorni_sadrzaj>
    <derivirana_varijabla naziv="DomainObject.Predmet.ProtustrankaIDrugiAdressOIB_1">AGRO CIBALAE d.o.o. za poljoprivredu, OIB 64450822431, Duga 110,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CIBALAE d.o.o. za poljoprivredu</item>
    </izvorni_sadrzaj>
    <derivirana_varijabla naziv="DomainObject.Predmet.SudioniciListNaziv_1">
      <item>FINA RC OSIJEK</item>
      <item>AGRO CIBALAE d.o.o. za poljoprivredu</item>
    </derivirana_varijabla>
  </DomainObject.Predmet.SudioniciListNaziv>
  <DomainObject.Predmet.SudioniciListAdressOIB>
    <izvorni_sadrzaj>
      <item>FINA RC OSIJEK, OIB 85821130368</item>
      <item>AGRO CIBALAE d.o.o. za poljoprivredu, OIB 64450822431, Duga 110,32100 Vinkovci</item>
    </izvorni_sadrzaj>
    <derivirana_varijabla naziv="DomainObject.Predmet.SudioniciListAdressOIB_1">
      <item>FINA RC OSIJEK, OIB 85821130368</item>
      <item>AGRO CIBALAE d.o.o. za poljoprivredu, OIB 64450822431, Duga 110,32100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64450822431</item>
    </izvorni_sadrzaj>
    <derivirana_varijabla naziv="DomainObject.Predmet.SudioniciListNazivOIB_1">
      <item>, OIB 85821130368</item>
      <item>, OIB 64450822431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1898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2016-09-14T05:54:00Z</dcterms:created>
  <dc:creator>Korisnik</dc:creator>
  <cp:lastModifiedBy>Sanja Ban</cp:lastModifiedBy>
  <cp:lastPrinted>2016-09-14T06:51:00Z</cp:lastPrinted>
  <dcterms:modified xmlns:xsi="http://www.w3.org/2001/XMLSchema-instance" xsi:type="dcterms:W3CDTF">2016-09-14T06:51:00Z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