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1d00" w14:paraId="2571d0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29674D" w:rsidP="0029674D" w:rsidR="0029674D">
      <w:r>
        <w:t xml:space="preserve">              </w:t>
      </w: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29674D" w:rsidP="0029674D" w:rsidR="0029674D">
      <w:pPr>
        <w:pStyle w:val="StandardWeb"/>
      </w:pPr>
      <w:r>
        <w:t>REPUBLIKA HRVATSKA</w:t>
      </w:r>
    </w:p>
    <w:p w:rsidRDefault="0029674D" w:rsidP="0029674D" w:rsidR="0029674D">
      <w:pPr>
        <w:pStyle w:val="StandardWeb"/>
      </w:pPr>
      <w:r>
        <w:t xml:space="preserve">TRGOVAČKI SUD U OSIJEKU </w:t>
      </w:r>
    </w:p>
    <w:p w:rsidRDefault="0029674D" w:rsidP="0029674D" w:rsidR="00EF4FD5">
      <w:pPr>
        <w:pStyle w:val="StandardWeb"/>
      </w:pPr>
      <w:r>
        <w:t>STALNA SLUŽBA U  SLAVONSKOM BRODU            </w:t>
      </w:r>
      <w:r w:rsidR="00ED7B77">
        <w:tab/>
      </w:r>
      <w:r w:rsidR="00ED7B77">
        <w:tab/>
      </w:r>
      <w:r>
        <w:t>    Broj: 3 St-240/2015-</w:t>
      </w:r>
      <w:r w:rsidR="00EF4FD5">
        <w:t>20</w:t>
      </w:r>
      <w:r w:rsidR="00ED7B77">
        <w:t>6</w:t>
      </w:r>
    </w:p>
    <w:p w:rsidRDefault="0029674D" w:rsidP="0029674D" w:rsidR="0029674D">
      <w:pPr>
        <w:pStyle w:val="StandardWeb"/>
      </w:pPr>
      <w:r>
        <w:t>Trg pobjede 13, 35000 SLAVONSKI BROD</w:t>
      </w:r>
    </w:p>
    <w:p w:rsidRDefault="0029674D" w:rsidP="0029674D" w:rsidR="0029674D">
      <w:pPr>
        <w:jc w:val="center"/>
        <w:rPr>
          <w:rFonts w:eastAsia="Times New Roman"/>
        </w:rPr>
      </w:pPr>
      <w:r>
        <w:rPr>
          <w:rFonts w:eastAsia="Times New Roman"/>
          <w:b/>
          <w:bCs/>
        </w:rPr>
        <w:br/>
        <w:t>R E P U B L I K A  H R V A T S K A</w:t>
      </w:r>
    </w:p>
    <w:p w:rsidRDefault="0029674D" w:rsidP="0029674D" w:rsidR="0029674D">
      <w:pPr>
        <w:pStyle w:val="StandardWeb"/>
        <w:jc w:val="center"/>
      </w:pPr>
      <w:r>
        <w:rPr>
          <w:b/>
          <w:bCs/>
        </w:rPr>
        <w:t>R J E Š E N J E</w:t>
      </w:r>
    </w:p>
    <w:p w:rsidRDefault="0029674D" w:rsidP="0029674D" w:rsidR="0029674D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        </w:t>
      </w:r>
      <w:r>
        <w:rPr>
          <w:rFonts w:eastAsia="Times New Roman"/>
          <w:b/>
          <w:bCs/>
        </w:rPr>
        <w:t>TRGOVAČKI SUD U OSIJEKU, STALNA SLUŽBA U SLAVONSKOM BRODU</w:t>
      </w:r>
      <w:r>
        <w:rPr>
          <w:rFonts w:eastAsia="Times New Roman"/>
        </w:rPr>
        <w:t xml:space="preserve">, po stečajnoj sutkinji Danieli Martini Maoduš,  u stečajnom postupku nad FENIX d.o.o. Slavonski Brod, Vinogradska 2 F, OIB: 11119953057, dana </w:t>
      </w:r>
      <w:r w:rsidR="00EF4FD5">
        <w:rPr>
          <w:rFonts w:eastAsia="Times New Roman"/>
        </w:rPr>
        <w:t>7</w:t>
      </w:r>
      <w:r>
        <w:rPr>
          <w:rFonts w:eastAsia="Times New Roman"/>
        </w:rPr>
        <w:t xml:space="preserve">. </w:t>
      </w:r>
      <w:r w:rsidR="00EF4FD5">
        <w:rPr>
          <w:rFonts w:eastAsia="Times New Roman"/>
        </w:rPr>
        <w:t>prosinc</w:t>
      </w:r>
      <w:r>
        <w:rPr>
          <w:rFonts w:eastAsia="Times New Roman"/>
        </w:rPr>
        <w:t xml:space="preserve">a 2017. </w:t>
      </w:r>
    </w:p>
    <w:p w:rsidRDefault="0029674D" w:rsidP="00900302" w:rsidR="00900302">
      <w:pPr>
        <w:pStyle w:val="StandardWeb"/>
      </w:pPr>
      <w:r>
        <w:t>                                                            r i j e š i o    j e</w:t>
      </w:r>
    </w:p>
    <w:p w:rsidRDefault="00ED7B77" w:rsidP="00ED7B77" w:rsidR="0029674D" w:rsidRPr="00ED7B77">
      <w:pPr>
        <w:pStyle w:val="StandardWeb"/>
        <w:ind w:firstLine="708"/>
      </w:pPr>
      <w:r>
        <w:t xml:space="preserve">I.   </w:t>
      </w:r>
      <w:r w:rsidR="0029674D">
        <w:t xml:space="preserve">Ispravlja se dispozitiv </w:t>
      </w:r>
      <w:r w:rsidR="00720F1C">
        <w:t xml:space="preserve"> rješenja ovog suda Broj: 3 St-240/2015-201</w:t>
      </w:r>
      <w:r>
        <w:t xml:space="preserve"> od 16. studenog 2017. u</w:t>
      </w:r>
      <w:r w:rsidR="00720F1C">
        <w:t xml:space="preserve"> </w:t>
      </w:r>
      <w:proofErr w:type="spellStart"/>
      <w:r w:rsidR="00720F1C">
        <w:t>toč</w:t>
      </w:r>
      <w:proofErr w:type="spellEnd"/>
      <w:r w:rsidR="00720F1C">
        <w:t xml:space="preserve"> II</w:t>
      </w:r>
      <w:r w:rsidR="00DA69D3">
        <w:t>.</w:t>
      </w:r>
      <w:r w:rsidR="00720F1C">
        <w:t xml:space="preserve"> u oznaci IBAN-a računa </w:t>
      </w:r>
      <w:proofErr w:type="spellStart"/>
      <w:r w:rsidR="00720F1C">
        <w:t>razlučnog</w:t>
      </w:r>
      <w:proofErr w:type="spellEnd"/>
      <w:r w:rsidR="00720F1C">
        <w:t xml:space="preserve"> vjerovnika  zadnje znamenke ispred „1 3“ treba pisati „0“ </w:t>
      </w:r>
    </w:p>
    <w:p w:rsidRDefault="00ED7B77" w:rsidP="00ED7B77" w:rsidR="0029674D">
      <w:pPr>
        <w:pStyle w:val="StandardWeb"/>
        <w:ind w:firstLine="708"/>
      </w:pPr>
      <w:r>
        <w:t xml:space="preserve">II. </w:t>
      </w:r>
      <w:r w:rsidR="0029674D">
        <w:t xml:space="preserve">Prečišćeni tekst </w:t>
      </w:r>
      <w:r w:rsidR="00720F1C">
        <w:t xml:space="preserve"> </w:t>
      </w:r>
      <w:proofErr w:type="spellStart"/>
      <w:r w:rsidR="00720F1C">
        <w:t>toč</w:t>
      </w:r>
      <w:proofErr w:type="spellEnd"/>
      <w:r>
        <w:t>.</w:t>
      </w:r>
      <w:r w:rsidR="00720F1C">
        <w:t xml:space="preserve"> II</w:t>
      </w:r>
      <w:r>
        <w:t>.</w:t>
      </w:r>
      <w:r w:rsidR="00720F1C">
        <w:t xml:space="preserve"> dispozitiva  rješenja</w:t>
      </w:r>
      <w:r w:rsidR="00122B97">
        <w:t xml:space="preserve"> Broj: 3 St-240/2015-205</w:t>
      </w:r>
      <w:r w:rsidR="00A57181">
        <w:t xml:space="preserve">  u </w:t>
      </w:r>
      <w:r w:rsidR="00122B97">
        <w:t xml:space="preserve"> </w:t>
      </w:r>
      <w:r w:rsidR="00720F1C">
        <w:t xml:space="preserve"> od 16. studenog 2017.</w:t>
      </w:r>
      <w:r>
        <w:t xml:space="preserve">   </w:t>
      </w:r>
      <w:r w:rsidR="00122B97">
        <w:t xml:space="preserve">u </w:t>
      </w:r>
      <w:r w:rsidR="0029674D">
        <w:t>kojoj se vrši ispravak glasi:</w:t>
      </w:r>
    </w:p>
    <w:p w:rsidRDefault="00DF7970" w:rsidP="00DF7970" w:rsidR="00DF7970">
      <w:pPr>
        <w:jc w:val="both"/>
      </w:pPr>
      <w:r>
        <w:t xml:space="preserve">„II. Nalaže se računovodstvu ovog Suda izvršiti isplatu na račun stečajne mase IBAN: HR852500 0091 1014 3760 4 u iznosu od 59.465,53 kn, a na račun prvog </w:t>
      </w:r>
      <w:proofErr w:type="spellStart"/>
      <w:r>
        <w:t>razlučnog</w:t>
      </w:r>
      <w:proofErr w:type="spellEnd"/>
      <w:r>
        <w:t xml:space="preserve"> vjerovnika IBAN: HR15 2483 0051 0000 0001 3 s pozivom na broj 4740923300 iznos od 296.784,47 kn.“</w:t>
      </w:r>
    </w:p>
    <w:p w:rsidRDefault="00DF7970" w:rsidP="00DF7970" w:rsidR="0029674D">
      <w:pPr>
        <w:pStyle w:val="Odlomakpopisa"/>
        <w:numPr>
          <w:ilvl w:val="0"/>
          <w:numId w:val="49"/>
        </w:numPr>
        <w:spacing w:after="0"/>
      </w:pPr>
      <w:r>
        <w:t>U</w:t>
      </w:r>
      <w:r w:rsidR="0029674D">
        <w:t xml:space="preserve"> ostalom dijelu </w:t>
      </w:r>
      <w:r w:rsidR="00261D2A">
        <w:t xml:space="preserve">rješenje </w:t>
      </w:r>
      <w:r w:rsidR="0029674D">
        <w:t>ostaje neizmijenjen</w:t>
      </w:r>
      <w:r w:rsidR="00261D2A">
        <w:t>o</w:t>
      </w:r>
      <w:r w:rsidR="0029674D">
        <w:t xml:space="preserve">. </w:t>
      </w:r>
    </w:p>
    <w:p w:rsidRDefault="0029674D" w:rsidP="0029674D" w:rsidR="0029674D">
      <w:pPr>
        <w:ind w:left="1410"/>
        <w:jc w:val="both"/>
      </w:pPr>
      <w:r>
        <w:t xml:space="preserve">  </w:t>
      </w:r>
    </w:p>
    <w:p w:rsidRDefault="0029674D" w:rsidP="0029674D" w:rsidR="0029674D">
      <w:pPr>
        <w:jc w:val="center"/>
      </w:pPr>
      <w:r>
        <w:t>Obrazloženje</w:t>
      </w:r>
    </w:p>
    <w:p w:rsidRDefault="0029674D" w:rsidP="0029674D" w:rsidR="0029674D">
      <w:pPr>
        <w:jc w:val="both"/>
      </w:pPr>
      <w:r>
        <w:tab/>
      </w:r>
      <w:r>
        <w:tab/>
        <w:t xml:space="preserve">Tehničkom greškom, odnosno greškom u pisanju dispozitiva </w:t>
      </w:r>
      <w:r w:rsidR="002A59D1">
        <w:t xml:space="preserve">rješenja </w:t>
      </w:r>
      <w:r>
        <w:t xml:space="preserve">pogrešno je naznačen </w:t>
      </w:r>
      <w:r w:rsidR="002A59D1">
        <w:t xml:space="preserve"> IBAN </w:t>
      </w:r>
      <w:proofErr w:type="spellStart"/>
      <w:r w:rsidR="002A59D1">
        <w:t>razlučnog</w:t>
      </w:r>
      <w:proofErr w:type="spellEnd"/>
      <w:r w:rsidR="002A59D1">
        <w:t xml:space="preserve"> vjerovnika </w:t>
      </w:r>
      <w:r>
        <w:t>kako je gore navedeno.</w:t>
      </w:r>
    </w:p>
    <w:p w:rsidRDefault="0029674D" w:rsidP="0029674D" w:rsidR="0029674D">
      <w:pPr>
        <w:ind w:firstLine="1416"/>
        <w:jc w:val="both"/>
      </w:pPr>
      <w:r>
        <w:lastRenderedPageBreak/>
        <w:t>Stoga je uz primjenu odredbe članka 342. i članka 347. Zakona o parničnom postupku (NN br. 53/91, 91/92, 112/99, 129/00, 88/01, 117/03, 88/05, 2/07, 96/08, 84/08, 123/08 i 57/11) odlučeno kao u izreci rješenja.</w:t>
      </w:r>
    </w:p>
    <w:p w:rsidRDefault="0029674D" w:rsidP="0029674D" w:rsidR="0029674D">
      <w:pPr>
        <w:jc w:val="center"/>
      </w:pPr>
      <w:r>
        <w:t xml:space="preserve">U Slavonskom Brodu </w:t>
      </w:r>
      <w:r w:rsidR="00FB017C">
        <w:t>7</w:t>
      </w:r>
      <w:r>
        <w:t xml:space="preserve">. </w:t>
      </w:r>
      <w:r w:rsidR="00DF7970">
        <w:t>prosinca</w:t>
      </w:r>
      <w:r>
        <w:t xml:space="preserve"> 2017.</w:t>
      </w:r>
    </w:p>
    <w:p w:rsidRDefault="0029674D" w:rsidP="0029674D" w:rsidR="002967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29674D" w:rsidP="0029674D" w:rsidR="002967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29674D" w:rsidP="0029674D" w:rsidR="0029674D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29674D" w:rsidP="0029674D" w:rsidR="0029674D">
      <w:pPr>
        <w:rPr>
          <w:sz w:val="16"/>
          <w:szCs w:val="16"/>
        </w:rPr>
      </w:pPr>
      <w:r>
        <w:rPr>
          <w:sz w:val="16"/>
          <w:szCs w:val="16"/>
        </w:rPr>
        <w:t>Protiv ovog rješenja žalba  dopuštena  je žalba. Žalba se podnosi Visokom trgovačkom sudu RH Zagreb, a putem ovog suda u roku od osam dana po dostavi prijepisa rješenja.</w:t>
      </w:r>
    </w:p>
    <w:p w:rsidRDefault="0029674D" w:rsidP="0029674D" w:rsidR="0029674D"/>
    <w:p w:rsidRDefault="0029674D" w:rsidP="0029674D" w:rsidR="0029674D">
      <w:r>
        <w:t>DNA:</w:t>
      </w:r>
    </w:p>
    <w:p w:rsidRDefault="0029674D" w:rsidP="0029674D" w:rsidR="0029674D"/>
    <w:p w:rsidRDefault="0029674D" w:rsidP="0029674D" w:rsidR="0029674D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</w:pPr>
      <w:r>
        <w:t>E OGLASNA PLOČA SUDA</w:t>
      </w:r>
    </w:p>
    <w:p w:rsidRDefault="004413AD" w:rsidP="0029674D" w:rsidR="0029674D">
      <w:pPr>
        <w:pStyle w:val="StandardWeb"/>
      </w:pPr>
      <w:r>
        <w:t>Uz rješenje od 16. 11. 17. dostaviti računovodstvu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19C" w:rsidP="00537B78" w:rsidR="00B4619C">
      <w:r>
        <w:separator/>
      </w:r>
    </w:p>
  </w:endnote>
  <w:endnote w:id="0" w:type="continuationSeparator">
    <w:p w:rsidRDefault="00B4619C" w:rsidP="00537B78" w:rsidR="00B46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19C" w:rsidP="00537B78" w:rsidR="00B4619C">
      <w:r>
        <w:separator/>
      </w:r>
    </w:p>
  </w:footnote>
  <w:footnote w:id="0" w:type="continuationSeparator">
    <w:p w:rsidRDefault="00B4619C" w:rsidP="00537B78" w:rsidR="00B461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1F1F43"/>
    <w:multiLevelType w:val="hybridMultilevel"/>
    <w:tmpl w:val="F4285C44"/>
    <w:lvl w:tplc="10F87F24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8B705A"/>
    <w:multiLevelType w:val="hybridMultilevel"/>
    <w:tmpl w:val="671AD5AE"/>
    <w:lvl w:tplc="3356C0D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B97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D2A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74D"/>
    <w:rsid w:val="00297359"/>
    <w:rsid w:val="002A169F"/>
    <w:rsid w:val="002A3D96"/>
    <w:rsid w:val="002A4D01"/>
    <w:rsid w:val="002A52BD"/>
    <w:rsid w:val="002A59D1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3AD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1B35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F1C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250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302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A3B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181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19C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9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970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EF8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B77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FD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545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17C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B60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26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72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0AB3.997C003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St-240/2015-206</izvorni_sadrzaj>
    <derivirana_varijabla naziv="DomainObject.Oznaka_1">St-240/2015-206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dio u ref.</izvorni_sadrzaj>
    <derivirana_varijabla naziv="DomainObject.Predmet.PrimjedbaSuca_1">I, II ,III i IV kod Dubi , , V dio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>Referada 3</izvorni_sadrzaj>
    <derivirana_varijabla naziv="DomainObject.Predmet.TrenutnaLokacijaSpisa.Oznaka_1">Referada 3</derivirana_varijabla>
  </DomainObject.Predmet.TrenutnaLokacijaSpisa.Oznaka>
  <DomainObject.Predmet.TrenutnaLokacijaSpisa.Prostorija.Naziv>
    <izvorni_sadrzaj>Soba 73</izvorni_sadrzaj>
    <derivirana_varijabla naziv="DomainObject.Predmet.TrenutnaLokacijaSpisa.Prostorija.Naziv_1">Soba 73</derivirana_varijabla>
  </DomainObject.Predmet.TrenutnaLokacijaSpisa.Prostorija.Naziv>
  <DomainObject.Predmet.TrenutnaLokacijaSpisa.Prostorija.Oznaka>
    <izvorni_sadrzaj>SS SB</izvorni_sadrzaj>
    <derivirana_varijabla naziv="DomainObject.Predmet.TrenutnaLokacijaSpisa.Prostorija.Oznaka_1">SS SB</derivirana_varijabla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St-240/2015-206</izvorni_sadrzaj>
    <derivirana_varijabla naziv="DomainObject.PoslovniBrojDokumenta_1">St-240/2015-206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CD464-2FA0-43CE-907F-1D7132CA7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299</properties:Words>
  <properties:Characters>1465</properties:Characters>
  <properties:Lines>42</properties:Lines>
  <properties:Paragraphs>23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2017-12-07T13:18:00Z</cp:lastPrinted>
  <dcterms:modified xmlns:xsi="http://www.w3.org/2001/XMLSchema-instance" xsi:type="dcterms:W3CDTF">2017-12-07T13:18:00Z</dcterms:modified>
  <cp:revision>29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St-240/2015-206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