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a5ed" w14:paraId="b61a5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642A" w:rsidP="0032642A" w:rsidR="0032642A" w:rsidRPr="0032642A">
      <w:pPr>
        <w:pStyle w:val="IzvornikSavjetnik"/>
        <w:rPr>
          <w:b/>
        </w:rPr>
      </w:pPr>
      <w:r w:rsidRPr="0032642A">
        <w:rPr>
          <w:b/>
        </w:rPr>
        <w:t xml:space="preserve">     REPUBLIKA HRVATSKA                                               Broj: 14. St-694/2017.</w:t>
      </w:r>
    </w:p>
    <w:p w:rsidRDefault="0032642A" w:rsidP="0032642A" w:rsidR="0032642A" w:rsidRPr="0032642A">
      <w:pPr>
        <w:pStyle w:val="IzvornikSavjetnik"/>
        <w:rPr>
          <w:b/>
        </w:rPr>
      </w:pPr>
      <w:r w:rsidRPr="0032642A">
        <w:rPr>
          <w:b/>
        </w:rPr>
        <w:t xml:space="preserve">  TRGOVAČKI SUD U SPLITU</w:t>
      </w:r>
    </w:p>
    <w:p w:rsidRDefault="0032642A" w:rsidP="0032642A" w:rsidR="0032642A" w:rsidRPr="0032642A">
      <w:pPr>
        <w:pStyle w:val="IzvornikSavjetnik"/>
        <w:rPr>
          <w:b/>
        </w:rPr>
      </w:pPr>
      <w:r w:rsidRPr="0032642A">
        <w:rPr>
          <w:b/>
        </w:rPr>
        <w:t xml:space="preserve"> </w:t>
      </w:r>
      <w:proofErr w:type="spellStart"/>
      <w:r w:rsidRPr="0032642A">
        <w:rPr>
          <w:b/>
        </w:rPr>
        <w:t>Sukoišanska</w:t>
      </w:r>
      <w:proofErr w:type="spellEnd"/>
      <w:r w:rsidRPr="0032642A">
        <w:rPr>
          <w:b/>
        </w:rPr>
        <w:t xml:space="preserve"> 6. - 21 000  S P L I T</w:t>
      </w:r>
    </w:p>
    <w:p w:rsidRDefault="0032642A" w:rsidP="0032642A" w:rsidR="0032642A">
      <w:pPr>
        <w:jc w:val="both"/>
      </w:pPr>
    </w:p>
    <w:p w:rsidRDefault="0032642A" w:rsidP="0032642A" w:rsidR="0032642A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Jozi</w:t>
      </w:r>
      <w:proofErr w:type="spellEnd"/>
      <w:r>
        <w:rPr>
          <w:lang w:val="en-US"/>
        </w:rPr>
        <w:t xml:space="preserve"> Ćaleta,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skraćenom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FINANCIJSKE AGENCIJE, </w:t>
      </w:r>
      <w:proofErr w:type="spellStart"/>
      <w:r>
        <w:rPr>
          <w:lang w:val="en-US"/>
        </w:rPr>
        <w:t>Regionalni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centar</w:t>
      </w:r>
      <w:proofErr w:type="spellEnd"/>
      <w:r>
        <w:rPr>
          <w:lang w:val="en-US"/>
        </w:rPr>
        <w:t xml:space="preserve"> Split, </w:t>
      </w:r>
      <w:proofErr w:type="spellStart"/>
      <w:r>
        <w:rPr>
          <w:lang w:val="en-US"/>
        </w:rPr>
        <w:t>Mažuranićevo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24b, OIB: 85821130368.,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provedbu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Braniteljska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zadruga</w:t>
      </w:r>
      <w:proofErr w:type="spellEnd"/>
      <w:r>
        <w:rPr>
          <w:lang w:val="en-US"/>
        </w:rPr>
        <w:t xml:space="preserve"> STRIZIREP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ekološku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poljoprivredu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Istarska</w:t>
      </w:r>
      <w:proofErr w:type="spellEnd"/>
      <w:r>
        <w:rPr>
          <w:lang w:val="en-US"/>
        </w:rPr>
        <w:t xml:space="preserve"> 6, OIB: 44030865743, MBS: 060284244, dana 29.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430.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Narodne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71/15) </w:t>
      </w:r>
      <w:proofErr w:type="spellStart"/>
      <w:r>
        <w:rPr>
          <w:lang w:val="en-US"/>
        </w:rPr>
        <w:t>objavljuje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slijedeći</w:t>
      </w:r>
      <w:proofErr w:type="spellEnd"/>
    </w:p>
    <w:p w:rsidRDefault="0032642A" w:rsidP="0032642A" w:rsidR="0032642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2642A" w:rsidP="0032642A" w:rsidR="0032642A">
      <w:pPr>
        <w:pStyle w:val="Bezproreda"/>
        <w:jc w:val="both"/>
      </w:pPr>
    </w:p>
    <w:p w:rsidRDefault="0032642A" w:rsidP="0032642A" w:rsidR="0032642A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 </w:t>
      </w:r>
      <w:proofErr w:type="spellStart"/>
      <w:r>
        <w:rPr>
          <w:lang w:val="en-US"/>
        </w:rPr>
        <w:t>Braniteljska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zadruga</w:t>
      </w:r>
      <w:proofErr w:type="spellEnd"/>
      <w:r>
        <w:rPr>
          <w:lang w:val="en-US"/>
        </w:rPr>
        <w:t xml:space="preserve"> STRIZIREP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ekološku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poljoprivredu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Istarska</w:t>
      </w:r>
      <w:proofErr w:type="spellEnd"/>
      <w:r>
        <w:rPr>
          <w:lang w:val="en-US"/>
        </w:rPr>
        <w:t xml:space="preserve"> 6, OIB: 44030865743, MBS: 060284244,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22.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u </w:t>
      </w:r>
      <w:r>
        <w:t xml:space="preserve">Očevidniku redoslijeda osnova za plaćanje ima, u  neprekinutom razdoblju od 120. dana, evidentiran dug na temelju neizvršenih osnova za plaćanje u ukupnom iznosu od: 5.173,02 kune. </w:t>
      </w:r>
    </w:p>
    <w:p w:rsidRDefault="0032642A" w:rsidP="0032642A" w:rsidR="0032642A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2642A" w:rsidP="0032642A" w:rsidR="0032642A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2642A" w:rsidP="0032642A" w:rsidR="0032642A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2642A" w:rsidP="0032642A" w:rsidR="0032642A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32642A" w:rsidP="0032642A" w:rsidR="0032642A">
      <w:pPr>
        <w:jc w:val="center"/>
      </w:pPr>
      <w:r>
        <w:t>(Oglas broj: 14. St-694/2017., od 29. lipnja 2017.)</w:t>
      </w:r>
    </w:p>
    <w:p w:rsidRDefault="0032642A" w:rsidP="0032642A" w:rsidR="0032642A">
      <w:pPr>
        <w:pStyle w:val="IzvornikSavjetnik"/>
      </w:pPr>
    </w:p>
    <w:p w:rsidRDefault="0032642A" w:rsidP="0032642A" w:rsidR="0032642A">
      <w:pPr>
        <w:pStyle w:val="IzvornikSavjetnik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32642A" w:rsidP="0032642A" w:rsidR="0032642A">
      <w:pPr>
        <w:pStyle w:val="IzvornikSavjetnik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32642A" w:rsidP="0032642A" w:rsidR="00AE649C" w:rsidRPr="00B76F3C">
      <w:pPr>
        <w:jc w:val="both"/>
      </w:pPr>
      <w: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42A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St-694/2017-4</izvorni_sadrzaj>
    <derivirana_varijabla naziv="DomainObject.Oznaka_1">St-694/2017-4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STRIZIREP za ekološku poljoprivredu</izvorni_sadrzaj>
    <derivirana_varijabla naziv="DomainObject.Predmet.ProtustrankaFormated_1">  Braniteljska zadruga STRIZIREP za ekološku poljoprivredu</derivirana_varijabla>
  </DomainObject.Predmet.ProtustrankaFormated>
  <DomainObject.Predmet.ProtustrankaFormatedOIB>
    <izvorni_sadrzaj>  Braniteljska zadruga STRIZIREP za ekološku poljoprivredu, OIB 44030865743</izvorni_sadrzaj>
    <derivirana_varijabla naziv="DomainObject.Predmet.ProtustrankaFormatedOIB_1">  Braniteljska zadruga STRIZIREP za ekološku poljoprivredu, OIB 44030865743</derivirana_varijabla>
  </DomainObject.Predmet.ProtustrankaFormatedOIB>
  <DomainObject.Predmet.ProtustrankaFormatedWithAdress>
    <izvorni_sadrzaj> Braniteljska zadruga STRIZIREP za ekološku poljoprivredu, Istarska 6, 21000 Split</izvorni_sadrzaj>
    <derivirana_varijabla naziv="DomainObject.Predmet.ProtustrankaFormatedWithAdress_1"> Braniteljska zadruga STRIZIREP za ekološku poljoprivredu, Istarska 6, 21000 Split</derivirana_varijabla>
  </DomainObject.Predmet.ProtustrankaFormatedWithAdress>
  <DomainObject.Predmet.ProtustrankaFormatedWithAdressOIB>
    <izvorni_sadrzaj> Braniteljska zadruga STRIZIREP za ekološku poljoprivredu, OIB 44030865743, Istarska 6, 21000 Split</izvorni_sadrzaj>
    <derivirana_varijabla naziv="DomainObject.Predmet.ProtustrankaFormatedWithAdressOIB_1"> Braniteljska zadruga STRIZIREP za ekološku poljoprivredu, OIB 44030865743, Istarska 6, 21000 Split</derivirana_varijabla>
  </DomainObject.Predmet.ProtustrankaFormatedWithAdressOIB>
  <DomainObject.Predmet.ProtustrankaWithAdress>
    <izvorni_sadrzaj>Braniteljska zadruga STRIZIREP za ekološku poljoprivredu Istarska 6, 21000 Split</izvorni_sadrzaj>
    <derivirana_varijabla naziv="DomainObject.Predmet.ProtustrankaWithAdress_1">Braniteljska zadruga STRIZIREP za ekološku poljoprivredu Istarska 6, 21000 Split</derivirana_varijabla>
  </DomainObject.Predmet.ProtustrankaWithAdress>
  <DomainObject.Predmet.ProtustrankaWithAdressOIB>
    <izvorni_sadrzaj>Braniteljska zadruga STRIZIREP za ekološku poljoprivredu, OIB 44030865743, Istarska 6, 21000 Split</izvorni_sadrzaj>
    <derivirana_varijabla naziv="DomainObject.Predmet.ProtustrankaWithAdressOIB_1">Braniteljska zadruga STRIZIREP za ekološku poljoprivredu, OIB 44030865743, Istarska 6, 21000 Split</derivirana_varijabla>
  </DomainObject.Predmet.ProtustrankaWithAdressOIB>
  <DomainObject.Predmet.ProtustrankaNazivFormated>
    <izvorni_sadrzaj>Braniteljska zadruga STRIZIREP za ekološku poljoprivredu</izvorni_sadrzaj>
    <derivirana_varijabla naziv="DomainObject.Predmet.ProtustrankaNazivFormated_1">Braniteljska zadruga STRIZIREP za ekološku poljoprivredu</derivirana_varijabla>
  </DomainObject.Predmet.ProtustrankaNazivFormated>
  <DomainObject.Predmet.ProtustrankaNazivFormatedOIB>
    <izvorni_sadrzaj>Braniteljska zadruga STRIZIREP za ekološku poljoprivredu, OIB 44030865743</izvorni_sadrzaj>
    <derivirana_varijabla naziv="DomainObject.Predmet.ProtustrankaNazivFormatedOIB_1">Braniteljska zadruga STRIZIREP za ekološku poljoprivredu, OIB 44030865743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5173.02</izvorni_sadrzaj>
    <derivirana_varijabla naziv="DomainObject.Predmet.TrenutnaVrijednost_1">5173.02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STRIZIREP za ekološku poljoprivredu</item>
    </izvorni_sadrzaj>
    <derivirana_varijabla naziv="DomainObject.Predmet.ProtuStrankaListFormated_1">
      <item>Braniteljska zadruga STRIZIREP za ekološku poljoprivredu</item>
    </derivirana_varijabla>
  </DomainObject.Predmet.ProtuStrankaListFormated>
  <DomainObject.Predmet.ProtuStrankaListFormatedOIB>
    <izvorni_sadrzaj>
      <item>Braniteljska zadruga STRIZIREP za ekološku poljoprivredu, OIB 44030865743</item>
    </izvorni_sadrzaj>
    <derivirana_varijabla naziv="DomainObject.Predmet.ProtuStrankaListFormatedOIB_1">
      <item>Braniteljska zadruga STRIZIREP za ekološku poljoprivredu, OIB 44030865743</item>
    </derivirana_varijabla>
  </DomainObject.Predmet.ProtuStrankaListFormatedOIB>
  <DomainObject.Predmet.ProtuStrankaListFormatedWithAdress>
    <izvorni_sadrzaj>
      <item>Braniteljska zadruga STRIZIREP za ekološku poljoprivredu, Istarska 6, 21000 Split</item>
    </izvorni_sadrzaj>
    <derivirana_varijabla naziv="DomainObject.Predmet.ProtuStrankaListFormatedWithAdress_1">
      <item>Braniteljska zadruga STRIZIREP za ekološku poljoprivredu, Istarska 6, 21000 Split</item>
    </derivirana_varijabla>
  </DomainObject.Predmet.ProtuStrankaListFormatedWithAdress>
  <DomainObject.Predmet.ProtuStrankaListFormatedWithAdressOIB>
    <izvorni_sadrzaj>
      <item>Braniteljska zadruga STRIZIREP za ekološku poljoprivredu, OIB 44030865743, Istarska 6, 21000 Split</item>
    </izvorni_sadrzaj>
    <derivirana_varijabla naziv="DomainObject.Predmet.ProtuStrankaListFormatedWithAdressOIB_1">
      <item>Braniteljska zadruga STRIZIREP za ekološku poljoprivredu, OIB 44030865743, Istarska 6, 21000 Split</item>
    </derivirana_varijabla>
  </DomainObject.Predmet.ProtuStrankaListFormatedWithAdressOIB>
  <DomainObject.Predmet.ProtuStrankaListNazivFormated>
    <izvorni_sadrzaj>
      <item>Braniteljska zadruga STRIZIREP za ekološku poljoprivredu</item>
    </izvorni_sadrzaj>
    <derivirana_varijabla naziv="DomainObject.Predmet.ProtuStrankaListNazivFormated_1">
      <item>Braniteljska zadruga STRIZIREP za ekološku poljoprivredu</item>
    </derivirana_varijabla>
  </DomainObject.Predmet.ProtuStrankaListNazivFormated>
  <DomainObject.Predmet.ProtuStrankaListNazivFormatedOIB>
    <izvorni_sadrzaj>
      <item>Braniteljska zadruga STRIZIREP za ekološku poljoprivredu, OIB 44030865743</item>
    </izvorni_sadrzaj>
    <derivirana_varijabla naziv="DomainObject.Predmet.ProtuStrankaListNazivFormatedOIB_1">
      <item>Braniteljska zadruga STRIZIREP za ekološku poljoprivredu, OIB 44030865743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St-694/2017-4</izvorni_sadrzaj>
    <derivirana_varijabla naziv="DomainObject.PoslovniBrojDokumenta_1">St-694/2017-4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STRIZIREP za ekološku poljoprivredu</izvorni_sadrzaj>
    <derivirana_varijabla naziv="DomainObject.Predmet.ProtustrankaIDrugi_1">Braniteljska zadruga STRIZIREP za ekološku poljoprivredu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Braniteljska zadruga STRIZIREP za ekološku poljoprivredu, OIB 44030865743, Istarska 6, 21000 Split</izvorni_sadrzaj>
    <derivirana_varijabla naziv="DomainObject.Predmet.ProtustrankaIDrugiAdressOIB_1">Braniteljska zadruga STRIZIREP za ekološku poljoprivredu, OIB 44030865743, Istarska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STRIZIREP za ekološku poljoprivredu</item>
      <item>FINANCIJSKA AGENCIJA, RC SPLIT</item>
    </izvorni_sadrzaj>
    <derivirana_varijabla naziv="DomainObject.Predmet.SudioniciListNaziv_1">
      <item>Braniteljska zadruga STRIZIREP za ekološku poljoprivredu</item>
      <item>FINANCIJSKA AGENCIJA, RC SPLIT</item>
    </derivirana_varijabla>
  </DomainObject.Predmet.SudioniciListNaziv>
  <DomainObject.Predmet.SudioniciListAdressOIB>
    <izvorni_sadrzaj>
      <item>Braniteljska zadruga STRIZIREP za ekološku poljoprivredu, OIB 44030865743, Istarska 6,21000 Split</item>
      <item>FINANCIJSKA AGENCIJA, RC SPLIT, OIB 85821130368, Mažuranićevo šetalište  24 b,21000 Split</item>
    </izvorni_sadrzaj>
    <derivirana_varijabla naziv="DomainObject.Predmet.SudioniciListAdressOIB_1">
      <item>Braniteljska zadruga STRIZIREP za ekološku poljoprivredu, OIB 44030865743, Istarska 6,21000 Split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EE74A-A5BA-483C-AE60-2542C9817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2143</properties:Characters>
  <properties:Lines>42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2017-06-29T10:52:00Z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