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2d41" w14:paraId="a802d41" w:rsidRDefault="00BE39EF" w:rsidP="000E2D4A" w:rsidR="00BE39EF" w:rsidRPr="00491880">
      <w:pPr>
        <w:jc w:val="both"/>
        <w15:collapsed w:val="false"/>
      </w:pPr>
      <w:bookmarkStart w:name="_GoBack" w:id="0"/>
      <w:bookmarkEnd w:id="0"/>
    </w:p>
    <w:p w:rsidRDefault="00592CE2" w:rsidR="00592CE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592CE2">
        <w:t xml:space="preserve">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132ED9">
        <w:t>-243</w:t>
      </w:r>
      <w:r w:rsidR="00A11B02">
        <w:t>/16</w:t>
      </w:r>
      <w:r w:rsidR="00592CE2">
        <w:t>-10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592CE2" w:rsidR="006B760B">
      <w:pPr>
        <w:jc w:val="center"/>
      </w:pPr>
      <w:r w:rsidRPr="0019480E">
        <w:t xml:space="preserve">U  I M E  R E P U B L I K E  H R V A T S K E </w:t>
      </w:r>
    </w:p>
    <w:p w:rsidRDefault="00592CE2" w:rsidP="00592CE2" w:rsidR="00592CE2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68782F" w:rsidP="00301645" w:rsidR="004E3704" w:rsidRPr="00491880">
      <w:pPr>
        <w:jc w:val="both"/>
      </w:pPr>
      <w:r w:rsidRPr="0068782F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8782F">
        <w:t>85821130368</w:t>
      </w:r>
      <w:r w:rsidRPr="0068782F">
        <w:rPr>
          <w:lang w:val="pt-BR"/>
        </w:rPr>
        <w:t xml:space="preserve">, za otvaranje stečajnog postupka nad dužnikom </w:t>
      </w:r>
      <w:r w:rsidR="00132ED9" w:rsidRPr="00132ED9">
        <w:rPr>
          <w:lang w:val="pt-BR"/>
        </w:rPr>
        <w:t>PANOREKLAM d.o.o., Zagreb, Rukavec 2, OIB: 09365839361</w:t>
      </w:r>
      <w:r w:rsidR="00491880" w:rsidRPr="00A11B02">
        <w:t xml:space="preserve">, </w:t>
      </w:r>
      <w:r>
        <w:rPr>
          <w:lang w:val="pt-BR"/>
        </w:rPr>
        <w:t>4</w:t>
      </w:r>
      <w:r w:rsidR="006B7521">
        <w:rPr>
          <w:lang w:val="pt-BR"/>
        </w:rPr>
        <w:t>. ožujka</w:t>
      </w:r>
      <w:r w:rsidR="0019480E"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A11B02" w:rsidR="00827DD0">
      <w:pPr>
        <w:pStyle w:val="Odlomakpopisa"/>
        <w:numPr>
          <w:ilvl w:val="0"/>
          <w:numId w:val="4"/>
        </w:numPr>
        <w:jc w:val="both"/>
      </w:pPr>
      <w:r w:rsidRPr="00491880">
        <w:t xml:space="preserve">Obustavlja se stečajni postupak </w:t>
      </w:r>
      <w:r w:rsidR="0019480E" w:rsidRPr="00A11B02">
        <w:rPr>
          <w:lang w:val="pt-BR"/>
        </w:rPr>
        <w:t xml:space="preserve">nad </w:t>
      </w:r>
      <w:r w:rsidR="00C70E09" w:rsidRPr="00A11B02">
        <w:rPr>
          <w:lang w:val="pt-BR"/>
        </w:rPr>
        <w:t xml:space="preserve">dužnikom </w:t>
      </w:r>
      <w:r w:rsidR="006B7521" w:rsidRPr="006B7521">
        <w:rPr>
          <w:lang w:val="pt-BR"/>
        </w:rPr>
        <w:t xml:space="preserve">dužnikom </w:t>
      </w:r>
      <w:r w:rsidR="00132ED9" w:rsidRPr="00132ED9">
        <w:rPr>
          <w:lang w:val="pt-BR"/>
        </w:rPr>
        <w:t>PANOREKLAM d.o.o., Zagreb, Rukavec 2, OIB: 09365839361</w:t>
      </w:r>
      <w:r w:rsidR="00491880" w:rsidRPr="00491880">
        <w:t>.</w:t>
      </w:r>
    </w:p>
    <w:p w:rsidRDefault="00A11B02" w:rsidP="00A11B02" w:rsidR="00A11B02" w:rsidRPr="00491880">
      <w:pPr>
        <w:pStyle w:val="Odlomakpopisa"/>
        <w:numPr>
          <w:ilvl w:val="0"/>
          <w:numId w:val="4"/>
        </w:numPr>
        <w:jc w:val="both"/>
      </w:pPr>
      <w:r>
        <w:t>Ročište određ</w:t>
      </w:r>
      <w:r w:rsidR="0068782F">
        <w:t xml:space="preserve">eno za dan </w:t>
      </w:r>
      <w:r w:rsidR="00132ED9">
        <w:t>16. ožujka 2016. u 9.30</w:t>
      </w:r>
      <w:r>
        <w:t xml:space="preserve"> sati neće se održati</w:t>
      </w: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592CE2" w:rsidR="00827DD0">
      <w:pPr>
        <w:ind w:firstLine="708"/>
        <w:jc w:val="both"/>
        <w:rPr>
          <w:lang w:val="pt-BR"/>
        </w:rPr>
      </w:pPr>
      <w:r w:rsidRPr="00491880">
        <w:tab/>
      </w:r>
      <w:r w:rsidR="000A7C34" w:rsidRPr="00491880">
        <w:t xml:space="preserve">Rješenjem od </w:t>
      </w:r>
      <w:r w:rsidR="00132ED9">
        <w:t>9</w:t>
      </w:r>
      <w:r w:rsidR="00A11B02">
        <w:t>. veljače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132ED9" w:rsidRPr="00132ED9">
        <w:rPr>
          <w:lang w:val="pt-BR"/>
        </w:rPr>
        <w:t>PANOREKLAM d.o.o., Zagreb, Rukavec 2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592CE2" w:rsidP="00592CE2" w:rsidR="00592CE2" w:rsidRPr="00491880">
      <w:pPr>
        <w:ind w:firstLine="708"/>
        <w:jc w:val="both"/>
      </w:pPr>
    </w:p>
    <w:p w:rsidRDefault="00827DD0" w:rsidP="006B760B" w:rsidR="006B760B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68782F">
        <w:t>podneskom od 2. ožujka</w:t>
      </w:r>
      <w:r w:rsidR="00A11B02">
        <w:t xml:space="preserve"> 2016. dostavio po</w:t>
      </w:r>
      <w:r w:rsidR="006B7521">
        <w:t xml:space="preserve">tvrdu Financijske agencije od </w:t>
      </w:r>
      <w:r w:rsidR="00132ED9">
        <w:t>29. veljače</w:t>
      </w:r>
      <w:r w:rsidR="00A11B02">
        <w:t xml:space="preserve"> 2016</w:t>
      </w:r>
      <w:r w:rsidR="006B7521">
        <w:t>. (</w:t>
      </w:r>
      <w:r w:rsidR="00132ED9">
        <w:t>list 16</w:t>
      </w:r>
      <w:r w:rsidR="00A11B02">
        <w:t xml:space="preserve">. spisa) </w:t>
      </w:r>
      <w:r w:rsidR="00C70E09">
        <w:t>iz koje</w:t>
      </w:r>
      <w:r w:rsidR="00D172C5">
        <w:t xml:space="preserve"> proizlazi kako</w:t>
      </w:r>
      <w:r w:rsidR="0068782F">
        <w:t xml:space="preserve"> dužnik na dan izdavanja potvrde </w:t>
      </w:r>
      <w:r w:rsidR="0068782F" w:rsidRPr="0068782F">
        <w:t xml:space="preserve">u Očevidniku redoslijeda osnova za plaćanje koji vodi Financijska agencija </w:t>
      </w:r>
      <w:r w:rsidR="00132ED9">
        <w:t>ima evidentirane neizvršene osnove</w:t>
      </w:r>
      <w:r w:rsidR="0068782F" w:rsidRPr="0068782F">
        <w:t xml:space="preserve"> za plaćanje</w:t>
      </w:r>
      <w:r w:rsidR="00132ED9">
        <w:t xml:space="preserve"> u neprekinutom razdoblju od 0 dana</w:t>
      </w:r>
      <w:r w:rsidR="0068782F">
        <w:t>.</w:t>
      </w:r>
      <w:r w:rsidR="00D172C5">
        <w:t xml:space="preserve"> </w:t>
      </w:r>
    </w:p>
    <w:p w:rsidRDefault="00592CE2" w:rsidP="006B760B" w:rsidR="00592CE2">
      <w:pPr>
        <w:tabs>
          <w:tab w:pos="720" w:val="left"/>
        </w:tabs>
        <w:jc w:val="both"/>
      </w:pPr>
    </w:p>
    <w:p w:rsidRDefault="006B760B" w:rsidP="00592CE2" w:rsidR="00592CE2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592CE2" w:rsidP="00592CE2" w:rsidR="00592CE2" w:rsidRPr="00491880">
      <w:pPr>
        <w:tabs>
          <w:tab w:pos="720" w:val="left"/>
        </w:tabs>
        <w:jc w:val="both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592CE2" w:rsidP="00834D8F" w:rsidR="00592CE2">
      <w:pPr>
        <w:pStyle w:val="Tijeloteksta"/>
        <w:ind w:firstLine="720"/>
      </w:pPr>
    </w:p>
    <w:p w:rsidRDefault="00834D8F" w:rsidP="00592CE2" w:rsidR="00834D8F">
      <w:pPr>
        <w:pStyle w:val="Tijeloteksta"/>
      </w:pPr>
    </w:p>
    <w:p w:rsidRDefault="00592CE2" w:rsidP="00592CE2" w:rsidR="00592CE2" w:rsidRPr="00491880">
      <w:pPr>
        <w:pStyle w:val="Tijeloteksta"/>
      </w:pPr>
    </w:p>
    <w:p w:rsidRDefault="00B4536B" w:rsidP="00B4536B" w:rsidR="00873134" w:rsidRPr="00491880">
      <w:pPr>
        <w:pStyle w:val="Tijeloteksta"/>
        <w:jc w:val="center"/>
      </w:pPr>
      <w:r w:rsidRPr="00491880">
        <w:lastRenderedPageBreak/>
        <w:t xml:space="preserve">U Zagrebu </w:t>
      </w:r>
      <w:r w:rsidR="0068782F">
        <w:t>4</w:t>
      </w:r>
      <w:r w:rsidR="006B7521">
        <w:t>. ožujka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592CE2" w:rsidR="00900561" w:rsidRPr="00491880">
      <w:pPr>
        <w:pStyle w:val="Tijeloteksta"/>
        <w:ind w:left="5760"/>
        <w:jc w:val="right"/>
      </w:pPr>
      <w:r w:rsidRPr="00491880">
        <w:t>SUDAC:</w:t>
      </w:r>
    </w:p>
    <w:p w:rsidRDefault="007E1191" w:rsidP="00592CE2" w:rsidR="00900561">
      <w:pPr>
        <w:pStyle w:val="Tijeloteksta"/>
        <w:ind w:left="5760"/>
        <w:jc w:val="right"/>
      </w:pPr>
      <w:r w:rsidRPr="00491880">
        <w:t>Gordan Zubak</w:t>
      </w:r>
      <w:r w:rsidR="00592CE2">
        <w:t>, v.r.</w:t>
      </w:r>
    </w:p>
    <w:p w:rsidRDefault="00592CE2" w:rsidP="00686CF1" w:rsidR="00592CE2">
      <w:pPr>
        <w:pStyle w:val="Tijeloteksta"/>
        <w:ind w:left="5760"/>
      </w:pPr>
    </w:p>
    <w:p w:rsidRDefault="00592CE2" w:rsidP="00686CF1" w:rsidR="00592CE2" w:rsidRPr="00491880">
      <w:pPr>
        <w:pStyle w:val="Tijeloteksta"/>
        <w:ind w:left="5760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161E4E" w:rsidR="00900561">
      <w:pPr>
        <w:ind w:left="360"/>
        <w:jc w:val="both"/>
      </w:pPr>
    </w:p>
    <w:p w:rsidRDefault="00592CE2" w:rsidP="001745C1" w:rsidR="00592CE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92CE2" w:rsidP="00592CE2" w:rsidR="00592CE2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592CE2" w:rsidR="00B639DE" w:rsidRPr="00491880">
      <w:pgSz w:h="15840" w:w="12240"/>
      <w:pgMar w:gutter="0" w:footer="708" w:header="708" w:left="1800" w:bottom="709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32ED9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2CE2"/>
    <w:rsid w:val="00595313"/>
    <w:rsid w:val="00595A2B"/>
    <w:rsid w:val="005C2C94"/>
    <w:rsid w:val="005D7A54"/>
    <w:rsid w:val="005E0082"/>
    <w:rsid w:val="00661F07"/>
    <w:rsid w:val="00686CF1"/>
    <w:rsid w:val="0068782F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92C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2CE2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92C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2CE2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PANOREKLAM d.o.o. zastupanog po punomoćniku Marina Rostaš</izvorni_sadrzaj>
    <derivirana_varijabla naziv="DomainObject.Predmet.ProtustrankaFormated_1">  PANOREKLAM d.o.o. zastupanog po punomoćniku Marina Rostaš</derivirana_varijabla>
  </DomainObject.Predmet.ProtustrankaFormated>
  <DomainObject.Predmet.ProtustrankaFormatedOIB>
    <izvorni_sadrzaj>  PANOREKLAM d.o.o., OIB 09365839361 zastupanog po punomoćniku Marina Rostaš</izvorni_sadrzaj>
    <derivirana_varijabla naziv="DomainObject.Predmet.ProtustrankaFormatedOIB_1">  PANOREKLAM d.o.o., OIB 09365839361 zastupanog po punomoćniku Marina Rostaš</derivirana_varijabla>
  </DomainObject.Predmet.ProtustrankaFormatedOIB>
  <DomainObject.Predmet.ProtustrankaFormatedWithAdress>
    <izvorni_sadrzaj> PANOREKLAM d.o.o., Rukavec 2, 10000 Zagreb zastupanog po punomoćniku Marina Rostaš</izvorni_sadrzaj>
    <derivirana_varijabla naziv="DomainObject.Predmet.ProtustrankaFormatedWithAdress_1"> PANOREKLAM d.o.o., Rukavec 2, 10000 Zagreb zastupanog po punomoćniku Marina Rostaš</derivirana_varijabla>
  </DomainObject.Predmet.ProtustrankaFormatedWithAdress>
  <DomainObject.Predmet.ProtustrankaFormatedWithAdressOIB>
    <izvorni_sadrzaj> PANOREKLAM d.o.o., OIB 09365839361, Rukavec 2, 10000 Zagreb zastupanog po punomoćniku Marina Rostaš</izvorni_sadrzaj>
    <derivirana_varijabla naziv="DomainObject.Predmet.ProtustrankaFormatedWithAdressOIB_1"> PANOREKLAM d.o.o., OIB 09365839361, Rukavec 2, 10000 Zagreb zastupanog po punomoćniku Marina Rostaš</derivirana_varijabla>
  </DomainObject.Predmet.ProtustrankaFormatedWithAdressOIB>
  <DomainObject.Predmet.ProtustrankaWithAdress>
    <izvorni_sadrzaj>PANOREKLAM d.o.o. Rukavec 2, 10000 Zagreb</izvorni_sadrzaj>
    <derivirana_varijabla naziv="DomainObject.Predmet.ProtustrankaWithAdress_1">PANOREKLAM d.o.o. Rukavec 2, 10000 Zagreb</derivirana_varijabla>
  </DomainObject.Predmet.ProtustrankaWithAdress>
  <DomainObject.Predmet.ProtustrankaWithAdressOIB>
    <izvorni_sadrzaj>PANOREKLAM d.o.o., OIB 09365839361, Rukavec 2, 10000 Zagreb</izvorni_sadrzaj>
    <derivirana_varijabla naziv="DomainObject.Predmet.ProtustrankaWithAdressOIB_1">PANOREKLAM d.o.o., OIB 09365839361, Rukavec 2, 10000 Zagreb</derivirana_varijabla>
  </DomainObject.Predmet.ProtustrankaWithAdressOIB>
  <DomainObject.Predmet.ProtustrankaNazivFormated>
    <izvorni_sadrzaj>PANOREKLAM d.o.o.</izvorni_sadrzaj>
    <derivirana_varijabla naziv="DomainObject.Predmet.ProtustrankaNazivFormated_1">PANOREKLAM d.o.o.</derivirana_varijabla>
  </DomainObject.Predmet.ProtustrankaNazivFormated>
  <DomainObject.Predmet.ProtustrankaNazivFormatedOIB>
    <izvorni_sadrzaj>PANOREKLAM d.o.o., OIB 09365839361</izvorni_sadrzaj>
    <derivirana_varijabla naziv="DomainObject.Predmet.ProtustrankaNazivFormatedOIB_1">PANOREKLAM d.o.o., OIB 09365839361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PANOREKLAM d.o.o. zastupanog po punomoćniku Marina Rostaš</item>
    </izvorni_sadrzaj>
    <derivirana_varijabla naziv="DomainObject.Predmet.ProtuStrankaListFormated_1">
      <item>PANOREKLAM d.o.o. zastupanog po punomoćniku Marina Rostaš</item>
    </derivirana_varijabla>
  </DomainObject.Predmet.ProtuStrankaListFormated>
  <DomainObject.Predmet.ProtuStrankaListFormatedOIB>
    <izvorni_sadrzaj>
      <item>PANOREKLAM d.o.o., OIB 09365839361 zastupanog po punomoćniku Marina Rostaš</item>
    </izvorni_sadrzaj>
    <derivirana_varijabla naziv="DomainObject.Predmet.ProtuStrankaListFormatedOIB_1">
      <item>PANOREKLAM d.o.o., OIB 09365839361 zastupanog po punomoćniku Marina Rostaš</item>
    </derivirana_varijabla>
  </DomainObject.Predmet.ProtuStrankaListFormatedOIB>
  <DomainObject.Predmet.ProtuStrankaListFormatedWithAdress>
    <izvorni_sadrzaj>
      <item>PANOREKLAM d.o.o., Rukavec 2, 10000 Zagreb zastupanog po punomoćniku Marina Rostaš</item>
    </izvorni_sadrzaj>
    <derivirana_varijabla naziv="DomainObject.Predmet.ProtuStrankaListFormatedWithAdress_1">
      <item>PANOREKLAM d.o.o., Rukavec 2, 10000 Zagreb zastupanog po punomoćniku Marina Rostaš</item>
    </derivirana_varijabla>
  </DomainObject.Predmet.ProtuStrankaListFormatedWithAdress>
  <DomainObject.Predmet.ProtuStrankaListFormatedWithAdressOIB>
    <izvorni_sadrzaj>
      <item>PANOREKLAM d.o.o., OIB 09365839361, Rukavec 2, 10000 Zagreb zastupanog po punomoćniku Marina Rostaš</item>
    </izvorni_sadrzaj>
    <derivirana_varijabla naziv="DomainObject.Predmet.ProtuStrankaListFormatedWithAdressOIB_1">
      <item>PANOREKLAM d.o.o., OIB 09365839361, Rukavec 2, 10000 Zagreb zastupanog po punomoćniku Marina Rostaš</item>
    </derivirana_varijabla>
  </DomainObject.Predmet.ProtuStrankaListFormatedWithAdressOIB>
  <DomainObject.Predmet.ProtuStrankaListNazivFormated>
    <izvorni_sadrzaj>
      <item>PANOREKLAM d.o.o.</item>
    </izvorni_sadrzaj>
    <derivirana_varijabla naziv="DomainObject.Predmet.ProtuStrankaListNazivFormated_1">
      <item>PANOREKLAM d.o.o.</item>
    </derivirana_varijabla>
  </DomainObject.Predmet.ProtuStrankaListNazivFormated>
  <DomainObject.Predmet.ProtuStrankaListNazivFormatedOIB>
    <izvorni_sadrzaj>
      <item>PANOREKLAM d.o.o., OIB 09365839361</item>
    </izvorni_sadrzaj>
    <derivirana_varijabla naziv="DomainObject.Predmet.ProtuStrankaListNazivFormatedOIB_1">
      <item>PANOREKLAM d.o.o., OIB 09365839361</item>
    </derivirana_varijabla>
  </DomainObject.Predmet.ProtuStrankaListNazivFormatedOIB>
  <DomainObject.Predmet.OstaliListFormated>
    <izvorni_sadrzaj>
      <item>Marina Rostaš punomoćnik sudionika u postupku PANOREKLAM d.o.o.</item>
    </izvorni_sadrzaj>
    <derivirana_varijabla naziv="DomainObject.Predmet.OstaliListFormated_1">
      <item>Marina Rostaš punomoćnik sudionika u postupku PANOREKLAM d.o.o.</item>
    </derivirana_varijabla>
  </DomainObject.Predmet.OstaliListFormated>
  <DomainObject.Predmet.OstaliListFormatedOIB>
    <izvorni_sadrzaj>
      <item>Marina Rostaš, OIB 28744859883 punomoćnik sudionika u postupku PANOREKLAM d.o.o.</item>
    </izvorni_sadrzaj>
    <derivirana_varijabla naziv="DomainObject.Predmet.OstaliListFormatedOIB_1">
      <item>Marina Rostaš, OIB 28744859883 punomoćnik sudionika u postupku PANOREKLAM d.o.o.</item>
    </derivirana_varijabla>
  </DomainObject.Predmet.OstaliListFormatedOIB>
  <DomainObject.Predmet.OstaliListFormatedWithAdress>
    <izvorni_sadrzaj>
      <item>Marina Rostaš, Dubravica 48, 10000 Zagreb punomoćnik sudionika u postupku PANOREKLAM d.o.o.</item>
    </izvorni_sadrzaj>
    <derivirana_varijabla naziv="DomainObject.Predmet.OstaliListFormatedWithAdress_1">
      <item>Marina Rostaš, Dubravica 48, 10000 Zagreb punomoćnik sudionika u postupku PANOREKLAM d.o.o.</item>
    </derivirana_varijabla>
  </DomainObject.Predmet.OstaliListFormatedWithAdress>
  <DomainObject.Predmet.OstaliListFormatedWithAdressOIB>
    <izvorni_sadrzaj>
      <item>Marina Rostaš, OIB 28744859883, Dubravica 48, 10000 Zagreb punomoćnik sudionika u postupku PANOREKLAM d.o.o.</item>
    </izvorni_sadrzaj>
    <derivirana_varijabla naziv="DomainObject.Predmet.OstaliListFormatedWithAdressOIB_1">
      <item>Marina Rostaš, OIB 28744859883, Dubravica 48, 10000 Zagreb punomoćnik sudionika u postupku PANOREKLAM d.o.o.</item>
    </derivirana_varijabla>
  </DomainObject.Predmet.OstaliListFormatedWithAdressOIB>
  <DomainObject.Predmet.OstaliListNazivFormated>
    <izvorni_sadrzaj>
      <item>Marina Rostaš</item>
    </izvorni_sadrzaj>
    <derivirana_varijabla naziv="DomainObject.Predmet.OstaliListNazivFormated_1">
      <item>Marina Rostaš</item>
    </derivirana_varijabla>
  </DomainObject.Predmet.OstaliListNazivFormated>
  <DomainObject.Predmet.OstaliListNazivFormatedOIB>
    <izvorni_sadrzaj>
      <item>Marina Rostaš, OIB 28744859883</item>
    </izvorni_sadrzaj>
    <derivirana_varijabla naziv="DomainObject.Predmet.OstaliListNazivFormatedOIB_1">
      <item>Marina Rostaš, OIB 28744859883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PANOREKLAM d.o.o.</izvorni_sadrzaj>
    <derivirana_varijabla naziv="DomainObject.Predmet.ProtustrankaIDrugi_1">PANOREKLAM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PANOREKLAM d.o.o., OIB 09365839361, Rukavec 2, 10000 Zagreb</izvorni_sadrzaj>
    <derivirana_varijabla naziv="DomainObject.Predmet.ProtustrankaIDrugiAdressOIB_1">PANOREKLAM d.o.o., OIB 09365839361, Rukavec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PANOREKLAM d.o.o.</item>
      <item>Marina Rostaš</item>
    </izvorni_sadrzaj>
    <derivirana_varijabla naziv="DomainObject.Predmet.SudioniciListNaziv_1">
      <item>FINA Regionalni centar Zagreb</item>
      <item>PANOREKLAM d.o.o.</item>
      <item>Marina Rostaš</item>
    </derivirana_varijabla>
  </DomainObject.Predmet.SudioniciListNaziv>
  <DomainObject.Predmet.SudioniciListAdressOIB>
    <izvorni_sadrzaj>
      <item>FINA Regionalni centar Zagreb, OIB 85821130368, Trg svibanjskih žrtava 1995. 1,10000 Zagreb</item>
      <item>PANOREKLAM d.o.o., OIB 09365839361, Rukavec 2,10000 Zagreb</item>
      <item>Marina Rostaš, OIB 28744859883, Dubravica 48,10000 Zagreb</item>
    </izvorni_sadrzaj>
    <derivirana_varijabla naziv="DomainObject.Predmet.SudioniciListAdressOIB_1">
      <item>FINA Regionalni centar Zagreb, OIB 85821130368, Trg svibanjskih žrtava 1995. 1,10000 Zagreb</item>
      <item>PANOREKLAM d.o.o., OIB 09365839361, Rukavec 2,10000 Zagreb</item>
      <item>Marina Rostaš, OIB 28744859883, Dubravica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09365839361</item>
      <item>, OIB 28744859883</item>
    </izvorni_sadrzaj>
    <derivirana_varijabla naziv="DomainObject.Predmet.SudioniciListNazivOIB_1">
      <item>, OIB 85821130368</item>
      <item>, OIB 09365839361</item>
      <item>, OIB 28744859883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1749</properties:Characters>
  <properties:Lines>63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2016-03-04T11:11:00Z</dcterms:created>
  <dc:creator>nmarkovic</dc:creator>
  <cp:lastModifiedBy>Ivana Rogić</cp:lastModifiedBy>
  <cp:lastPrinted>2016-03-04T12:23:00Z</cp:lastPrinted>
  <dcterms:modified xmlns:xsi="http://www.w3.org/2001/XMLSchema-instance" xsi:type="dcterms:W3CDTF">2016-03-04T12:24:00Z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