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ffe0" w14:paraId="718ffe0" w:rsidRDefault="009843DB" w:rsidP="009843DB" w:rsidR="009843DB" w:rsidRPr="009843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843DB">
        <w:rPr>
          <w:rFonts w:cs="Times New Roman" w:eastAsia="Times New Roman"/>
          <w:bCs/>
          <w:szCs w:val="20"/>
        </w:rPr>
        <w:t xml:space="preserve">                    </w:t>
      </w:r>
      <w:r w:rsidRPr="009843DB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43DB" w:rsidP="009843DB" w:rsidR="009843DB" w:rsidRPr="009843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843DB" w:rsidP="009843DB" w:rsidR="009843DB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843DB" w:rsidP="009843DB" w:rsidR="009843DB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843DB" w:rsidP="009843DB" w:rsidR="009843DB" w:rsidRPr="009843DB"/>
    <w:p w:rsidRDefault="009843DB" w:rsidP="009843DB" w:rsidR="009843DB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9843DB" w:rsidP="009843DB" w:rsidR="009843DB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843DB" w:rsidP="009843DB" w:rsidR="009843DB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J E Š E NJ E</w:t>
      </w:r>
    </w:p>
    <w:p w:rsidRDefault="009843DB" w:rsidP="009843DB" w:rsidR="009843DB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843DB" w:rsidP="009843DB" w:rsidR="009843DB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7436</w:t>
      </w:r>
      <w:r w:rsidRPr="009843DB">
        <w:rPr>
          <w:rFonts w:cs="Times New Roman" w:eastAsia="Times New Roman"/>
          <w:szCs w:val="24"/>
          <w:lang w:eastAsia="hr-HR"/>
        </w:rPr>
        <w:t xml:space="preserve"> od 29.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KONJIČKI KLUB </w:t>
      </w:r>
      <w:r w:rsidRPr="00485E19">
        <w:rPr>
          <w:rFonts w:cs="Times New Roman" w:eastAsia="Times New Roman"/>
          <w:szCs w:val="24"/>
          <w:lang w:eastAsia="hr-HR"/>
        </w:rPr>
        <w:t>„</w:t>
      </w:r>
      <w:r>
        <w:rPr>
          <w:rFonts w:cs="Times New Roman" w:eastAsia="Times New Roman"/>
          <w:szCs w:val="24"/>
          <w:lang w:eastAsia="hr-HR"/>
        </w:rPr>
        <w:t>RANCH LUNGE MEDULIN</w:t>
      </w:r>
      <w:r w:rsidRPr="00485E19">
        <w:rPr>
          <w:rFonts w:cs="Times New Roman" w:eastAsia="Times New Roman"/>
          <w:szCs w:val="24"/>
          <w:lang w:eastAsia="hr-HR"/>
        </w:rPr>
        <w:t>“</w:t>
      </w:r>
      <w:r>
        <w:rPr>
          <w:rFonts w:cs="Times New Roman" w:eastAsia="Times New Roman"/>
          <w:szCs w:val="24"/>
          <w:lang w:eastAsia="hr-HR"/>
        </w:rPr>
        <w:t xml:space="preserve">, Medulin, Vrčevan 9, OIB 59083415080, </w:t>
      </w:r>
      <w:r w:rsidRPr="009843DB">
        <w:rPr>
          <w:rFonts w:cs="Times New Roman" w:eastAsia="Times New Roman"/>
          <w:szCs w:val="24"/>
          <w:lang w:eastAsia="hr-HR"/>
        </w:rPr>
        <w:t xml:space="preserve">19. studenog 2015. </w:t>
      </w:r>
    </w:p>
    <w:p w:rsidRDefault="009843DB" w:rsidP="009843DB" w:rsidR="009843DB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843DB" w:rsidP="009843DB" w:rsidR="009843DB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i j e š i o   j e</w:t>
      </w:r>
    </w:p>
    <w:p w:rsidRDefault="009843DB" w:rsidP="009843DB" w:rsidR="009843DB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843DB" w:rsidP="009843DB" w:rsid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 xml:space="preserve">KONJIČKI KLUB </w:t>
      </w:r>
      <w:r w:rsidRPr="00485E19">
        <w:rPr>
          <w:rFonts w:cs="Times New Roman" w:eastAsia="Times New Roman"/>
          <w:szCs w:val="24"/>
          <w:lang w:eastAsia="hr-HR"/>
        </w:rPr>
        <w:t>„</w:t>
      </w:r>
      <w:r>
        <w:rPr>
          <w:rFonts w:cs="Times New Roman" w:eastAsia="Times New Roman"/>
          <w:szCs w:val="24"/>
          <w:lang w:eastAsia="hr-HR"/>
        </w:rPr>
        <w:t>RANCH LUNGE MEDULIN</w:t>
      </w:r>
      <w:r w:rsidRPr="00485E19">
        <w:rPr>
          <w:rFonts w:cs="Times New Roman" w:eastAsia="Times New Roman"/>
          <w:szCs w:val="24"/>
          <w:lang w:eastAsia="hr-HR"/>
        </w:rPr>
        <w:t>“</w:t>
      </w:r>
      <w:r>
        <w:rPr>
          <w:rFonts w:cs="Times New Roman" w:eastAsia="Times New Roman"/>
          <w:szCs w:val="24"/>
          <w:lang w:eastAsia="hr-HR"/>
        </w:rPr>
        <w:t>, Medulin, Vrčevan 9, OIB 59083415080.</w:t>
      </w:r>
    </w:p>
    <w:p w:rsidRDefault="009843DB" w:rsidP="009843DB" w:rsidR="009843DB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843DB" w:rsidP="009843DB" w:rsidR="009843DB" w:rsidRPr="009843DB">
      <w:pPr>
        <w:tabs>
          <w:tab w:pos="4116" w:val="left"/>
        </w:tabs>
        <w:jc w:val="center"/>
      </w:pPr>
      <w:r w:rsidRPr="009843DB">
        <w:t>Obrazloženje</w:t>
      </w:r>
    </w:p>
    <w:p w:rsidRDefault="009843DB" w:rsidP="009843DB" w:rsidR="009843DB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843DB" w:rsidP="009843DB" w:rsidR="009843DB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KONJIČKI KLUB </w:t>
      </w:r>
      <w:r w:rsidRPr="00485E19">
        <w:rPr>
          <w:rFonts w:cs="Times New Roman" w:eastAsia="Times New Roman"/>
          <w:szCs w:val="24"/>
          <w:lang w:eastAsia="hr-HR"/>
        </w:rPr>
        <w:t>„</w:t>
      </w:r>
      <w:r>
        <w:rPr>
          <w:rFonts w:cs="Times New Roman" w:eastAsia="Times New Roman"/>
          <w:szCs w:val="24"/>
          <w:lang w:eastAsia="hr-HR"/>
        </w:rPr>
        <w:t>RANCH LUNGE MEDULIN</w:t>
      </w:r>
      <w:r w:rsidRPr="00485E19">
        <w:rPr>
          <w:rFonts w:cs="Times New Roman" w:eastAsia="Times New Roman"/>
          <w:szCs w:val="24"/>
          <w:lang w:eastAsia="hr-HR"/>
        </w:rPr>
        <w:t>“</w:t>
      </w:r>
      <w:r>
        <w:rPr>
          <w:rFonts w:cs="Times New Roman" w:eastAsia="Times New Roman"/>
          <w:szCs w:val="24"/>
          <w:lang w:eastAsia="hr-HR"/>
        </w:rPr>
        <w:t xml:space="preserve">, Medulin. </w:t>
      </w:r>
      <w:r w:rsidRPr="009843DB">
        <w:t xml:space="preserve">U zahtjevu je navedeno </w:t>
      </w:r>
      <w:r w:rsidRPr="009843DB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1534</w:t>
      </w:r>
      <w:r w:rsidRPr="009843DB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>40.909,18</w:t>
      </w:r>
      <w:r w:rsidRPr="009843DB">
        <w:t xml:space="preserve"> </w:t>
      </w:r>
      <w:r w:rsidRPr="009843DB">
        <w:rPr>
          <w:rFonts w:cs="Times New Roman" w:eastAsia="Times New Roman"/>
          <w:szCs w:val="24"/>
          <w:lang w:eastAsia="hr-HR"/>
        </w:rPr>
        <w:t>kuna.</w:t>
      </w:r>
    </w:p>
    <w:p w:rsidRDefault="009843DB" w:rsidP="009843DB" w:rsidR="009843DB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9843DB" w:rsidP="009843DB" w:rsidR="009843DB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Kako zahtjev za provedbu skraćenog stečajnog postupka sadrži sve potrebne podatke predviđene odredbom čl. 429. Stečajnog zakona, a iz kojih proizlazi kako su ispunjene sve pretpostavke za provedbu skraćenog stečajnog postupka nad predloženim dužnikom, na temelju čl. 428. Stečajnog zakona, odlučeno je kao izreci.</w:t>
      </w:r>
    </w:p>
    <w:p w:rsidRDefault="009843DB" w:rsidP="009843DB" w:rsidR="009843DB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9843DB" w:rsidP="009843DB" w:rsidR="009843DB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U Pazinu 19. studenog 2015. </w:t>
      </w:r>
    </w:p>
    <w:p w:rsidRDefault="009843DB" w:rsidP="009843DB" w:rsidR="009843DB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Sudska savjetnica</w:t>
      </w:r>
    </w:p>
    <w:p w:rsidRDefault="009843DB" w:rsidP="009843DB" w:rsidR="009843DB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Mihaela Kaligari</w:t>
      </w:r>
      <w:r w:rsidR="0018381D">
        <w:rPr>
          <w:rFonts w:cs="Times New Roman" w:eastAsia="Times New Roman"/>
          <w:szCs w:val="24"/>
          <w:lang w:eastAsia="hr-HR"/>
        </w:rPr>
        <w:t>, v. r.</w:t>
      </w:r>
    </w:p>
    <w:p w:rsidRDefault="009843DB" w:rsidP="009843DB" w:rsid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843DB" w:rsidP="009843DB" w:rsidR="009843DB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UPUTA O PRAVNOM LIJEKU</w:t>
      </w:r>
    </w:p>
    <w:p w:rsidRDefault="009843DB" w:rsidP="009843DB" w:rsidR="009843DB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843DB" w:rsidP="009843DB" w:rsid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843DB" w:rsidP="009843DB" w:rsidR="009843DB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9843DB" w:rsidP="009843DB" w:rsidR="009843DB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- e-Oglasna ploča sudova.</w:t>
      </w:r>
    </w:p>
    <w:p w:rsidRDefault="009843DB" w:rsidP="009843DB" w:rsidR="009843DB" w:rsidRPr="009843DB"/>
    <w:p w:rsidRDefault="009843DB" w:rsidP="009843DB" w:rsidR="009843DB" w:rsidRPr="009843DB"/>
    <w:p w:rsidRDefault="009843DB" w:rsidP="009843DB" w:rsidR="009843DB" w:rsidRPr="009843DB"/>
    <w:p w:rsidRDefault="000F7B07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E59" w:rsidP="009843DB" w:rsidR="007B1E59">
      <w:r>
        <w:separator/>
      </w:r>
    </w:p>
  </w:endnote>
  <w:endnote w:id="0" w:type="continuationSeparator">
    <w:p w:rsidRDefault="007B1E59" w:rsidP="009843DB" w:rsidR="007B1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E59" w:rsidP="009843DB" w:rsidR="007B1E59">
      <w:r>
        <w:separator/>
      </w:r>
    </w:p>
  </w:footnote>
  <w:footnote w:id="0" w:type="continuationSeparator">
    <w:p w:rsidRDefault="007B1E59" w:rsidP="009843DB" w:rsidR="007B1E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E59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F7B07">
          <w:rPr>
            <w:noProof/>
          </w:rPr>
          <w:t>2</w:t>
        </w:r>
        <w:r>
          <w:fldChar w:fldCharType="end"/>
        </w:r>
      </w:sdtContent>
    </w:sdt>
    <w:r>
      <w:tab/>
      <w:t>11 St-2</w:t>
    </w:r>
    <w:r w:rsidR="009843DB">
      <w:t>84</w:t>
    </w:r>
    <w:r>
      <w:t>/2015-3</w:t>
    </w:r>
  </w:p>
  <w:p w:rsidRDefault="000F7B07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E59" w:rsidP="007B623F" w:rsidR="007B623F">
    <w:pPr>
      <w:pStyle w:val="Zaglavlje"/>
      <w:jc w:val="right"/>
    </w:pPr>
    <w:r>
      <w:t>11 St-2</w:t>
    </w:r>
    <w:r w:rsidR="009843DB">
      <w:t>84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7D3"/>
    <w:rsid w:val="000967D3"/>
    <w:rsid w:val="000F7B07"/>
    <w:rsid w:val="0018381D"/>
    <w:rsid w:val="007B1E59"/>
    <w:rsid w:val="009843DB"/>
    <w:rsid w:val="009A6044"/>
    <w:rsid w:val="00BF033F"/>
    <w:rsid w:val="00EC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033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43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43D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43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43D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43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43D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F7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B0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B0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B0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B0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033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43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43D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43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43D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43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43D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F7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B0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B0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B0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B0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St-284/2015-3</izvorni_sadrzaj>
    <derivirana_varijabla naziv="DomainObject.Oznaka_1">St-284/2015-3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St-284/2015</izvorni_sadrzaj>
    <derivirana_varijabla naziv="DomainObject.Predmet.OznakaBroj_1">St-284/2015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"RANCH LUNGE MEDULIN", MEDULIN</izvorni_sadrzaj>
    <derivirana_varijabla naziv="DomainObject.Predmet.ProtustrankaFormated_1">  KONJIČKI KLUB "RANCH LUNGE MEDULIN", MEDULIN</derivirana_varijabla>
  </DomainObject.Predmet.ProtustrankaFormated>
  <DomainObject.Predmet.ProtustrankaFormatedOIB>
    <izvorni_sadrzaj>  KONJIČKI KLUB "RANCH LUNGE MEDULIN", MEDULIN, OIB 59083415080</izvorni_sadrzaj>
    <derivirana_varijabla naziv="DomainObject.Predmet.ProtustrankaFormatedOIB_1">  KONJIČKI KLUB "RANCH LUNGE MEDULIN", MEDULIN, OIB 59083415080</derivirana_varijabla>
  </DomainObject.Predmet.ProtustrankaFormatedOIB>
  <DomainObject.Predmet.ProtustrankaFormatedWithAdress>
    <izvorni_sadrzaj> KONJIČKI KLUB "RANCH LUNGE MEDULIN", MEDULIN, Vrčevan 9, 52100 Medulin</izvorni_sadrzaj>
    <derivirana_varijabla naziv="DomainObject.Predmet.ProtustrankaFormatedWithAdress_1"> KONJIČKI KLUB "RANCH LUNGE MEDULIN", MEDULIN, Vrčevan 9, 52100 Medulin</derivirana_varijabla>
  </DomainObject.Predmet.ProtustrankaFormatedWithAdress>
  <DomainObject.Predmet.ProtustrankaFormatedWithAdressOIB>
    <izvorni_sadrzaj> KONJIČKI KLUB "RANCH LUNGE MEDULIN", MEDULIN, OIB 59083415080, Vrčevan 9, 52100 Medulin</izvorni_sadrzaj>
    <derivirana_varijabla naziv="DomainObject.Predmet.ProtustrankaFormatedWithAdressOIB_1"> KONJIČKI KLUB "RANCH LUNGE MEDULIN", MEDULIN, OIB 59083415080, Vrčevan 9, 52100 Medulin</derivirana_varijabla>
  </DomainObject.Predmet.ProtustrankaFormatedWithAdressOIB>
  <DomainObject.Predmet.ProtustrankaWithAdress>
    <izvorni_sadrzaj>KONJIČKI KLUB "RANCH LUNGE MEDULIN", MEDULIN Vrčevan 9, 52100 Medulin</izvorni_sadrzaj>
    <derivirana_varijabla naziv="DomainObject.Predmet.ProtustrankaWithAdress_1">KONJIČKI KLUB "RANCH LUNGE MEDULIN", MEDULIN Vrčevan 9, 52100 Medulin</derivirana_varijabla>
  </DomainObject.Predmet.ProtustrankaWithAdress>
  <DomainObject.Predmet.ProtustrankaWithAdressOIB>
    <izvorni_sadrzaj>KONJIČKI KLUB "RANCH LUNGE MEDULIN", MEDULIN, OIB 59083415080, Vrčevan 9, 52100 Medulin</izvorni_sadrzaj>
    <derivirana_varijabla naziv="DomainObject.Predmet.ProtustrankaWithAdressOIB_1">KONJIČKI KLUB "RANCH LUNGE MEDULIN", MEDULIN, OIB 59083415080, Vrčevan 9, 52100 Medulin</derivirana_varijabla>
  </DomainObject.Predmet.ProtustrankaWithAdressOIB>
  <DomainObject.Predmet.ProtustrankaNazivFormated>
    <izvorni_sadrzaj>KONJIČKI KLUB "RANCH LUNGE MEDULIN", MEDULIN</izvorni_sadrzaj>
    <derivirana_varijabla naziv="DomainObject.Predmet.ProtustrankaNazivFormated_1">KONJIČKI KLUB "RANCH LUNGE MEDULIN", MEDULIN</derivirana_varijabla>
  </DomainObject.Predmet.ProtustrankaNazivFormated>
  <DomainObject.Predmet.ProtustrankaNazivFormatedOIB>
    <izvorni_sadrzaj>KONJIČKI KLUB "RANCH LUNGE MEDULIN", MEDULIN, OIB 59083415080</izvorni_sadrzaj>
    <derivirana_varijabla naziv="DomainObject.Predmet.ProtustrankaNazivFormatedOIB_1">KONJIČKI KLUB "RANCH LUNGE MEDULIN", MEDULIN, OIB 59083415080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40909.18</izvorni_sadrzaj>
    <derivirana_varijabla naziv="DomainObject.Predmet.TrenutnaVrijednost_1">40909.18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KONJIČKI KLUB "RANCH LUNGE MEDULIN", MEDULIN</item>
    </izvorni_sadrzaj>
    <derivirana_varijabla naziv="DomainObject.Predmet.ProtuStrankaListFormated_1">
      <item>KONJIČKI KLUB "RANCH LUNGE MEDULIN", MEDULIN</item>
    </derivirana_varijabla>
  </DomainObject.Predmet.ProtuStrankaListFormated>
  <DomainObject.Predmet.ProtuStrankaListFormatedOIB>
    <izvorni_sadrzaj>
      <item>KONJIČKI KLUB "RANCH LUNGE MEDULIN", MEDULIN, OIB 59083415080</item>
    </izvorni_sadrzaj>
    <derivirana_varijabla naziv="DomainObject.Predmet.ProtuStrankaListFormatedOIB_1">
      <item>KONJIČKI KLUB "RANCH LUNGE MEDULIN", MEDULIN, OIB 59083415080</item>
    </derivirana_varijabla>
  </DomainObject.Predmet.ProtuStrankaListFormatedOIB>
  <DomainObject.Predmet.ProtuStrankaListFormatedWithAdress>
    <izvorni_sadrzaj>
      <item>KONJIČKI KLUB "RANCH LUNGE MEDULIN", MEDULIN, Vrčevan 9, 52100 Medulin</item>
    </izvorni_sadrzaj>
    <derivirana_varijabla naziv="DomainObject.Predmet.ProtuStrankaListFormatedWithAdress_1">
      <item>KONJIČKI KLUB "RANCH LUNGE MEDULIN", MEDULIN, Vrčevan 9, 52100 Medulin</item>
    </derivirana_varijabla>
  </DomainObject.Predmet.ProtuStrankaListFormatedWithAdress>
  <DomainObject.Predmet.ProtuStrankaListFormatedWithAdressOIB>
    <izvorni_sadrzaj>
      <item>KONJIČKI KLUB "RANCH LUNGE MEDULIN", MEDULIN, OIB 59083415080, Vrčevan 9, 52100 Medulin</item>
    </izvorni_sadrzaj>
    <derivirana_varijabla naziv="DomainObject.Predmet.ProtuStrankaListFormatedWithAdressOIB_1">
      <item>KONJIČKI KLUB "RANCH LUNGE MEDULIN", MEDULIN, OIB 59083415080, Vrčevan 9, 52100 Medulin</item>
    </derivirana_varijabla>
  </DomainObject.Predmet.ProtuStrankaListFormatedWithAdressOIB>
  <DomainObject.Predmet.ProtuStrankaListNazivFormated>
    <izvorni_sadrzaj>
      <item>KONJIČKI KLUB "RANCH LUNGE MEDULIN", MEDULIN</item>
    </izvorni_sadrzaj>
    <derivirana_varijabla naziv="DomainObject.Predmet.ProtuStrankaListNazivFormated_1">
      <item>KONJIČKI KLUB "RANCH LUNGE MEDULIN", MEDULIN</item>
    </derivirana_varijabla>
  </DomainObject.Predmet.ProtuStrankaListNazivFormated>
  <DomainObject.Predmet.ProtuStrankaListNazivFormatedOIB>
    <izvorni_sadrzaj>
      <item>KONJIČKI KLUB "RANCH LUNGE MEDULIN", MEDULIN, OIB 59083415080</item>
    </izvorni_sadrzaj>
    <derivirana_varijabla naziv="DomainObject.Predmet.ProtuStrankaListNazivFormatedOIB_1">
      <item>KONJIČKI KLUB "RANCH LUNGE MEDULIN", MEDULIN, OIB 59083415080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St-284/2015-3</izvorni_sadrzaj>
    <derivirana_varijabla naziv="DomainObject.PoslovniBrojDokumenta_1">St-284/2015-3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KONJIČKI KLUB "RANCH LUNGE MEDULIN", MEDULIN</izvorni_sadrzaj>
    <derivirana_varijabla naziv="DomainObject.Predmet.ProtustrankaIDrugi_1">KONJIČKI KLUB "RANCH LUNGE MEDULIN",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KONJIČKI KLUB "RANCH LUNGE MEDULIN", MEDULIN, OIB 59083415080, Vrčevan 9, 52100 Medulin</izvorni_sadrzaj>
    <derivirana_varijabla naziv="DomainObject.Predmet.ProtustrankaIDrugiAdressOIB_1">KONJIČKI KLUB "RANCH LUNGE MEDULIN", MEDULIN, OIB 59083415080, Vrčevan 9,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KONJIČKI KLUB "RANCH LUNGE MEDULIN", MEDULIN</item>
    </izvorni_sadrzaj>
    <derivirana_varijabla naziv="DomainObject.Predmet.SudioniciListNaziv_1">
      <item>FINANCIJSKA AGENCIJA, RC RIJEKA, PODRUŽNICA PULA, PULA</item>
      <item>KONJIČKI KLUB "RANCH LUNGE MEDULIN",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KONJIČKI KLUB "RANCH LUNGE MEDULIN", MEDULIN, OIB 59083415080, Vrčevan 9,52100 Medulin</item>
    </izvorni_sadrzaj>
    <derivirana_varijabla naziv="DomainObject.Predmet.SudioniciListAdressOIB_1">
      <item>FINANCIJSKA AGENCIJA, RC RIJEKA, PODRUŽNICA PULA, PULA, OIB 85821130368, Giardini 5,52100 Pula</item>
      <item>KONJIČKI KLUB "RANCH LUNGE MEDULIN", MEDULIN, OIB 59083415080, Vrčevan 9,52100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59083415080</item>
    </izvorni_sadrzaj>
    <derivirana_varijabla naziv="DomainObject.Predmet.SudioniciListNazivOIB_1">
      <item>, OIB 85821130368</item>
      <item>, OIB 59083415080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338</properties:Words>
  <properties:Characters>1867</properties:Characters>
  <properties:Lines>52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2015-11-19T07:28:00Z</dcterms:created>
  <dc:creator>Mihaela Kaligari</dc:creator>
  <dc:description/>
  <cp:keywords/>
  <cp:lastModifiedBy>Ana Jeromela</cp:lastModifiedBy>
  <cp:lastPrinted>2015-11-19T07:32:00Z</cp:lastPrinted>
  <dcterms:modified xmlns:xsi="http://www.w3.org/2001/XMLSchema-instance" xsi:type="dcterms:W3CDTF">2015-11-20T07:43:00Z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