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c827" w14:paraId="651c827" w:rsidRDefault="00487CCD" w:rsidP="00487CCD" w:rsidR="00487CCD" w:rsidRPr="00C4531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C4531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C45319">
      <w:pPr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C45319">
      <w:pPr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4531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45319">
        <w:rPr>
          <w:rFonts w:hAnsi="Times New Roman" w:ascii="Times New Roman"/>
          <w:szCs w:val="24"/>
          <w:lang w:val="hr-HR"/>
        </w:rPr>
        <w:t xml:space="preserve"> 2/II</w:t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86A5F" w:rsidRPr="00C45319">
        <w:rPr>
          <w:rFonts w:hAnsi="Times New Roman" w:ascii="Times New Roman"/>
          <w:szCs w:val="24"/>
          <w:lang w:val="hr-HR"/>
        </w:rPr>
        <w:t>238</w:t>
      </w:r>
      <w:proofErr w:type="spellEnd"/>
      <w:r w:rsidR="00F86A5F" w:rsidRPr="00C45319">
        <w:rPr>
          <w:rFonts w:hAnsi="Times New Roman" w:ascii="Times New Roman"/>
          <w:szCs w:val="24"/>
          <w:lang w:val="hr-HR"/>
        </w:rPr>
        <w:t>/</w:t>
      </w:r>
      <w:proofErr w:type="spellStart"/>
      <w:r w:rsidR="00F86A5F" w:rsidRPr="00C45319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C45319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C45319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C017AA">
        <w:rPr>
          <w:rFonts w:hAnsi="Times New Roman" w:ascii="Times New Roman"/>
          <w:szCs w:val="24"/>
          <w:lang w:val="hr-HR"/>
        </w:rPr>
        <w:t xml:space="preserve">stečajnom masom iza </w:t>
      </w:r>
      <w:r w:rsidR="00F51A3A" w:rsidRPr="00C45319">
        <w:rPr>
          <w:rFonts w:hAnsi="Times New Roman" w:ascii="Times New Roman"/>
          <w:color w:val="000000"/>
          <w:szCs w:val="24"/>
          <w:lang w:val="pl-PL"/>
        </w:rPr>
        <w:t xml:space="preserve">ANO d. o. o., Zagreb, </w:t>
      </w:r>
      <w:r w:rsidR="00C017AA">
        <w:rPr>
          <w:rFonts w:hAnsi="Times New Roman" w:ascii="Times New Roman"/>
          <w:color w:val="000000"/>
          <w:szCs w:val="24"/>
          <w:lang w:val="pl-PL"/>
        </w:rPr>
        <w:t>Klenovac 5</w:t>
      </w:r>
      <w:r w:rsidR="00F51A3A" w:rsidRPr="00C45319">
        <w:rPr>
          <w:rFonts w:hAnsi="Times New Roman" w:ascii="Times New Roman"/>
          <w:color w:val="000000"/>
          <w:szCs w:val="24"/>
          <w:lang w:val="pl-PL"/>
        </w:rPr>
        <w:t xml:space="preserve">, OIB </w:t>
      </w:r>
      <w:r w:rsidR="00C017AA">
        <w:rPr>
          <w:rFonts w:hAnsi="Times New Roman" w:ascii="Times New Roman"/>
          <w:color w:val="000000"/>
          <w:szCs w:val="24"/>
          <w:lang w:val="pl-PL"/>
        </w:rPr>
        <w:t>68232897766</w:t>
      </w:r>
      <w:r w:rsidR="00797BCD" w:rsidRPr="00C45319">
        <w:rPr>
          <w:rFonts w:hAnsi="Times New Roman" w:ascii="Times New Roman"/>
          <w:color w:val="000000"/>
          <w:szCs w:val="24"/>
          <w:lang w:val="pl-PL"/>
        </w:rPr>
        <w:t>, 8</w:t>
      </w:r>
      <w:r w:rsidR="00C45319" w:rsidRPr="00C45319">
        <w:rPr>
          <w:rFonts w:hAnsi="Times New Roman" w:ascii="Times New Roman"/>
          <w:szCs w:val="24"/>
          <w:lang w:val="hr-HR"/>
        </w:rPr>
        <w:t>. travnj</w:t>
      </w:r>
      <w:r w:rsidRPr="00C45319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Pr="00C4531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="00C45319" w:rsidRPr="00C45319">
        <w:rPr>
          <w:rFonts w:hAnsi="Times New Roman" w:ascii="Times New Roman"/>
          <w:szCs w:val="24"/>
          <w:lang w:val="hr-HR"/>
        </w:rPr>
        <w:t>Dopunjuje se rješenje ovog suda broj St-</w:t>
      </w:r>
      <w:proofErr w:type="spellStart"/>
      <w:r w:rsidR="00C45319" w:rsidRPr="00C45319">
        <w:rPr>
          <w:rFonts w:hAnsi="Times New Roman" w:ascii="Times New Roman"/>
          <w:szCs w:val="24"/>
          <w:lang w:val="hr-HR"/>
        </w:rPr>
        <w:t>238</w:t>
      </w:r>
      <w:proofErr w:type="spellEnd"/>
      <w:r w:rsidR="00C45319" w:rsidRPr="00C45319">
        <w:rPr>
          <w:rFonts w:hAnsi="Times New Roman" w:ascii="Times New Roman"/>
          <w:szCs w:val="24"/>
          <w:lang w:val="hr-HR"/>
        </w:rPr>
        <w:t>/</w:t>
      </w:r>
      <w:proofErr w:type="spellStart"/>
      <w:r w:rsidR="00C45319" w:rsidRPr="00C45319">
        <w:rPr>
          <w:rFonts w:hAnsi="Times New Roman" w:ascii="Times New Roman"/>
          <w:szCs w:val="24"/>
          <w:lang w:val="hr-HR"/>
        </w:rPr>
        <w:t>15</w:t>
      </w:r>
      <w:proofErr w:type="spellEnd"/>
      <w:r w:rsidR="00C45319" w:rsidRPr="00C45319">
        <w:rPr>
          <w:rFonts w:hAnsi="Times New Roman" w:ascii="Times New Roman"/>
          <w:szCs w:val="24"/>
          <w:lang w:val="hr-HR"/>
        </w:rPr>
        <w:t xml:space="preserve"> od 8. ožujka </w:t>
      </w:r>
      <w:proofErr w:type="spellStart"/>
      <w:r w:rsidR="00C45319"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="00C45319" w:rsidRPr="00C45319">
        <w:rPr>
          <w:rFonts w:hAnsi="Times New Roman" w:ascii="Times New Roman"/>
          <w:szCs w:val="24"/>
          <w:lang w:val="hr-HR"/>
        </w:rPr>
        <w:t>. tako da se iza točke 3. dodaje točka 4., pa rješenje u čistopisu glasi:</w:t>
      </w:r>
    </w:p>
    <w:p w:rsidRDefault="00C45319" w:rsidP="00487CCD" w:rsidR="00C45319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C45319" w:rsidP="00C45319" w:rsidR="00487CCD" w:rsidRPr="00C453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"</w:t>
      </w:r>
      <w:r w:rsidR="00487CCD" w:rsidRPr="00C45319">
        <w:rPr>
          <w:rFonts w:hAnsi="Times New Roman" w:ascii="Times New Roman"/>
          <w:szCs w:val="24"/>
          <w:lang w:val="hr-HR"/>
        </w:rPr>
        <w:t xml:space="preserve">1. Određuje se upis stečajne mase iza dužnika </w:t>
      </w:r>
      <w:r w:rsidR="00F51A3A" w:rsidRPr="00C45319">
        <w:rPr>
          <w:rFonts w:hAnsi="Times New Roman" w:ascii="Times New Roman"/>
          <w:color w:val="000000"/>
          <w:szCs w:val="24"/>
          <w:lang w:val="pl-PL"/>
        </w:rPr>
        <w:t>ANO d. o. o. u stečaju, Zagreb, Oranice bb, OIB 58494088214</w:t>
      </w:r>
      <w:r w:rsidR="00487CCD" w:rsidRPr="00C45319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</w:t>
      </w:r>
      <w:proofErr w:type="spellStart"/>
      <w:r w:rsidR="00F51A3A" w:rsidRPr="00C45319">
        <w:rPr>
          <w:rFonts w:hAnsi="Times New Roman" w:ascii="Times New Roman"/>
          <w:szCs w:val="24"/>
          <w:lang w:val="hr-HR"/>
        </w:rPr>
        <w:t>Klenovac</w:t>
      </w:r>
      <w:proofErr w:type="spellEnd"/>
      <w:r w:rsidR="00F51A3A" w:rsidRPr="00C45319">
        <w:rPr>
          <w:rFonts w:hAnsi="Times New Roman" w:ascii="Times New Roman"/>
          <w:szCs w:val="24"/>
          <w:lang w:val="hr-HR"/>
        </w:rPr>
        <w:t xml:space="preserve"> 5.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pl-PL"/>
        </w:rPr>
      </w:pPr>
      <w:r w:rsidRPr="00C45319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="00F51A3A" w:rsidRPr="00C45319">
        <w:rPr>
          <w:rFonts w:hAnsi="Times New Roman" w:ascii="Times New Roman"/>
          <w:szCs w:val="24"/>
          <w:lang w:val="hr-HR"/>
        </w:rPr>
        <w:t xml:space="preserve">Sandra Gregorić Jelinek iz Zagreba, </w:t>
      </w:r>
      <w:proofErr w:type="spellStart"/>
      <w:r w:rsidR="00F51A3A" w:rsidRPr="00C45319">
        <w:rPr>
          <w:rFonts w:hAnsi="Times New Roman" w:ascii="Times New Roman"/>
          <w:szCs w:val="24"/>
          <w:lang w:val="hr-HR"/>
        </w:rPr>
        <w:t>Klenovac</w:t>
      </w:r>
      <w:proofErr w:type="spellEnd"/>
      <w:r w:rsidR="00F51A3A" w:rsidRPr="00C45319">
        <w:rPr>
          <w:rFonts w:hAnsi="Times New Roman" w:ascii="Times New Roman"/>
          <w:szCs w:val="24"/>
          <w:lang w:val="hr-HR"/>
        </w:rPr>
        <w:t xml:space="preserve"> 5, </w:t>
      </w:r>
      <w:proofErr w:type="spellStart"/>
      <w:r w:rsidR="00F51A3A" w:rsidRPr="00C45319">
        <w:rPr>
          <w:rFonts w:hAnsi="Times New Roman" w:ascii="Times New Roman"/>
          <w:szCs w:val="24"/>
          <w:lang w:val="hr-HR"/>
        </w:rPr>
        <w:t>OIB</w:t>
      </w:r>
      <w:proofErr w:type="spellEnd"/>
      <w:r w:rsidR="00F51A3A" w:rsidRPr="00C45319">
        <w:rPr>
          <w:rFonts w:hAnsi="Times New Roman" w:ascii="Times New Roman"/>
          <w:szCs w:val="24"/>
          <w:lang w:val="hr-HR"/>
        </w:rPr>
        <w:t xml:space="preserve"> </w:t>
      </w:r>
      <w:r w:rsidR="00F51A3A" w:rsidRPr="00C45319">
        <w:rPr>
          <w:rFonts w:hAnsi="Times New Roman" w:ascii="Times New Roman"/>
          <w:szCs w:val="24"/>
          <w:lang w:val="pl-PL"/>
        </w:rPr>
        <w:t>76527594917.</w:t>
      </w:r>
    </w:p>
    <w:p w:rsidRDefault="00C45319" w:rsidP="00487CCD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pl-PL"/>
        </w:rPr>
        <w:tab/>
        <w:t xml:space="preserve">4. Razriješuje se dužnosti stečajnog upravitelja stečajne mase Gordana Mikić iz Zagreba,  Bauerova 18, OIB </w:t>
      </w:r>
      <w:proofErr w:type="spellStart"/>
      <w:r w:rsidRPr="00C45319">
        <w:rPr>
          <w:rFonts w:hAnsi="Times New Roman" w:ascii="Times New Roman"/>
          <w:color w:val="000000"/>
          <w:szCs w:val="24"/>
          <w:lang w:val="hr-HR"/>
        </w:rPr>
        <w:t>77182008885</w:t>
      </w:r>
      <w:proofErr w:type="spellEnd"/>
      <w:r w:rsidRPr="00C45319">
        <w:rPr>
          <w:rFonts w:hAnsi="Times New Roman" w:ascii="Times New Roman"/>
          <w:color w:val="000000"/>
          <w:szCs w:val="24"/>
          <w:lang w:val="hr-HR"/>
        </w:rPr>
        <w:t>."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C45319" w:rsidP="00C45319" w:rsidR="00487C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  <w:r>
        <w:rPr>
          <w:rFonts w:hAnsi="Times New Roman" w:ascii="Times New Roman"/>
          <w:szCs w:val="24"/>
          <w:lang w:val="hr-HR"/>
        </w:rPr>
        <w:t>. stečajni upravitelj stečajne mase Gordana Mikić zatražila je razrješenje dužnosti stečajnog upravitelja zbog zdravstvenog razloga.</w:t>
      </w:r>
    </w:p>
    <w:p w:rsidRDefault="00C45319" w:rsidP="00C45319" w:rsidR="00C45319" w:rsidRPr="00C453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temeljem odredbe </w:t>
      </w:r>
      <w:r w:rsidR="008D3717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8D3717">
        <w:rPr>
          <w:rFonts w:hAnsi="Times New Roman" w:ascii="Times New Roman"/>
          <w:szCs w:val="24"/>
          <w:lang w:val="hr-HR"/>
        </w:rPr>
        <w:t>27</w:t>
      </w:r>
      <w:proofErr w:type="spellEnd"/>
      <w:r w:rsidR="008D3717">
        <w:rPr>
          <w:rFonts w:hAnsi="Times New Roman" w:ascii="Times New Roman"/>
          <w:szCs w:val="24"/>
          <w:lang w:val="hr-HR"/>
        </w:rPr>
        <w:t xml:space="preserve"> st. 5 Stečajnog zakona odlučeno kao u izreci.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Zagreb, </w:t>
      </w:r>
      <w:r w:rsidR="00797BCD" w:rsidRPr="00C45319">
        <w:rPr>
          <w:rFonts w:hAnsi="Times New Roman" w:ascii="Times New Roman"/>
          <w:szCs w:val="24"/>
          <w:lang w:val="hr-HR"/>
        </w:rPr>
        <w:t>8</w:t>
      </w:r>
      <w:r w:rsidRPr="00C45319">
        <w:rPr>
          <w:rFonts w:hAnsi="Times New Roman" w:ascii="Times New Roman"/>
          <w:szCs w:val="24"/>
          <w:lang w:val="hr-HR"/>
        </w:rPr>
        <w:t xml:space="preserve">. </w:t>
      </w:r>
      <w:r w:rsidR="008D3717">
        <w:rPr>
          <w:rFonts w:hAnsi="Times New Roman" w:ascii="Times New Roman"/>
          <w:szCs w:val="24"/>
          <w:lang w:val="hr-HR"/>
        </w:rPr>
        <w:t>travnja</w:t>
      </w:r>
      <w:r w:rsidRPr="00C453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45319">
        <w:rPr>
          <w:rFonts w:hAnsi="Times New Roman" w:ascii="Times New Roman"/>
          <w:szCs w:val="24"/>
          <w:lang w:val="hr-HR"/>
        </w:rPr>
        <w:t>2016</w:t>
      </w:r>
      <w:proofErr w:type="spellEnd"/>
      <w:r w:rsidRPr="00C4531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C4531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  <w:t>SUDAC:</w:t>
      </w:r>
    </w:p>
    <w:p w:rsidRDefault="002C7AE5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v. r. </w:t>
      </w:r>
      <w:r w:rsidR="00487CCD" w:rsidRPr="00C45319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2C7AE5" w:rsidP="00AB7A2F" w:rsidR="002C7AE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C7AE5" w:rsidP="00995CE9" w:rsidR="002C7AE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C45319">
      <w:pPr>
        <w:jc w:val="both"/>
        <w:rPr>
          <w:rFonts w:hAnsi="Times New Roman" w:ascii="Times New Roman"/>
          <w:szCs w:val="24"/>
          <w:lang w:val="hr-HR"/>
        </w:rPr>
      </w:pP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  <w:r w:rsidRPr="00C45319">
        <w:rPr>
          <w:rFonts w:hAnsi="Times New Roman" w:ascii="Times New Roman"/>
          <w:szCs w:val="24"/>
          <w:lang w:val="hr-HR"/>
        </w:rPr>
        <w:tab/>
      </w:r>
    </w:p>
    <w:p w:rsidRDefault="002C7AE5" w:rsidR="00E0602B" w:rsidRPr="00C45319">
      <w:pPr>
        <w:rPr>
          <w:rFonts w:hAnsi="Times New Roman" w:ascii="Times New Roman"/>
          <w:szCs w:val="24"/>
        </w:rPr>
      </w:pPr>
    </w:p>
    <w:sectPr w:rsidSect="006564F4" w:rsidR="00E0602B" w:rsidRPr="00C4531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C7AE5"/>
    <w:rsid w:val="002F2BD1"/>
    <w:rsid w:val="00343DD9"/>
    <w:rsid w:val="00361423"/>
    <w:rsid w:val="004814BC"/>
    <w:rsid w:val="00487CCD"/>
    <w:rsid w:val="0072617A"/>
    <w:rsid w:val="00797BCD"/>
    <w:rsid w:val="007C1B9C"/>
    <w:rsid w:val="008157FD"/>
    <w:rsid w:val="0085424F"/>
    <w:rsid w:val="008D3717"/>
    <w:rsid w:val="00920EDA"/>
    <w:rsid w:val="00A22213"/>
    <w:rsid w:val="00AB410D"/>
    <w:rsid w:val="00BB4A20"/>
    <w:rsid w:val="00C017AA"/>
    <w:rsid w:val="00C45319"/>
    <w:rsid w:val="00C643A4"/>
    <w:rsid w:val="00C757C2"/>
    <w:rsid w:val="00D80048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7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A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AE5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A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A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7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A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AE5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A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A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 d.o.o.</izvorni_sadrzaj>
    <derivirana_varijabla naziv="DomainObject.Predmet.ProtustrankaFormated_1">  ANO d.o.o.</derivirana_varijabla>
  </DomainObject.Predmet.ProtustrankaFormated>
  <DomainObject.Predmet.ProtustrankaFormatedOIB>
    <izvorni_sadrzaj>  ANO d.o.o., OIB 58494088214</izvorni_sadrzaj>
    <derivirana_varijabla naziv="DomainObject.Predmet.ProtustrankaFormatedOIB_1">  ANO d.o.o., OIB 58494088214</derivirana_varijabla>
  </DomainObject.Predmet.ProtustrankaFormatedOIB>
  <DomainObject.Predmet.ProtustrankaFormatedWithAdress>
    <izvorni_sadrzaj> ANO d.o.o., ORANICE BB, 10000 Zagreb</izvorni_sadrzaj>
    <derivirana_varijabla naziv="DomainObject.Predmet.ProtustrankaFormatedWithAdress_1"> ANO d.o.o., ORANICE BB, 10000 Zagreb</derivirana_varijabla>
  </DomainObject.Predmet.ProtustrankaFormatedWithAdress>
  <DomainObject.Predmet.ProtustrankaFormatedWithAdressOIB>
    <izvorni_sadrzaj> ANO d.o.o., OIB 58494088214, ORANICE BB, 10000 Zagreb</izvorni_sadrzaj>
    <derivirana_varijabla naziv="DomainObject.Predmet.ProtustrankaFormatedWithAdressOIB_1"> ANO d.o.o., OIB 58494088214, ORANICE BB, 10000 Zagreb</derivirana_varijabla>
  </DomainObject.Predmet.ProtustrankaFormatedWithAdressOIB>
  <DomainObject.Predmet.ProtustrankaWithAdress>
    <izvorni_sadrzaj>ANO d.o.o. ORANICE BB, 10000 Zagreb</izvorni_sadrzaj>
    <derivirana_varijabla naziv="DomainObject.Predmet.ProtustrankaWithAdress_1">ANO d.o.o. ORANICE BB, 10000 Zagreb</derivirana_varijabla>
  </DomainObject.Predmet.ProtustrankaWithAdress>
  <DomainObject.Predmet.ProtustrankaWithAdressOIB>
    <izvorni_sadrzaj>ANO d.o.o., OIB 58494088214, ORANICE BB, 10000 Zagreb</izvorni_sadrzaj>
    <derivirana_varijabla naziv="DomainObject.Predmet.ProtustrankaWithAdressOIB_1">ANO d.o.o., OIB 58494088214, ORANICE BB, 10000 Zagreb</derivirana_varijabla>
  </DomainObject.Predmet.ProtustrankaWithAdressOIB>
  <DomainObject.Predmet.ProtustrankaNazivFormated>
    <izvorni_sadrzaj>ANO d.o.o.</izvorni_sadrzaj>
    <derivirana_varijabla naziv="DomainObject.Predmet.ProtustrankaNazivFormated_1">ANO d.o.o.</derivirana_varijabla>
  </DomainObject.Predmet.ProtustrankaNazivFormated>
  <DomainObject.Predmet.ProtustrankaNazivFormatedOIB>
    <izvorni_sadrzaj>ANO d.o.o., OIB 58494088214</izvorni_sadrzaj>
    <derivirana_varijabla naziv="DomainObject.Predmet.ProtustrankaNazivFormatedOIB_1">ANO d.o.o., OIB 58494088214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KOMUNALNA INFRASTRUKTURA društvo s ograničenom odgovornošću za obavljanje komunalnih djelatnosti - u stečaju; MARIJA RADIĆ</izvorni_sadrzaj>
    <derivirana_varijabla naziv="DomainObject.Predmet.StrankaFormated_1">  KOMUNALNA INFRASTRUKTURA društvo s ograničenom odgovornošću za obavljanje komunalnih djelatnosti - u stečaju; MARIJA RADIĆ</derivirana_varijabla>
  </DomainObject.Predmet.StrankaFormated>
  <DomainObject.Predmet.StrankaFormatedOIB>
    <izvorni_sadrzaj>  KOMUNALNA INFRASTRUKTURA društvo s ograničenom odgovornošću za obavljanje komunalnih djelatnosti - u stečaju, OIB 87411804508; MARIJA RADIĆ, OIB 95349209669</izvorni_sadrzaj>
    <derivirana_varijabla naziv="DomainObject.Predmet.StrankaFormatedOIB_1">  KOMUNALNA INFRASTRUKTURA društvo s ograničenom odgovornošću za obavljanje komunalnih djelatnosti - u stečaju, OIB 87411804508; MARIJA RADIĆ, OIB 95349209669</derivirana_varijabla>
  </DomainObject.Predmet.StrankaFormatedOIB>
  <DomainObject.Predmet.StrankaFormatedWithAdress>
    <izvorni_sadrzaj> KOMUNALNA INFRASTRUKTURA društvo s ograničenom odgovornošću za obavljanje komunalnih djelatnosti - u stečaju, Kolodvorska 64, 10410 Velika Gorica; MARIJA RADIĆ, DRAGULINEC 16/1, 10000 Zagreb</izvorni_sadrzaj>
    <derivirana_varijabla naziv="DomainObject.Predmet.StrankaFormatedWithAdress_1"> KOMUNALNA INFRASTRUKTURA društvo s ograničenom odgovornošću za obavljanje komunalnih djelatnosti - u stečaju, Kolodvorska 64, 10410 Velika Gorica; MARIJA RADIĆ, DRAGULINEC 16/1, 10000 Zagreb</derivirana_varijabla>
  </DomainObject.Predmet.StrankaFormatedWithAdress>
  <DomainObject.Predmet.StrankaFormatedWithAdressOIB>
    <izvorni_sadrzaj> KOMUNALNA INFRASTRUKTURA društvo s ograničenom odgovornošću za obavljanje komunalnih djelatnosti - u stečaju, OIB 87411804508, Kolodvorska 64, 10410 Velika Gorica; MARIJA RADIĆ, OIB 95349209669, DRAGULINEC 16/1, 10000 Zagreb</izvorni_sadrzaj>
    <derivirana_varijabla naziv="DomainObject.Predmet.StrankaFormatedWithAdressOIB_1"> KOMUNALNA INFRASTRUKTURA društvo s ograničenom odgovornošću za obavljanje komunalnih djelatnosti - u stečaju, OIB 87411804508, Kolodvorska 64, 10410 Velika Gorica; MARIJA RADIĆ, OIB 95349209669, DRAGULINEC 16/1, 10000 Zagreb</derivirana_varijabla>
  </DomainObject.Predmet.StrankaFormatedWithAdressOIB>
  <DomainObject.Predmet.StrankaWithAdress>
    <izvorni_sadrzaj>KOMUNALNA INFRASTRUKTURA društvo s ograničenom odgovornošću za obavljanje komunalnih djelatnosti - u stečaju Kolodvorska 64,10410 Velika Gorica,MARIJA RADIĆ DRAGULINEC 16/1,10000 Zagreb</izvorni_sadrzaj>
    <derivirana_varijabla naziv="DomainObject.Predmet.StrankaWithAdress_1">KOMUNALNA INFRASTRUKTURA društvo s ograničenom odgovornošću za obavljanje komunalnih djelatnosti - u stečaju Kolodvorska 64,10410 Velika Gorica,MARIJA RADIĆ DRAGULINEC 16/1,10000 Zagreb</derivirana_varijabla>
  </DomainObject.Predmet.StrankaWithAdress>
  <DomainObject.Predmet.StrankaWithAdressOIB>
    <izvorni_sadrzaj>KOMUNALNA INFRASTRUKTURA društvo s ograničenom odgovornošću za obavljanje komunalnih djelatnosti - u stečaju, OIB 87411804508, Kolodvorska 64,10410 Velika Gorica,MARIJA RADIĆ, OIB 95349209669, DRAGULINEC 16/1,10000 Zagreb</izvorni_sadrzaj>
    <derivirana_varijabla naziv="DomainObject.Predmet.StrankaWithAdressOIB_1">KOMUNALNA INFRASTRUKTURA društvo s ograničenom odgovornošću za obavljanje komunalnih djelatnosti - u stečaju, OIB 87411804508, Kolodvorska 64,10410 Velika Gorica,MARIJA RADIĆ, OIB 95349209669, DRAGULINEC 16/1,10000 Zagreb</derivirana_varijabla>
  </DomainObject.Predmet.StrankaWithAdressOIB>
  <DomainObject.Predmet.StrankaNazivFormated>
    <izvorni_sadrzaj>KOMUNALNA INFRASTRUKTURA društvo s ograničenom odgovornošću za obavljanje komunalnih djelatnosti - u stečaju,MARIJA RADIĆ</izvorni_sadrzaj>
    <derivirana_varijabla naziv="DomainObject.Predmet.StrankaNazivFormated_1">KOMUNALNA INFRASTRUKTURA društvo s ograničenom odgovornošću za obavljanje komunalnih djelatnosti - u stečaju,MARIJA RADIĆ</derivirana_varijabla>
  </DomainObject.Predmet.StrankaNazivFormated>
  <DomainObject.Predmet.StrankaNazivFormatedOIB>
    <izvorni_sadrzaj>KOMUNALNA INFRASTRUKTURA društvo s ograničenom odgovornošću za obavljanje komunalnih djelatnosti - u stečaju, OIB 87411804508,MARIJA RADIĆ, OIB 95349209669</izvorni_sadrzaj>
    <derivirana_varijabla naziv="DomainObject.Predmet.StrankaNazivFormatedOIB_1">KOMUNALNA INFRASTRUKTURA društvo s ograničenom odgovornošću za obavljanje komunalnih djelatnosti - u stečaju, OIB 87411804508,MARIJA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KOMUNALNA INFRASTRUKTURA društvo s ograničenom odgovornošću za obavljanje komunalnih djelatnosti - u stečaju</item>
      <item>MARIJA RADIĆ</item>
    </izvorni_sadrzaj>
    <derivirana_varijabla naziv="DomainObject.Predmet.StrankaListFormated_1">
      <item>KOMUNALNA INFRASTRUKTURA društvo s ograničenom odgovornošću za obavljanje komunalnih djelatnosti - u stečaju</item>
      <item>MARIJA RADIĆ</item>
    </derivirana_varijabla>
  </DomainObject.Predmet.StrankaListFormated>
  <DomainObject.Predmet.StrankaListFormatedOIB>
    <izvorni_sadrzaj>
      <item>KOMUNALNA INFRASTRUKTURA društvo s ograničenom odgovornošću za obavljanje komunalnih djelatnosti - u stečaju, OIB 87411804508</item>
      <item>MARIJA RADIĆ, OIB 95349209669</item>
    </izvorni_sadrzaj>
    <derivirana_varijabla naziv="DomainObject.Predmet.StrankaListFormatedOIB_1">
      <item>KOMUNALNA INFRASTRUKTURA društvo s ograničenom odgovornošću za obavljanje komunalnih djelatnosti - u stečaju, OIB 87411804508</item>
      <item>MARIJA RADIĆ, OIB 95349209669</item>
    </derivirana_varijabla>
  </DomainObject.Predmet.StrankaListFormatedOIB>
  <DomainObject.Predmet.StrankaListFormatedWithAdress>
    <izvorni_sadrzaj>
      <item>KOMUNALNA INFRASTRUKTURA društvo s ograničenom odgovornošću za obavljanje komunalnih djelatnosti - u stečaju, Kolodvorska 64, 10410 Velika Gorica</item>
      <item>MARIJA RADIĆ, DRAGULINEC 16/1, 10000 Zagreb</item>
    </izvorni_sadrzaj>
    <derivirana_varijabla naziv="DomainObject.Predmet.StrankaListFormatedWithAdress_1">
      <item>KOMUNALNA INFRASTRUKTURA društvo s ograničenom odgovornošću za obavljanje komunalnih djelatnosti - u stečaju, Kolodvorska 64, 10410 Velika Gorica</item>
      <item>MARIJA RADIĆ, DRAGULINEC 16/1, 10000 Zagreb</item>
    </derivirana_varijabla>
  </DomainObject.Predmet.StrankaListFormatedWithAdress>
  <DomainObject.Predmet.StrankaListFormatedWithAdressOIB>
    <izvorni_sadrzaj>
      <item>KOMUNALNA INFRASTRUKTURA društvo s ograničenom odgovornošću za obavljanje komunalnih djelatnosti - u stečaju, OIB 87411804508, Kolodvorska 64, 10410 Velika Gorica</item>
      <item>MARIJA RADIĆ, OIB 95349209669, DRAGULINEC 16/1, 10000 Zagreb</item>
    </izvorni_sadrzaj>
    <derivirana_varijabla naziv="DomainObject.Predmet.StrankaListFormatedWithAdressOIB_1">
      <item>KOMUNALNA INFRASTRUKTURA društvo s ograničenom odgovornošću za obavljanje komunalnih djelatnosti - u stečaju, OIB 87411804508, Kolodvorska 64, 10410 Velika Gorica</item>
      <item>MARIJA RADIĆ, OIB 95349209669, DRAGULINEC 16/1, 10000 Zagreb</item>
    </derivirana_varijabla>
  </DomainObject.Predmet.StrankaListFormatedWithAdressOIB>
  <DomainObject.Predmet.StrankaListNazivFormated>
    <izvorni_sadrzaj>
      <item>KOMUNALNA INFRASTRUKTURA društvo s ograničenom odgovornošću za obavljanje komunalnih djelatnosti - u stečaju</item>
      <item>MARIJA RADIĆ</item>
    </izvorni_sadrzaj>
    <derivirana_varijabla naziv="DomainObject.Predmet.StrankaListNazivFormated_1">
      <item>KOMUNALNA INFRASTRUKTURA društvo s ograničenom odgovornošću za obavljanje komunalnih djelatnosti - u stečaju</item>
      <item>MARIJA RADIĆ</item>
    </derivirana_varijabla>
  </DomainObject.Predmet.StrankaListNazivFormated>
  <DomainObject.Predmet.StrankaListNazivFormatedOIB>
    <izvorni_sadrzaj>
      <item>KOMUNALNA INFRASTRUKTURA društvo s ograničenom odgovornošću za obavljanje komunalnih djelatnosti - u stečaju, OIB 87411804508</item>
      <item>MARIJA RADIĆ, OIB 95349209669</item>
    </izvorni_sadrzaj>
    <derivirana_varijabla naziv="DomainObject.Predmet.StrankaListNazivFormatedOIB_1">
      <item>KOMUNALNA INFRASTRUKTURA društvo s ograničenom odgovornošću za obavljanje komunalnih djelatnosti - u stečaju, OIB 87411804508</item>
      <item>MARIJA RADIĆ, OIB 95349209669</item>
    </derivirana_varijabla>
  </DomainObject.Predmet.StrankaListNazivFormatedOIB>
  <DomainObject.Predmet.ProtuStrankaListFormated>
    <izvorni_sadrzaj>
      <item>ANO d.o.o.</item>
    </izvorni_sadrzaj>
    <derivirana_varijabla naziv="DomainObject.Predmet.ProtuStrankaListFormated_1">
      <item>ANO d.o.o.</item>
    </derivirana_varijabla>
  </DomainObject.Predmet.ProtuStrankaListFormated>
  <DomainObject.Predmet.ProtuStrankaListFormatedOIB>
    <izvorni_sadrzaj>
      <item>ANO d.o.o., OIB 58494088214</item>
    </izvorni_sadrzaj>
    <derivirana_varijabla naziv="DomainObject.Predmet.ProtuStrankaListFormatedOIB_1">
      <item>ANO d.o.o., OIB 58494088214</item>
    </derivirana_varijabla>
  </DomainObject.Predmet.ProtuStrankaListFormatedOIB>
  <DomainObject.Predmet.ProtuStrankaListFormatedWithAdress>
    <izvorni_sadrzaj>
      <item>ANO d.o.o., ORANICE BB, 10000 Zagreb</item>
    </izvorni_sadrzaj>
    <derivirana_varijabla naziv="DomainObject.Predmet.ProtuStrankaListFormatedWithAdress_1">
      <item>ANO d.o.o., ORANICE BB, 10000 Zagreb</item>
    </derivirana_varijabla>
  </DomainObject.Predmet.ProtuStrankaListFormatedWithAdress>
  <DomainObject.Predmet.ProtuStrankaListFormatedWithAdressOIB>
    <izvorni_sadrzaj>
      <item>ANO d.o.o., OIB 58494088214, ORANICE BB, 10000 Zagreb</item>
    </izvorni_sadrzaj>
    <derivirana_varijabla naziv="DomainObject.Predmet.ProtuStrankaListFormatedWithAdressOIB_1">
      <item>ANO d.o.o., OIB 58494088214, ORANICE BB, 10000 Zagreb</item>
    </derivirana_varijabla>
  </DomainObject.Predmet.ProtuStrankaListFormatedWithAdressOIB>
  <DomainObject.Predmet.ProtuStrankaListNazivFormated>
    <izvorni_sadrzaj>
      <item>ANO d.o.o.</item>
    </izvorni_sadrzaj>
    <derivirana_varijabla naziv="DomainObject.Predmet.ProtuStrankaListNazivFormated_1">
      <item>ANO d.o.o.</item>
    </derivirana_varijabla>
  </DomainObject.Predmet.ProtuStrankaListNazivFormated>
  <DomainObject.Predmet.ProtuStrankaListNazivFormatedOIB>
    <izvorni_sadrzaj>
      <item>ANO d.o.o., OIB 58494088214</item>
    </izvorni_sadrzaj>
    <derivirana_varijabla naziv="DomainObject.Predmet.ProtuStrankaListNazivFormatedOIB_1">
      <item>ANO d.o.o., OIB 58494088214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 i dr.</izvorni_sadrzaj>
    <derivirana_varijabla naziv="DomainObject.Predmet.StrankaIDrugi_1">MARIJA RADIĆ i dr.</derivirana_varijabla>
  </DomainObject.Predmet.StrankaIDrugi>
  <DomainObject.Predmet.ProtustrankaIDrugi>
    <izvorni_sadrzaj>ANO d.o.o.</izvorni_sadrzaj>
    <derivirana_varijabla naziv="DomainObject.Predmet.ProtustrankaIDrugi_1">ANO d.o.o.</derivirana_varijabla>
  </DomainObject.Predmet.ProtustrankaIDrugi>
  <DomainObject.Predmet.StrankaIDrugiAdressOIB>
    <izvorni_sadrzaj>MARIJA RADIĆ, OIB 95349209669, DRAGULINEC 16/1, 10000 Zagreb i dr.</izvorni_sadrzaj>
    <derivirana_varijabla naziv="DomainObject.Predmet.StrankaIDrugiAdressOIB_1">MARIJA RADIĆ, OIB 95349209669, DRAGULINEC 16/1, 10000 Zagreb i dr.</derivirana_varijabla>
  </DomainObject.Predmet.StrankaIDrugiAdressOIB>
  <DomainObject.Predmet.ProtustrankaIDrugiAdressOIB>
    <izvorni_sadrzaj>ANO d.o.o., OIB 58494088214, ORANICE BB, 10000 Zagreb</izvorni_sadrzaj>
    <derivirana_varijabla naziv="DomainObject.Predmet.ProtustrankaIDrugiAdressOIB_1">ANO d.o.o., OIB 58494088214, ORANICE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KOMUNALNA INFRASTRUKTURA društvo s ograničenom odgovornošću za obavljanje komunalnih djelatnosti - u stečaju</item>
      <item>MARIJA RADIĆ</item>
      <item>TATJANA ŠĆRBEC</item>
      <item>PRIVREDNA BANKA ZAGREB d. d.</item>
      <item>Božidar Šćrbec</item>
      <item>ANO d.o.o.</item>
      <item>Stjepan Brčić</item>
      <item>Sandra Gregorić Jelinek</item>
    </izvorni_sadrzaj>
    <derivirana_varijabla naziv="DomainObject.Predmet.SudioniciListNaziv_1">
      <item>KOMUNALNA INFRASTRUKTURA društvo s ograničenom odgovornošću za obavljanje komunalnih djelatnosti - u stečaju</item>
      <item>MARIJA RADIĆ</item>
      <item>TATJANA ŠĆRBEC</item>
      <item>PRIVREDNA BANKA ZAGREB d. d.</item>
      <item>Božidar Šćrbec</item>
      <item>ANO d.o.o.</item>
      <item>Stjepan Brčić</item>
      <item>Sandra Gregorić Jelinek</item>
    </derivirana_varijabla>
  </DomainObject.Predmet.SudioniciListNaziv>
  <DomainObject.Predmet.SudioniciListAdressOIB>
    <izvorni_sadrzaj>
      <item>KOMUNALNA INFRASTRUKTURA društvo s ograničenom odgovornošću za obavljanje komunalnih djelatnosti - u stečaju, OIB 87411804508, Kolodvorska 64,10410 Velika Gorica</item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ANO d.o.o., OIB 58494088214, ORANICE BB,10000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KOMUNALNA INFRASTRUKTURA društvo s ograničenom odgovornošću za obavljanje komunalnih djelatnosti - u stečaju, OIB 87411804508, Kolodvorska 64,10410 Velika Gorica</item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ANO d.o.o., OIB 58494088214, ORANICE BB,10000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87411804508</item>
      <item>, OIB 95349209669</item>
      <item>, OIB null</item>
      <item>, OIB null</item>
      <item>, OIB null</item>
      <item>, OIB 58494088214</item>
      <item>, OIB 26187994862</item>
      <item>, OIB 76527594917</item>
    </izvorni_sadrzaj>
    <derivirana_varijabla naziv="DomainObject.Predmet.SudioniciListNazivOIB_1">
      <item>, OIB 87411804508</item>
      <item>, OIB 95349209669</item>
      <item>, OIB null</item>
      <item>, OIB null</item>
      <item>, OIB null</item>
      <item>, OIB 58494088214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1084</properties:Characters>
  <properties:Lines>40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2016-04-08T12:36:00Z</dcterms:created>
  <dc:creator>Kristina Švajger</dc:creator>
  <cp:lastModifiedBy>Kristina Švajger</cp:lastModifiedBy>
  <cp:lastPrinted>2016-04-08T12:53:00Z</cp:lastPrinted>
  <dcterms:modified xmlns:xsi="http://www.w3.org/2001/XMLSchema-instance" xsi:type="dcterms:W3CDTF">2016-04-08T12:53:00Z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