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4d34" w14:paraId="74e4d34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7171ED">
        <w:t>4353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7171ED">
        <w:t xml:space="preserve">K.M. INSTALACIJE d.o.o. Zagreb, Trakošćanska 2, OIB </w:t>
      </w:r>
      <w:r w:rsidR="007171ED" w:rsidRPr="00252970">
        <w:t>24563393614</w:t>
      </w:r>
      <w:r w:rsidR="007171ED">
        <w:t xml:space="preserve">, </w:t>
      </w:r>
      <w:r w:rsidR="002A6941">
        <w:rPr>
          <w:lang w:val="hr-HR"/>
        </w:rPr>
        <w:t>1</w:t>
      </w:r>
      <w:r w:rsidR="00865C24">
        <w:rPr>
          <w:lang w:val="hr-HR"/>
        </w:rPr>
        <w:t>6</w:t>
      </w:r>
      <w:r w:rsidR="008A6B78">
        <w:rPr>
          <w:lang w:val="hr-HR"/>
        </w:rPr>
        <w:t>. veljače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865C24">
        <w:rPr>
          <w:szCs w:val="24"/>
          <w:lang w:val="hr-HR"/>
        </w:rPr>
        <w:t xml:space="preserve"> </w:t>
      </w:r>
      <w:r w:rsidR="007171ED">
        <w:rPr>
          <w:szCs w:val="24"/>
          <w:lang w:val="hr-HR"/>
        </w:rPr>
        <w:t>Mladen Kelemen, Zagreb, Trakošćanska 2</w:t>
      </w:r>
      <w:r w:rsidR="009B1D4B">
        <w:rPr>
          <w:szCs w:val="24"/>
          <w:lang w:val="hr-HR"/>
        </w:rPr>
        <w:t>,</w:t>
      </w:r>
      <w:r w:rsidR="007171ED">
        <w:rPr>
          <w:szCs w:val="24"/>
          <w:lang w:val="hr-HR"/>
        </w:rPr>
        <w:t xml:space="preserve"> OIB </w:t>
      </w:r>
      <w:r w:rsidR="007171ED" w:rsidRPr="007171ED">
        <w:rPr>
          <w:szCs w:val="24"/>
          <w:lang w:val="hr-HR"/>
        </w:rPr>
        <w:t>66057239027</w:t>
      </w:r>
      <w:r w:rsidR="007171ED">
        <w:rPr>
          <w:szCs w:val="24"/>
          <w:lang w:val="hr-HR"/>
        </w:rPr>
        <w:t>,</w:t>
      </w:r>
      <w:r w:rsidR="009B1D4B">
        <w:rPr>
          <w:szCs w:val="24"/>
          <w:lang w:val="hr-HR"/>
        </w:rPr>
        <w:t xml:space="preserve">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5625A3">
        <w:rPr>
          <w:szCs w:val="24"/>
          <w:lang w:val="hr-HR"/>
        </w:rPr>
        <w:t xml:space="preserve"> </w:t>
      </w:r>
      <w:r w:rsidR="007171ED">
        <w:t xml:space="preserve">K.M. INSTALACIJE d.o.o. Zagreb, Trakošćanska 2, OIB </w:t>
      </w:r>
      <w:r w:rsidR="007171ED" w:rsidRPr="00252970">
        <w:t>24563393614</w:t>
      </w:r>
      <w:r w:rsidR="007171ED">
        <w:t xml:space="preserve">, </w:t>
      </w:r>
      <w:r w:rsidR="00AF4439"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7171ED">
        <w:rPr>
          <w:szCs w:val="24"/>
          <w:lang w:val="hr-HR"/>
        </w:rPr>
        <w:t xml:space="preserve"> Mladen Kelemen, Zagreb, Trakošćanska 2, OIB </w:t>
      </w:r>
      <w:r w:rsidR="007171ED" w:rsidRPr="007171ED">
        <w:rPr>
          <w:szCs w:val="24"/>
          <w:lang w:val="hr-HR"/>
        </w:rPr>
        <w:t>66057239027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5625A3">
        <w:rPr>
          <w:szCs w:val="24"/>
          <w:lang w:val="hr-HR"/>
        </w:rPr>
        <w:t>16</w:t>
      </w:r>
      <w:r w:rsidR="0027335B">
        <w:rPr>
          <w:szCs w:val="24"/>
          <w:lang w:val="hr-HR"/>
        </w:rPr>
        <w:t>. veljače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130ABD" w:rsidR="0073599A" w:rsidRPr="00CC49D8">
      <w:pPr>
        <w:ind w:firstLine="720"/>
        <w:jc w:val="right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130ABD" w:rsidR="00130ABD">
      <w:pPr>
        <w:jc w:val="right"/>
        <w:rPr>
          <w:szCs w:val="22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130ABD">
        <w:rPr>
          <w:szCs w:val="24"/>
          <w:lang w:val="hr-HR"/>
        </w:rPr>
        <w:t>,</w:t>
      </w:r>
      <w:r w:rsidR="00130ABD">
        <w:rPr>
          <w:szCs w:val="22"/>
        </w:rPr>
        <w:t>v.r.</w:t>
      </w:r>
    </w:p>
    <w:p w:rsidRDefault="00130ABD" w:rsidP="00130ABD" w:rsidR="00130ABD">
      <w:pPr>
        <w:jc w:val="right"/>
        <w:rPr>
          <w:szCs w:val="22"/>
        </w:rPr>
      </w:pPr>
    </w:p>
    <w:p w:rsidRDefault="00130ABD" w:rsidP="00130ABD" w:rsidR="00130ABD">
      <w:pPr>
        <w:jc w:val="right"/>
        <w:rPr>
          <w:szCs w:val="22"/>
        </w:rPr>
      </w:pPr>
      <w:r>
        <w:rPr>
          <w:szCs w:val="22"/>
        </w:rPr>
        <w:t>Za točnost otpravka- ovlašteni službenik</w:t>
      </w:r>
    </w:p>
    <w:p w:rsidRDefault="00130ABD" w:rsidP="00130ABD" w:rsidR="00130ABD">
      <w:pPr>
        <w:jc w:val="right"/>
        <w:rPr>
          <w:szCs w:val="22"/>
        </w:rPr>
      </w:pPr>
      <w:r>
        <w:rPr>
          <w:szCs w:val="22"/>
        </w:rPr>
        <w:t xml:space="preserve">Višnja Svečak 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7A9" w:rsidP="00CE299A" w:rsidR="002967A9">
      <w:r>
        <w:separator/>
      </w:r>
    </w:p>
  </w:endnote>
  <w:endnote w:id="0" w:type="continuationSeparator">
    <w:p w:rsidRDefault="002967A9" w:rsidP="00CE299A" w:rsidR="00296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7A9" w:rsidP="00CE299A" w:rsidR="002967A9">
      <w:r>
        <w:separator/>
      </w:r>
    </w:p>
  </w:footnote>
  <w:footnote w:id="0" w:type="continuationSeparator">
    <w:p w:rsidRDefault="002967A9" w:rsidP="00CE299A" w:rsidR="002967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AF4439">
          <w:t>43</w:t>
        </w:r>
        <w:r w:rsidR="007171ED">
          <w:t>53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54373"/>
    <w:rsid w:val="00093F4F"/>
    <w:rsid w:val="000A3F73"/>
    <w:rsid w:val="000B34F2"/>
    <w:rsid w:val="000C0270"/>
    <w:rsid w:val="000E236E"/>
    <w:rsid w:val="00130ABD"/>
    <w:rsid w:val="00152A54"/>
    <w:rsid w:val="00155FDC"/>
    <w:rsid w:val="00223E01"/>
    <w:rsid w:val="00240BDE"/>
    <w:rsid w:val="0027335B"/>
    <w:rsid w:val="00283360"/>
    <w:rsid w:val="002967A9"/>
    <w:rsid w:val="002A6941"/>
    <w:rsid w:val="002B0F93"/>
    <w:rsid w:val="002E0F18"/>
    <w:rsid w:val="00337C69"/>
    <w:rsid w:val="00341663"/>
    <w:rsid w:val="00376A05"/>
    <w:rsid w:val="003870A0"/>
    <w:rsid w:val="003A7E7C"/>
    <w:rsid w:val="003D2556"/>
    <w:rsid w:val="004339E0"/>
    <w:rsid w:val="0044587B"/>
    <w:rsid w:val="00487F25"/>
    <w:rsid w:val="004C5A0A"/>
    <w:rsid w:val="004F752E"/>
    <w:rsid w:val="00553316"/>
    <w:rsid w:val="005625A3"/>
    <w:rsid w:val="005F7050"/>
    <w:rsid w:val="00604B39"/>
    <w:rsid w:val="00614FE6"/>
    <w:rsid w:val="006A1AB6"/>
    <w:rsid w:val="006D4FC7"/>
    <w:rsid w:val="006E68C9"/>
    <w:rsid w:val="006F11B8"/>
    <w:rsid w:val="007171ED"/>
    <w:rsid w:val="0073599A"/>
    <w:rsid w:val="007B4FE6"/>
    <w:rsid w:val="007E0292"/>
    <w:rsid w:val="007E6F37"/>
    <w:rsid w:val="007F7B83"/>
    <w:rsid w:val="0084225B"/>
    <w:rsid w:val="00865C24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5527D"/>
    <w:rsid w:val="00AC3B2C"/>
    <w:rsid w:val="00AE2349"/>
    <w:rsid w:val="00AF4439"/>
    <w:rsid w:val="00B441F5"/>
    <w:rsid w:val="00B8588F"/>
    <w:rsid w:val="00BD7E54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268C"/>
    <w:rsid w:val="00D93A7D"/>
    <w:rsid w:val="00D9489E"/>
    <w:rsid w:val="00DC4B20"/>
    <w:rsid w:val="00DD2DB2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0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AB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30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AB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</izvorni_sadrzaj>
    <derivirana_varijabla naziv="DomainObject.Predmet.StrankaFormated_1">  FINA Regionalni centar Zagreb; Mladen Kelemen</derivirana_varijabla>
  </DomainObject.Predmet.StrankaFormated>
  <DomainObject.Predmet.StrankaFormatedOIB>
    <izvorni_sadrzaj>  FINA Regionalni centar Zagreb, OIB 85821130368; Mladen Kelemen, OIB 66057239027</izvorni_sadrzaj>
    <derivirana_varijabla naziv="DomainObject.Predmet.StrankaFormatedOIB_1">  FINA Regionalni centar Zagreb, OIB 85821130368; Mladen Kelemen, OIB 66057239027</derivirana_varijabla>
  </DomainObject.Predmet.StrankaFormatedOIB>
  <DomainObject.Predmet.StrankaFormatedWithAdress>
    <izvorni_sadrzaj> FINA Regionalni centar Zagreb, Trg svibanjskih žrtava 1995. br. 1, 10000 Zagreb; Mladen Kelemen, Trakoščanska 2, 10000 Zagreb</izvorni_sadrzaj>
    <derivirana_varijabla naziv="DomainObject.Predmet.StrankaFormatedWithAdress_1"> FINA Regionalni centar Zagreb, Trg svibanjskih žrtava 1995. br. 1, 10000 Zagreb; Mladen Kelemen, Trakoščanska 2, 10000 Zagreb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</izvorni_sadrzaj>
    <derivirana_varijabla naziv="DomainObject.Predmet.StrankaFormatedWithAdressOIB_1"> FINA Regionalni centar Zagreb, OIB 85821130368, Trg svibanjskih žrtava 1995. br. 1, 10000 Zagreb; Mladen Kelemen, OIB 66057239027, Trakoščanska 2, 10000 Zagreb</derivirana_varijabla>
  </DomainObject.Predmet.StrankaFormatedWithAdressOIB>
  <DomainObject.Predmet.StrankaWithAdress>
    <izvorni_sadrzaj>FINA Regionalni centar Zagreb Trg svibanjskih žrtava 1995. br. 1,10000 Zagreb,Mladen Kelemen Trakoščanska 2,10000 Zagreb</izvorni_sadrzaj>
    <derivirana_varijabla naziv="DomainObject.Predmet.StrankaWithAdress_1">FINA Regionalni centar Zagreb Trg svibanjskih žrtava 1995. br. 1,10000 Zagreb,Mladen Kelemen Trakoščanska 2,10000 Zagreb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</izvorni_sadrzaj>
    <derivirana_varijabla naziv="DomainObject.Predmet.StrankaWithAdressOIB_1">FINA Regionalni centar Zagreb, OIB 85821130368, Trg svibanjskih žrtava 1995. br. 1,10000 Zagreb,Mladen Kelemen, OIB 66057239027, Trakoščanska 2,10000 Zagreb</derivirana_varijabla>
  </DomainObject.Predmet.StrankaWithAdressOIB>
  <DomainObject.Predmet.StrankaNazivFormated>
    <izvorni_sadrzaj>FINA Regionalni centar Zagreb,Mladen Kelemen</izvorni_sadrzaj>
    <derivirana_varijabla naziv="DomainObject.Predmet.StrankaNazivFormated_1">FINA Regionalni centar Zagreb,Mladen Kelemen</derivirana_varijabla>
  </DomainObject.Predmet.StrankaNazivFormated>
  <DomainObject.Predmet.StrankaNazivFormatedOIB>
    <izvorni_sadrzaj>FINA Regionalni centar Zagreb, OIB 85821130368,Mladen Kelemen, OIB 66057239027</izvorni_sadrzaj>
    <derivirana_varijabla naziv="DomainObject.Predmet.StrankaNazivFormatedOIB_1">FINA Regionalni centar Zagreb, OIB 85821130368,Mladen Kelemen, OIB 66057239027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Kelemen</item>
    </izvorni_sadrzaj>
    <derivirana_varijabla naziv="DomainObject.Predmet.StrankaListFormated_1">
      <item>FINA Regionalni centar Zagreb</item>
      <item>Mladen Kelemen</item>
    </derivirana_varijabla>
  </DomainObject.Predmet.StrankaListFormated>
  <DomainObject.Predmet.StrankaListFormatedOIB>
    <izvorni_sadrzaj>
      <item>FINA Regionalni centar Zagreb, OIB 85821130368</item>
      <item>Mladen Kelemen, OIB 66057239027</item>
    </izvorni_sadrzaj>
    <derivirana_varijabla naziv="DomainObject.Predmet.StrankaListFormatedOIB_1">
      <item>FINA Regionalni centar Zagreb, OIB 85821130368</item>
      <item>Mladen Kelemen, OIB 66057239027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</derivirana_varijabla>
  </DomainObject.Predmet.StrankaListFormatedWithAdressOIB>
  <DomainObject.Predmet.StrankaListNazivFormated>
    <izvorni_sadrzaj>
      <item>FINA Regionalni centar Zagreb</item>
      <item>Mladen Kelemen</item>
    </izvorni_sadrzaj>
    <derivirana_varijabla naziv="DomainObject.Predmet.StrankaListNazivFormated_1">
      <item>FINA Regionalni centar Zagreb</item>
      <item>Mladen Kelemen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</izvorni_sadrzaj>
    <derivirana_varijabla naziv="DomainObject.Predmet.StrankaListNazivFormatedOIB_1">
      <item>FINA Regionalni centar Zagreb, OIB 85821130368</item>
      <item>Mladen Kelemen, OIB 66057239027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</izvorni_sadrzaj>
    <derivirana_varijabla naziv="DomainObject.Predmet.OstaliListFormated_1">
      <item>Mladen Kelemen punomoćnik sudionika u postupku K.M. INSTALACIJE d.o.o.</item>
    </derivirana_varijabla>
  </DomainObject.Predmet.OstaliListFormated>
  <DomainObject.Predmet.OstaliListFormatedOIB>
    <izvorni_sadrzaj>
      <item>Mladen Kelemen, OIB 66057239027 punomoćnik sudionika u postupku K.M. INSTALACIJE d.o.o.</item>
    </izvorni_sadrzaj>
    <derivirana_varijabla naziv="DomainObject.Predmet.OstaliListFormatedOIB_1">
      <item>Mladen Kelemen, OIB 66057239027 punomoćnik sudionika u postupku K.M. INSTALACIJE d.o.o.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</izvorni_sadrzaj>
    <derivirana_varijabla naziv="DomainObject.Predmet.OstaliListFormatedWithAdress_1">
      <item>Mladen Kelemen, Trakoščanska 2, 10000 Zagreb punomoćnik sudionika u postupku K.M. INSTALACIJE d.o.o.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</izvorni_sadrzaj>
    <derivirana_varijabla naziv="DomainObject.Predmet.OstaliListFormatedWithAdressOIB_1">
      <item>Mladen Kelemen, OIB 66057239027, Trakoščanska 2, 10000 Zagreb punomoćnik sudionika u postupku K.M. INSTALACIJE d.o.o.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</izvorni_sadrzaj>
    <derivirana_varijabla naziv="DomainObject.Predmet.SudioniciListNaziv_1">
      <item>FINA Regionalni centar Zagreb</item>
      <item>K.M. INSTALACIJE d.o.o.</item>
      <item>Mladen Kelemen</item>
      <item>Mladen Kelemen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</izvorni_sadrzaj>
    <derivirana_varijabla naziv="DomainObject.Predmet.SudioniciListNazivOIB_1">
      <item>, OIB 85821130368</item>
      <item>, OIB 24563393614</item>
      <item>, OIB 66057239027</item>
      <item>, OIB 66057239027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470</properties:Words>
  <properties:Characters>2324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2017-02-16T10:20:00Z</dcterms:created>
  <dc:creator>MINISTARSTVO PRAVOSUĐA</dc:creator>
  <cp:lastModifiedBy>Višnja Mihalić</cp:lastModifiedBy>
  <cp:lastPrinted>2017-02-16T10:30:00Z</cp:lastPrinted>
  <dcterms:modified xmlns:xsi="http://www.w3.org/2001/XMLSchema-instance" xsi:type="dcterms:W3CDTF">2017-02-16T10:30:00Z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