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a29d" w14:paraId="4aba29d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A1681">
        <w:tab/>
      </w:r>
      <w:r w:rsidR="00FA1681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345DC8">
        <w:t>9/2017-3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345DC8">
        <w:t xml:space="preserve">Jozo Begić iz Zagreba, </w:t>
      </w:r>
      <w:proofErr w:type="spellStart"/>
      <w:r w:rsidR="00345DC8">
        <w:t>Diljska</w:t>
      </w:r>
      <w:proofErr w:type="spellEnd"/>
      <w:r w:rsidR="00345DC8">
        <w:t xml:space="preserve"> 27, OIB: 38564230046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345DC8">
        <w:t>Jozo Begić</w:t>
      </w:r>
      <w:r w:rsidR="0025696E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>
        <w:t xml:space="preserve">: HR05, poziv na broj odobrenja </w:t>
      </w:r>
      <w:r w:rsidR="005F25C8">
        <w:t>1007-</w:t>
      </w:r>
      <w:r w:rsidR="00345DC8">
        <w:t>9</w:t>
      </w:r>
      <w:r w:rsidR="00916D74">
        <w:t>-2017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 xml:space="preserve"> </w:t>
      </w:r>
      <w:proofErr w:type="spellStart"/>
      <w:r w:rsidR="005F25C8">
        <w:t>Sp</w:t>
      </w:r>
      <w:proofErr w:type="spellEnd"/>
      <w:r w:rsidR="005F25C8">
        <w:t>-</w:t>
      </w:r>
      <w:r w:rsidR="00345DC8">
        <w:t>9</w:t>
      </w:r>
      <w:r w:rsidR="00916D74">
        <w:t>/2017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FA1681" w:rsidR="00FA1681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>5. Stečajnog zakona u vezi sa čl. 2</w:t>
      </w:r>
      <w:r w:rsidR="00FA1681">
        <w:t>3. Zakona o stečaju potrošača).</w:t>
      </w:r>
    </w:p>
    <w:p w:rsidRDefault="00FA1681" w:rsidP="00FA1681" w:rsidR="00FA1681">
      <w:pPr>
        <w:ind w:firstLine="708"/>
        <w:jc w:val="both"/>
      </w:pPr>
    </w:p>
    <w:p w:rsidRDefault="00FA1681" w:rsidP="00FA1681" w:rsidR="00FA1681">
      <w:pPr>
        <w:ind w:firstLine="708"/>
        <w:jc w:val="center"/>
      </w:pPr>
      <w:r>
        <w:t xml:space="preserve">U Zagrebu, </w:t>
      </w:r>
      <w:r w:rsidR="0085059B">
        <w:t>9. veljače 2017</w:t>
      </w:r>
      <w:r>
        <w:t>.</w:t>
      </w:r>
    </w:p>
    <w:p w:rsidRDefault="00FA1681" w:rsidP="00FA1681" w:rsidR="00FA1681">
      <w:pPr>
        <w:ind w:firstLine="708"/>
        <w:jc w:val="center"/>
      </w:pP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Jasna </w:t>
      </w:r>
      <w:proofErr w:type="spellStart"/>
      <w:r>
        <w:t>Gažić</w:t>
      </w:r>
      <w:proofErr w:type="spellEnd"/>
      <w:r>
        <w:t xml:space="preserve"> </w:t>
      </w:r>
      <w:proofErr w:type="spellStart"/>
      <w:r>
        <w:t>Ferenčina</w:t>
      </w:r>
      <w:proofErr w:type="spellEnd"/>
      <w:r>
        <w:t xml:space="preserve"> v. r.</w:t>
      </w:r>
    </w:p>
    <w:p w:rsidRDefault="0028138F" w:rsidP="00762CF6" w:rsidR="0028138F">
      <w:pPr>
        <w:jc w:val="both"/>
      </w:pP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FA168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A1681" w:rsidP="004145C2" w:rsidR="00373BFC" w:rsidRPr="00AB3BF5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73BFC" w:rsidRPr="00AB3BF5">
        <w:t xml:space="preserve">Za točnost </w:t>
      </w:r>
      <w:proofErr w:type="spellStart"/>
      <w:r w:rsidR="00373BFC" w:rsidRPr="00AB3BF5">
        <w:t>otpravka</w:t>
      </w:r>
      <w:proofErr w:type="spellEnd"/>
      <w:r w:rsidR="00373BFC" w:rsidRPr="00AB3BF5">
        <w:t>-ovlašteni službenik:</w:t>
      </w:r>
    </w:p>
    <w:p w:rsidRDefault="00373BFC" w:rsidP="004145C2" w:rsidR="00373BFC" w:rsidRPr="00AB3BF5">
      <w:pPr>
        <w:pStyle w:val="Bezproreda"/>
        <w:jc w:val="right"/>
      </w:pPr>
      <w:r w:rsidRPr="00AB3BF5">
        <w:t>Barbara Sirovica</w:t>
      </w:r>
    </w:p>
    <w:p w:rsidRDefault="00373BFC" w:rsidP="00373BFC" w:rsidR="00762CF6">
      <w:r>
        <w:t xml:space="preserve"> 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4593E"/>
    <w:rsid w:val="000A2396"/>
    <w:rsid w:val="000B5159"/>
    <w:rsid w:val="0025696E"/>
    <w:rsid w:val="0028138F"/>
    <w:rsid w:val="00345DC8"/>
    <w:rsid w:val="00373BFC"/>
    <w:rsid w:val="003F5C48"/>
    <w:rsid w:val="004906B8"/>
    <w:rsid w:val="005F25C8"/>
    <w:rsid w:val="00762CF6"/>
    <w:rsid w:val="00844133"/>
    <w:rsid w:val="0085059B"/>
    <w:rsid w:val="00916D74"/>
    <w:rsid w:val="00A8023C"/>
    <w:rsid w:val="00AF527E"/>
    <w:rsid w:val="00D55022"/>
    <w:rsid w:val="00E04448"/>
    <w:rsid w:val="00E60DCB"/>
    <w:rsid w:val="00EB5A04"/>
    <w:rsid w:val="00FA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5C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5C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C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C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C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5C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5C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C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C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C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Sp-9/2017</izvorni_sadrzaj>
    <derivirana_varijabla naziv="DomainObject.Predmet.OznakaBroj_1">Sp-9/2017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Jozo Begić</izvorni_sadrzaj>
    <derivirana_varijabla naziv="DomainObject.Predmet.StrankaFormated_1">  Jozo Begić</derivirana_varijabla>
  </DomainObject.Predmet.StrankaFormated>
  <DomainObject.Predmet.StrankaFormatedOIB>
    <izvorni_sadrzaj>  Jozo Begić, OIB 38564230046</izvorni_sadrzaj>
    <derivirana_varijabla naziv="DomainObject.Predmet.StrankaFormatedOIB_1">  Jozo Begić, OIB 38564230046</derivirana_varijabla>
  </DomainObject.Predmet.StrankaFormatedOIB>
  <DomainObject.Predmet.StrankaFormatedWithAdress>
    <izvorni_sadrzaj> Jozo Begić, Diljska Ulica 27, 10000 Zagreb</izvorni_sadrzaj>
    <derivirana_varijabla naziv="DomainObject.Predmet.StrankaFormatedWithAdress_1"> Jozo Begić, Diljska Ulica 27, 10000 Zagreb</derivirana_varijabla>
  </DomainObject.Predmet.StrankaFormatedWithAdress>
  <DomainObject.Predmet.StrankaFormatedWithAdressOIB>
    <izvorni_sadrzaj> Jozo Begić, OIB 38564230046, Diljska Ulica 27, 10000 Zagreb</izvorni_sadrzaj>
    <derivirana_varijabla naziv="DomainObject.Predmet.StrankaFormatedWithAdressOIB_1"> Jozo Begić, OIB 38564230046, Diljska Ulica 27, 10000 Zagreb</derivirana_varijabla>
  </DomainObject.Predmet.StrankaFormatedWithAdressOIB>
  <DomainObject.Predmet.StrankaWithAdress>
    <izvorni_sadrzaj>Jozo Begić Diljska Ulica 27,10000 Zagreb</izvorni_sadrzaj>
    <derivirana_varijabla naziv="DomainObject.Predmet.StrankaWithAdress_1">Jozo Begić Diljska Ulica 27,10000 Zagreb</derivirana_varijabla>
  </DomainObject.Predmet.StrankaWithAdress>
  <DomainObject.Predmet.StrankaWithAdressOIB>
    <izvorni_sadrzaj>Jozo Begić, OIB 38564230046, Diljska Ulica 27,10000 Zagreb</izvorni_sadrzaj>
    <derivirana_varijabla naziv="DomainObject.Predmet.StrankaWithAdressOIB_1">Jozo Begić, OIB 38564230046, Diljska Ulica 27,10000 Zagreb</derivirana_varijabla>
  </DomainObject.Predmet.StrankaWithAdressOIB>
  <DomainObject.Predmet.StrankaNazivFormated>
    <izvorni_sadrzaj>Jozo Begić</izvorni_sadrzaj>
    <derivirana_varijabla naziv="DomainObject.Predmet.StrankaNazivFormated_1">Jozo Begić</derivirana_varijabla>
  </DomainObject.Predmet.StrankaNazivFormated>
  <DomainObject.Predmet.StrankaNazivFormatedOIB>
    <izvorni_sadrzaj>Jozo Begić, OIB 38564230046</izvorni_sadrzaj>
    <derivirana_varijabla naziv="DomainObject.Predmet.StrankaNazivFormatedOIB_1">Jozo Begić, OIB 38564230046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Jozo Begić</item>
    </izvorni_sadrzaj>
    <derivirana_varijabla naziv="DomainObject.Predmet.StrankaListFormated_1">
      <item>Jozo Begić</item>
    </derivirana_varijabla>
  </DomainObject.Predmet.StrankaListFormated>
  <DomainObject.Predmet.StrankaListFormatedOIB>
    <izvorni_sadrzaj>
      <item>Jozo Begić, OIB 38564230046</item>
    </izvorni_sadrzaj>
    <derivirana_varijabla naziv="DomainObject.Predmet.StrankaListFormatedOIB_1">
      <item>Jozo Begić, OIB 38564230046</item>
    </derivirana_varijabla>
  </DomainObject.Predmet.StrankaListFormatedOIB>
  <DomainObject.Predmet.StrankaListFormatedWithAdress>
    <izvorni_sadrzaj>
      <item>Jozo Begić, Diljska Ulica 27, 10000 Zagreb</item>
    </izvorni_sadrzaj>
    <derivirana_varijabla naziv="DomainObject.Predmet.StrankaListFormatedWithAdress_1">
      <item>Jozo Begić, Diljska Ulica 27, 10000 Zagreb</item>
    </derivirana_varijabla>
  </DomainObject.Predmet.StrankaListFormatedWithAdress>
  <DomainObject.Predmet.StrankaListFormatedWithAdressOIB>
    <izvorni_sadrzaj>
      <item>Jozo Begić, OIB 38564230046, Diljska Ulica 27, 10000 Zagreb</item>
    </izvorni_sadrzaj>
    <derivirana_varijabla naziv="DomainObject.Predmet.StrankaListFormatedWithAdressOIB_1">
      <item>Jozo Begić, OIB 38564230046, Diljska Ulica 27, 10000 Zagreb</item>
    </derivirana_varijabla>
  </DomainObject.Predmet.StrankaListFormatedWithAdressOIB>
  <DomainObject.Predmet.StrankaListNazivFormated>
    <izvorni_sadrzaj>
      <item>Jozo Begić</item>
    </izvorni_sadrzaj>
    <derivirana_varijabla naziv="DomainObject.Predmet.StrankaListNazivFormated_1">
      <item>Jozo Begić</item>
    </derivirana_varijabla>
  </DomainObject.Predmet.StrankaListNazivFormated>
  <DomainObject.Predmet.StrankaListNazivFormatedOIB>
    <izvorni_sadrzaj>
      <item>Jozo Begić, OIB 38564230046</item>
    </izvorni_sadrzaj>
    <derivirana_varijabla naziv="DomainObject.Predmet.StrankaListNazivFormatedOIB_1">
      <item>Jozo Begić, OIB 38564230046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Jozo Begić</izvorni_sadrzaj>
    <derivirana_varijabla naziv="DomainObject.Predmet.StrankaIDrugi_1">Jozo Begić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Jozo Begić, OIB 38564230046, Diljska Ulica 27, 10000 Zagreb</izvorni_sadrzaj>
    <derivirana_varijabla naziv="DomainObject.Predmet.StrankaIDrugiAdressOIB_1">Jozo Begić, OIB 38564230046, Diljska Ulica 27,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Begić</item>
    </izvorni_sadrzaj>
    <derivirana_varijabla naziv="DomainObject.Predmet.SudioniciListNaziv_1">
      <item>Jozo Begić</item>
    </derivirana_varijabla>
  </DomainObject.Predmet.SudioniciListNaziv>
  <DomainObject.Predmet.SudioniciListAdressOIB>
    <izvorni_sadrzaj>
      <item>Jozo Begić, OIB 38564230046, Diljska Ulica 27,10000 Zagreb</item>
    </izvorni_sadrzaj>
    <derivirana_varijabla naziv="DomainObject.Predmet.SudioniciListAdressOIB_1">
      <item>Jozo Begić, OIB 38564230046, Diljska Ulica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38564230046</item>
    </izvorni_sadrzaj>
    <derivirana_varijabla naziv="DomainObject.Predmet.SudioniciListNazivOIB_1">
      <item>, OIB 38564230046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1388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2017-02-09T13:46:00Z</dcterms:created>
  <dc:creator>Korisnik</dc:creator>
  <cp:lastModifiedBy>Barbara Sirovica</cp:lastModifiedBy>
  <cp:lastPrinted>2017-02-09T13:46:00Z</cp:lastPrinted>
  <dcterms:modified xmlns:xsi="http://www.w3.org/2001/XMLSchema-instance" xsi:type="dcterms:W3CDTF">2017-02-09T13:46:00Z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