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0d3f" w14:paraId="efc0d3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FD000D" w:rsidP="00005B10" w:rsidR="004C4B9E">
      <w:pPr>
        <w:ind w:left="5040"/>
        <w:jc w:val="right"/>
      </w:pPr>
      <w:r>
        <w:t>MARKO BOJANIĆ</w:t>
      </w:r>
    </w:p>
    <w:p w:rsidRDefault="00FD000D" w:rsidP="00005B10" w:rsidR="00FD000D">
      <w:pPr>
        <w:ind w:left="5040"/>
        <w:jc w:val="right"/>
      </w:pPr>
      <w:r>
        <w:t>3. Studenoga 1944. Br. 15</w:t>
      </w:r>
    </w:p>
    <w:p w:rsidRDefault="00FD000D" w:rsidP="00005B10" w:rsidR="00FD000D">
      <w:pPr>
        <w:ind w:left="5040"/>
        <w:jc w:val="right"/>
      </w:pPr>
      <w:r>
        <w:t>ŠIBENIK</w:t>
      </w:r>
    </w:p>
    <w:p w:rsidRDefault="004D3FFE" w:rsidP="00005B10" w:rsidR="004D3FFE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14171">
        <w:t>79</w:t>
      </w:r>
      <w:r w:rsidR="00FD000D">
        <w:t>8</w:t>
      </w:r>
      <w:r w:rsidR="00D14171">
        <w:t>/16-4</w:t>
      </w:r>
      <w:r>
        <w:t xml:space="preserve"> od </w:t>
      </w:r>
      <w:r w:rsidR="0033698E">
        <w:t>02. lipnja</w:t>
      </w:r>
      <w:r>
        <w:t xml:space="preserve"> 2016. pokrenut je prethodni postupak radi utvrđivanja uvjeta za otvaranje stečajnog postupka nad stečajnim dužnikom </w:t>
      </w:r>
      <w:r w:rsidR="00FD000D">
        <w:t>STOLARIJA BOJANIĆ j.d.o.o., Šibenik, Kralja Zvonimira 146, OIB: 03631271453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33698E">
        <w:t>10,</w:t>
      </w:r>
      <w:r w:rsidR="00FD000D">
        <w:t>35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0E053E">
        <w:t>10,</w:t>
      </w:r>
      <w:r w:rsidR="00FD000D">
        <w:t>37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3698E">
        <w:t>02.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8260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FD000D">
      <w:rPr>
        <w:b/>
        <w:bCs/>
        <w:sz w:val="28"/>
      </w:rPr>
      <w:t>798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3C5C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000D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3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C5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C5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C5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3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C5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C5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C5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BOJANIĆ j.d.o.o. za proizvodnju i trgovinu</izvorni_sadrzaj>
    <derivirana_varijabla naziv="DomainObject.Predmet.ProtustrankaFormated_1">  STOLARIJA BOJANIĆ j.d.o.o. za proizvodnju i trgovinu</derivirana_varijabla>
  </DomainObject.Predmet.ProtustrankaFormated>
  <DomainObject.Predmet.ProtustrankaFormatedOIB>
    <izvorni_sadrzaj>  STOLARIJA BOJANIĆ j.d.o.o. za proizvodnju i trgovinu, OIB 03631271453</izvorni_sadrzaj>
    <derivirana_varijabla naziv="DomainObject.Predmet.ProtustrankaFormatedOIB_1">  STOLARIJA BOJANIĆ j.d.o.o. za proizvodnju i trgovinu, OIB 03631271453</derivirana_varijabla>
  </DomainObject.Predmet.ProtustrankaFormatedOIB>
  <DomainObject.Predmet.ProtustrankaFormatedWithAdress>
    <izvorni_sadrzaj> STOLARIJA BOJANIĆ j.d.o.o. za proizvodnju i trgovinu, Kralja Zvonimira 146, 22000 Šibenik</izvorni_sadrzaj>
    <derivirana_varijabla naziv="DomainObject.Predmet.ProtustrankaFormatedWithAdress_1"> STOLARIJA BOJANIĆ j.d.o.o. za proizvodnju i trgovinu, Kralja Zvonimira 146, 22000 Šibenik</derivirana_varijabla>
  </DomainObject.Predmet.ProtustrankaFormatedWithAdress>
  <DomainObject.Predmet.ProtustrankaFormatedWithAdressOIB>
    <izvorni_sadrzaj> STOLARIJA BOJANIĆ j.d.o.o. za proizvodnju i trgovinu, OIB 03631271453, Kralja Zvonimira 146, 22000 Šibenik</izvorni_sadrzaj>
    <derivirana_varijabla naziv="DomainObject.Predmet.ProtustrankaFormatedWithAdressOIB_1"> STOLARIJA BOJANIĆ j.d.o.o. za proizvodnju i trgovinu, OIB 03631271453, Kralja Zvonimira 146, 22000 Šibenik</derivirana_varijabla>
  </DomainObject.Predmet.ProtustrankaFormatedWithAdressOIB>
  <DomainObject.Predmet.ProtustrankaWithAdress>
    <izvorni_sadrzaj>STOLARIJA BOJANIĆ j.d.o.o. za proizvodnju i trgovinu Kralja Zvonimira 146, 22000 Šibenik</izvorni_sadrzaj>
    <derivirana_varijabla naziv="DomainObject.Predmet.ProtustrankaWithAdress_1">STOLARIJA BOJANIĆ j.d.o.o. za proizvodnju i trgovinu Kralja Zvonimira 146, 22000 Šibenik</derivirana_varijabla>
  </DomainObject.Predmet.ProtustrankaWithAdress>
  <DomainObject.Predmet.ProtustrankaWithAdressOIB>
    <izvorni_sadrzaj>STOLARIJA BOJANIĆ j.d.o.o. za proizvodnju i trgovinu, OIB 03631271453, Kralja Zvonimira 146, 22000 Šibenik</izvorni_sadrzaj>
    <derivirana_varijabla naziv="DomainObject.Predmet.ProtustrankaWithAdressOIB_1">STOLARIJA BOJANIĆ j.d.o.o. za proizvodnju i trgovinu, OIB 03631271453, Kralja Zvonimira 146, 22000 Šibenik</derivirana_varijabla>
  </DomainObject.Predmet.ProtustrankaWithAdressOIB>
  <DomainObject.Predmet.ProtustrankaNazivFormated>
    <izvorni_sadrzaj>STOLARIJA BOJANIĆ j.d.o.o. za proizvodnju i trgovinu</izvorni_sadrzaj>
    <derivirana_varijabla naziv="DomainObject.Predmet.ProtustrankaNazivFormated_1">STOLARIJA BOJANIĆ j.d.o.o. za proizvodnju i trgovinu</derivirana_varijabla>
  </DomainObject.Predmet.ProtustrankaNazivFormated>
  <DomainObject.Predmet.ProtustrankaNazivFormatedOIB>
    <izvorni_sadrzaj>STOLARIJA BOJANIĆ j.d.o.o. za proizvodnju i trgovinu, OIB 03631271453</izvorni_sadrzaj>
    <derivirana_varijabla naziv="DomainObject.Predmet.ProtustrankaNazivFormatedOIB_1">STOLARIJA BOJANIĆ j.d.o.o. za proizvodnju i trgovinu, OIB 03631271453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STOLARIJA BOJANIĆ j.d.o.o. za proizvodnju i trgovinu</item>
    </izvorni_sadrzaj>
    <derivirana_varijabla naziv="DomainObject.Predmet.ProtuStrankaListFormated_1">
      <item>STOLARIJA BOJANIĆ j.d.o.o. za proizvodnju i trgovinu</item>
    </derivirana_varijabla>
  </DomainObject.Predmet.ProtuStrankaListFormated>
  <DomainObject.Predmet.ProtuStrankaListFormatedOIB>
    <izvorni_sadrzaj>
      <item>STOLARIJA BOJANIĆ j.d.o.o. za proizvodnju i trgovinu, OIB 03631271453</item>
    </izvorni_sadrzaj>
    <derivirana_varijabla naziv="DomainObject.Predmet.ProtuStrankaListFormatedOIB_1">
      <item>STOLARIJA BOJANIĆ j.d.o.o. za proizvodnju i trgovinu, OIB 03631271453</item>
    </derivirana_varijabla>
  </DomainObject.Predmet.ProtuStrankaListFormatedOIB>
  <DomainObject.Predmet.ProtuStrankaListFormatedWithAdress>
    <izvorni_sadrzaj>
      <item>STOLARIJA BOJANIĆ j.d.o.o. za proizvodnju i trgovinu, Kralja Zvonimira 146, 22000 Šibenik</item>
    </izvorni_sadrzaj>
    <derivirana_varijabla naziv="DomainObject.Predmet.ProtuStrankaListFormatedWithAdress_1">
      <item>STOLARIJA BOJANIĆ j.d.o.o. za proizvodnju i trgovinu, Kralja Zvonimira 146, 22000 Šibenik</item>
    </derivirana_varijabla>
  </DomainObject.Predmet.ProtuStrankaListFormatedWithAdress>
  <DomainObject.Predmet.ProtuStrankaListFormatedWithAdressOIB>
    <izvorni_sadrzaj>
      <item>STOLARIJA BOJANIĆ j.d.o.o. za proizvodnju i trgovinu, OIB 03631271453, Kralja Zvonimira 146, 22000 Šibenik</item>
    </izvorni_sadrzaj>
    <derivirana_varijabla naziv="DomainObject.Predmet.ProtuStrankaListFormatedWithAdressOIB_1">
      <item>STOLARIJA BOJANIĆ j.d.o.o. za proizvodnju i trgovinu, OIB 03631271453, Kralja Zvonimira 146, 22000 Šibenik</item>
    </derivirana_varijabla>
  </DomainObject.Predmet.ProtuStrankaListFormatedWithAdressOIB>
  <DomainObject.Predmet.ProtuStrankaListNazivFormated>
    <izvorni_sadrzaj>
      <item>STOLARIJA BOJANIĆ j.d.o.o. za proizvodnju i trgovinu</item>
    </izvorni_sadrzaj>
    <derivirana_varijabla naziv="DomainObject.Predmet.ProtuStrankaListNazivFormated_1">
      <item>STOLARIJA BOJANIĆ j.d.o.o. za proizvodnju i trgovinu</item>
    </derivirana_varijabla>
  </DomainObject.Predmet.ProtuStrankaListNazivFormated>
  <DomainObject.Predmet.ProtuStrankaListNazivFormatedOIB>
    <izvorni_sadrzaj>
      <item>STOLARIJA BOJANIĆ j.d.o.o. za proizvodnju i trgovinu, OIB 03631271453</item>
    </izvorni_sadrzaj>
    <derivirana_varijabla naziv="DomainObject.Predmet.ProtuStrankaListNazivFormatedOIB_1">
      <item>STOLARIJA BOJANIĆ j.d.o.o. za proizvodnju i trgovinu, OIB 03631271453</item>
    </derivirana_varijabla>
  </DomainObject.Predmet.ProtuStrankaListNazivFormatedOIB>
  <DomainObject.Predmet.OstaliListFormated>
    <izvorni_sadrzaj>
      <item>Marko Bojanić</item>
    </izvorni_sadrzaj>
    <derivirana_varijabla naziv="DomainObject.Predmet.OstaliListFormated_1">
      <item>Marko Bojanić</item>
    </derivirana_varijabla>
  </DomainObject.Predmet.OstaliListFormated>
  <DomainObject.Predmet.OstaliListFormatedOIB>
    <izvorni_sadrzaj>
      <item>Marko Bojanić, OIB 56218835941</item>
    </izvorni_sadrzaj>
    <derivirana_varijabla naziv="DomainObject.Predmet.OstaliListFormatedOIB_1">
      <item>Marko Bojanić, OIB 56218835941</item>
    </derivirana_varijabla>
  </DomainObject.Predmet.OstaliListFormatedOIB>
  <DomainObject.Predmet.OstaliListFormatedWithAdress>
    <izvorni_sadrzaj>
      <item>Marko Bojanić, Ulica 3. Studenog 1944. 15, 22000 Šibenik</item>
    </izvorni_sadrzaj>
    <derivirana_varijabla naziv="DomainObject.Predmet.OstaliListFormatedWithAdress_1">
      <item>Marko Bojanić, Ulica 3. Studenog 1944. 15, 22000 Šibenik</item>
    </derivirana_varijabla>
  </DomainObject.Predmet.OstaliListFormatedWithAdress>
  <DomainObject.Predmet.OstaliListFormatedWithAdressOIB>
    <izvorni_sadrzaj>
      <item>Marko Bojanić, OIB 56218835941, Ulica 3. Studenog 1944. 15, 22000 Šibenik</item>
    </izvorni_sadrzaj>
    <derivirana_varijabla naziv="DomainObject.Predmet.OstaliListFormatedWithAdressOIB_1">
      <item>Marko Bojanić, OIB 56218835941, Ulica 3. Studenog 1944. 15, 22000 Šibenik</item>
    </derivirana_varijabla>
  </DomainObject.Predmet.OstaliListFormatedWithAdressOIB>
  <DomainObject.Predmet.OstaliListNazivFormated>
    <izvorni_sadrzaj>
      <item>Marko Bojanić</item>
    </izvorni_sadrzaj>
    <derivirana_varijabla naziv="DomainObject.Predmet.OstaliListNazivFormated_1">
      <item>Marko Bojanić</item>
    </derivirana_varijabla>
  </DomainObject.Predmet.OstaliListNazivFormated>
  <DomainObject.Predmet.OstaliListNazivFormatedOIB>
    <izvorni_sadrzaj>
      <item>Marko Bojanić, OIB 56218835941</item>
    </izvorni_sadrzaj>
    <derivirana_varijabla naziv="DomainObject.Predmet.OstaliListNazivFormatedOIB_1">
      <item>Marko Bojanić, OIB 56218835941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STOLARIJA BOJANIĆ j.d.o.o. za proizvodnju i trgovinu</izvorni_sadrzaj>
    <derivirana_varijabla naziv="DomainObject.Predmet.ProtustrankaIDrugi_1">STOLARIJA BOJANIĆ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STOLARIJA BOJANIĆ j.d.o.o. za proizvodnju i trgovinu, OIB 03631271453, Kralja Zvonimira 146, 22000 Šibenik</izvorni_sadrzaj>
    <derivirana_varijabla naziv="DomainObject.Predmet.ProtustrankaIDrugiAdressOIB_1">STOLARIJA BOJANIĆ j.d.o.o. za proizvodnju i trgovinu, OIB 03631271453, Kralja Zvonimira 146,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STOLARIJA BOJANIĆ j.d.o.o. za proizvodnju i trgovinu</item>
      <item>Marko Bojanić</item>
    </izvorni_sadrzaj>
    <derivirana_varijabla naziv="DomainObject.Predmet.SudioniciListNaziv_1">
      <item>FINA - Podružnica Šibenik</item>
      <item>STOLARIJA BOJANIĆ j.d.o.o. za proizvodnju i trgovinu</item>
      <item>Marko Bojanić</item>
    </derivirana_varijabla>
  </DomainObject.Predmet.SudioniciListNaziv>
  <DomainObject.Predmet.SudioniciListAdressOIB>
    <izvorni_sadrzaj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izvorni_sadrzaj>
    <derivirana_varijabla naziv="DomainObject.Predmet.SudioniciListAdressOIB_1"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03631271453</item>
      <item>, OIB 56218835941</item>
    </izvorni_sadrzaj>
    <derivirana_varijabla naziv="DomainObject.Predmet.SudioniciListNazivOIB_1">
      <item>, OIB 85821130368</item>
      <item>, OIB 03631271453</item>
      <item>, OIB 56218835941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419FE-1936-4DA5-A3C1-B7F7831CB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914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2016-06-02T12:20:00Z</dcterms:created>
  <dc:creator>Ardena Bajlo</dc:creator>
  <cp:lastModifiedBy>Martina Kalmeta</cp:lastModifiedBy>
  <cp:lastPrinted>2016-06-02T11:07:00Z</cp:lastPrinted>
  <dcterms:modified xmlns:xsi="http://www.w3.org/2001/XMLSchema-instance" xsi:type="dcterms:W3CDTF">2016-06-02T12:24:00Z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