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3e42" w14:paraId="3713e42" w:rsidRDefault="00260C54" w:rsidP="00260C54" w:rsidR="00260C54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1.St-83/2015</w:t>
      </w:r>
    </w:p>
    <w:p w:rsidRDefault="00260C54" w:rsidP="00260C54" w:rsidR="00260C54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CE2" w:rsidP="00260C54" w:rsidR="00192CE2">
      <w:pPr>
        <w:rPr>
          <w:b/>
        </w:rPr>
      </w:pPr>
    </w:p>
    <w:p w:rsidRDefault="00260C54" w:rsidP="00260C54" w:rsidR="00260C54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260C54" w:rsidP="00260C54" w:rsidR="00260C54">
      <w:pPr>
        <w:rPr>
          <w:b/>
        </w:rPr>
      </w:pPr>
      <w:r>
        <w:rPr>
          <w:b/>
        </w:rPr>
        <w:t>TRGOVAČKI SUD U SPLITU</w:t>
      </w:r>
    </w:p>
    <w:p w:rsidRDefault="00260C54" w:rsidP="00260C54" w:rsidR="00260C54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192CE2" w:rsidP="00260C54" w:rsidR="00192CE2">
      <w:pPr>
        <w:spacing w:after="240" w:before="240"/>
        <w:jc w:val="center"/>
        <w:rPr>
          <w:b/>
          <w:spacing w:val="60"/>
        </w:rPr>
      </w:pPr>
    </w:p>
    <w:p w:rsidRDefault="00260C54" w:rsidP="00260C54" w:rsidR="00260C54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260C54" w:rsidP="00260C54" w:rsidR="00260C54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 xml:space="preserve">Z A K LJ U Č A K </w:t>
      </w:r>
    </w:p>
    <w:p w:rsidRDefault="00260C54" w:rsidP="00260C54" w:rsidR="00260C54">
      <w:pPr>
        <w:ind w:firstLine="708"/>
        <w:jc w:val="both"/>
      </w:pPr>
      <w:r>
        <w:t xml:space="preserve">Trgovački sud u Splitu, po sucu ovog suda Velimiru Vuković, kao stečajnom sucu, u stečajnom postupku povodom prijedloga predlagatelja </w:t>
      </w:r>
      <w:r w:rsidRPr="00E742AF">
        <w:t xml:space="preserve">ERSTE &amp; STEIERMARKISCHE </w:t>
      </w:r>
      <w:r>
        <w:t>B</w:t>
      </w:r>
      <w:r w:rsidRPr="00E742AF">
        <w:t>ANK d.d. Rijeka, Jadranski trg 3a, OIB: 23057039320, za otvaranje stečajnog postupka nad dužnikom  SJEVERNOMORSKA PUTOVANJA d.o.o. O</w:t>
      </w:r>
      <w:r w:rsidR="00192CE2">
        <w:t>k</w:t>
      </w:r>
      <w:r w:rsidRPr="00E742AF">
        <w:t>rug</w:t>
      </w:r>
      <w:r>
        <w:t xml:space="preserve"> </w:t>
      </w:r>
      <w:r w:rsidRPr="00E742AF">
        <w:t xml:space="preserve">Gornji, Put </w:t>
      </w:r>
      <w:proofErr w:type="spellStart"/>
      <w:r w:rsidRPr="00E742AF">
        <w:t>Planikovice</w:t>
      </w:r>
      <w:proofErr w:type="spellEnd"/>
      <w:r w:rsidRPr="00E742AF">
        <w:t xml:space="preserve"> 1,OIB: 37620876788</w:t>
      </w:r>
      <w:r>
        <w:t>, dana 15. veljače 2018.godine,</w:t>
      </w:r>
    </w:p>
    <w:p w:rsidRDefault="00260C54" w:rsidP="00260C54" w:rsidR="00260C54">
      <w:pPr>
        <w:jc w:val="both"/>
        <w:rPr>
          <w:b/>
          <w:bCs/>
        </w:rPr>
      </w:pPr>
    </w:p>
    <w:p w:rsidRDefault="00260C54" w:rsidP="00260C54" w:rsidR="00260C54">
      <w:pPr>
        <w:pStyle w:val="Bezproreda"/>
        <w:jc w:val="center"/>
      </w:pPr>
      <w:r>
        <w:t>r i j e š i o     j e</w:t>
      </w:r>
    </w:p>
    <w:p w:rsidRDefault="00260C54" w:rsidP="00260C54" w:rsidR="00260C54">
      <w:pPr>
        <w:pStyle w:val="Bezproreda"/>
        <w:jc w:val="center"/>
      </w:pPr>
    </w:p>
    <w:p w:rsidRDefault="00260C54" w:rsidP="00260C54" w:rsidR="00260C54">
      <w:pPr>
        <w:ind w:firstLine="708"/>
        <w:jc w:val="both"/>
        <w:rPr>
          <w:b/>
        </w:rPr>
      </w:pPr>
      <w:r>
        <w:t xml:space="preserve">  I. Ročište u prethodnom postupku radi ispitivanja uvjeta za otvaranje stečajnog postupka nad dužnikom </w:t>
      </w:r>
      <w:r w:rsidRPr="00E742AF">
        <w:t>SJEVERNOMORSKA PUTOVANJA d.o.o. O</w:t>
      </w:r>
      <w:r w:rsidR="00192CE2">
        <w:t>k</w:t>
      </w:r>
      <w:r w:rsidRPr="00E742AF">
        <w:t>rug</w:t>
      </w:r>
      <w:r>
        <w:t xml:space="preserve"> </w:t>
      </w:r>
      <w:r w:rsidRPr="00E742AF">
        <w:t xml:space="preserve">Gornji, Put </w:t>
      </w:r>
      <w:proofErr w:type="spellStart"/>
      <w:r w:rsidRPr="00E742AF">
        <w:t>Planikovice</w:t>
      </w:r>
      <w:proofErr w:type="spellEnd"/>
      <w:r w:rsidRPr="00E742AF">
        <w:t xml:space="preserve"> 1,OIB: 37620876788</w:t>
      </w:r>
      <w:r>
        <w:t xml:space="preserve">, koje je u ovom predmetu bilo određeno za dan 22. veljače 2018. godine u 08:30 sati, soba br. 3-4/Prizemlje Trgovačkog suda u Splitu, </w:t>
      </w:r>
      <w:proofErr w:type="spellStart"/>
      <w:r>
        <w:t>Sukoišanska</w:t>
      </w:r>
      <w:proofErr w:type="spellEnd"/>
      <w:r>
        <w:t xml:space="preserve"> 6., </w:t>
      </w:r>
      <w:r>
        <w:rPr>
          <w:b/>
        </w:rPr>
        <w:t xml:space="preserve">otkazuje se.  </w:t>
      </w:r>
    </w:p>
    <w:p w:rsidRDefault="00260C54" w:rsidP="00260C54" w:rsidR="00260C54">
      <w:pPr>
        <w:ind w:firstLine="708"/>
        <w:jc w:val="both"/>
        <w:rPr>
          <w:b/>
        </w:rPr>
      </w:pPr>
    </w:p>
    <w:p w:rsidRDefault="00260C54" w:rsidP="00260C54" w:rsidR="00260C54">
      <w:r>
        <w:tab/>
        <w:t xml:space="preserve">II.  Slijedeće ročište radi ispitivanja uvjeta za otvaranje stečajnog postupka nad dužnikom </w:t>
      </w:r>
      <w:r w:rsidRPr="00E742AF">
        <w:t>SJEVERNOMORSKA PUTOVANJA d.o.o. O</w:t>
      </w:r>
      <w:r w:rsidR="00192CE2">
        <w:t>k</w:t>
      </w:r>
      <w:r w:rsidRPr="00E742AF">
        <w:t>rug</w:t>
      </w:r>
      <w:r>
        <w:t xml:space="preserve"> </w:t>
      </w:r>
      <w:r w:rsidRPr="00E742AF">
        <w:t xml:space="preserve">Gornji, Put </w:t>
      </w:r>
      <w:proofErr w:type="spellStart"/>
      <w:r w:rsidRPr="00E742AF">
        <w:t>Planikovice</w:t>
      </w:r>
      <w:proofErr w:type="spellEnd"/>
      <w:r w:rsidRPr="00E742AF">
        <w:t xml:space="preserve"> 1,OIB: 37620876788</w:t>
      </w:r>
      <w:r>
        <w:t xml:space="preserve">  biti će određeno naknadno po prijedlogu predlagatelja </w:t>
      </w:r>
      <w:r w:rsidRPr="00E742AF">
        <w:t xml:space="preserve">ERSTE &amp; STEIERMARKISCHE </w:t>
      </w:r>
      <w:r>
        <w:t>B</w:t>
      </w:r>
      <w:r w:rsidRPr="00E742AF">
        <w:t>ANK d.d. Rijeka, Jadranski trg 3a, OIB: 23057039320</w:t>
      </w:r>
      <w:r>
        <w:t>.</w:t>
      </w:r>
    </w:p>
    <w:p w:rsidRDefault="00260C54" w:rsidP="00260C54" w:rsidR="00260C54"/>
    <w:p w:rsidRDefault="00260C54" w:rsidP="00260C54" w:rsidR="00260C54">
      <w:pPr>
        <w:jc w:val="center"/>
      </w:pPr>
      <w:r>
        <w:t>Obrazloženje:</w:t>
      </w:r>
    </w:p>
    <w:p w:rsidRDefault="00260C54" w:rsidP="00260C54" w:rsidR="00260C54"/>
    <w:p w:rsidRDefault="00260C54" w:rsidP="00260C54" w:rsidR="00260C54">
      <w:r>
        <w:tab/>
        <w:t xml:space="preserve">Na temelju rješenja ovog suda br.1.St-83/2015 od 02. veljače 2018. godine u ovom predmetu određeno je ročište radi ispitivanja uvjeta za otvaranje stečajnog postupka nad dužnikom </w:t>
      </w:r>
      <w:r w:rsidRPr="00E742AF">
        <w:t>SJEVERNOMORSKA PUTOVANJA d.o.o. O</w:t>
      </w:r>
      <w:r w:rsidR="00192CE2">
        <w:t>k</w:t>
      </w:r>
      <w:r w:rsidRPr="00E742AF">
        <w:t>rug</w:t>
      </w:r>
      <w:r>
        <w:t xml:space="preserve"> </w:t>
      </w:r>
      <w:r w:rsidRPr="00E742AF">
        <w:t xml:space="preserve">Gornji, Put </w:t>
      </w:r>
      <w:proofErr w:type="spellStart"/>
      <w:r w:rsidRPr="00E742AF">
        <w:t>Planikovice</w:t>
      </w:r>
      <w:proofErr w:type="spellEnd"/>
      <w:r w:rsidRPr="00E742AF">
        <w:t xml:space="preserve"> 1,OIB: 37620876788</w:t>
      </w:r>
      <w:r>
        <w:t xml:space="preserve">  za dan 22. veljače 2018. godine u 08,30 sati.</w:t>
      </w:r>
    </w:p>
    <w:p w:rsidRDefault="00260C54" w:rsidP="00260C54" w:rsidR="00260C54"/>
    <w:p w:rsidRDefault="00260C54" w:rsidP="00260C54" w:rsidR="00260C54">
      <w:r>
        <w:tab/>
        <w:t xml:space="preserve">Predlagatelj </w:t>
      </w:r>
      <w:r w:rsidRPr="00E742AF">
        <w:t xml:space="preserve">ERSTE &amp; STEIERMARKISCHE </w:t>
      </w:r>
      <w:r>
        <w:t>B</w:t>
      </w:r>
      <w:r w:rsidRPr="00E742AF">
        <w:t>ANK d.d. Rijeka, Jadranski trg 3a, OIB: 23057039320</w:t>
      </w:r>
      <w:r>
        <w:t xml:space="preserve"> je u podnesku  od14.veljače 2018. godine predložio odgodu ročišta  na rok od 6 mjeseci jer da su stranke u  pregovorima o modalitetima vraćanja dospjelog duga izvan stečajnog postupka.</w:t>
      </w:r>
    </w:p>
    <w:p w:rsidRDefault="00260C54" w:rsidP="00260C54" w:rsidR="00260C54"/>
    <w:p w:rsidRDefault="00260C54" w:rsidP="00260C54" w:rsidR="00192CE2">
      <w:r>
        <w:tab/>
        <w:t xml:space="preserve">Ocjenjujući kao opravdan razlog za odgodom ročišta koje je u ovom predmetu bilo određeno za </w:t>
      </w:r>
      <w:r w:rsidR="00192CE2">
        <w:t>22</w:t>
      </w:r>
      <w:r>
        <w:t xml:space="preserve">. </w:t>
      </w:r>
      <w:r w:rsidR="00192CE2">
        <w:t>veljače</w:t>
      </w:r>
      <w:r>
        <w:t xml:space="preserve"> 201</w:t>
      </w:r>
      <w:r w:rsidR="00192CE2">
        <w:t>8</w:t>
      </w:r>
      <w:r>
        <w:t xml:space="preserve">. godine,ovaj sud je na temelju odredbe čl. 278. Zakona o </w:t>
      </w:r>
    </w:p>
    <w:p w:rsidRDefault="00192CE2" w:rsidP="00260C54" w:rsidR="00192CE2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192CE2">
        <w:rPr>
          <w:b/>
        </w:rPr>
        <w:t>1.St-83/2015</w:t>
      </w:r>
    </w:p>
    <w:p w:rsidRDefault="00192CE2" w:rsidP="00260C54" w:rsidR="00192CE2"/>
    <w:p w:rsidRDefault="00260C54" w:rsidP="00260C54" w:rsidR="00260C54">
      <w:r>
        <w:t>parničnom postupku ( NN 53/91, 91/92, 112/99, 88/01, 117/03, 88/05, 92/07, 84/08, 123/08, 57/11 i 25/13- dalje ZPP) u vezi s odredbom čl. 6. Stečajnog zakona, odlučio kao u izreci.</w:t>
      </w:r>
    </w:p>
    <w:p w:rsidRDefault="00260C54" w:rsidP="00260C54" w:rsidR="00260C54"/>
    <w:p w:rsidRDefault="00260C54" w:rsidP="00260C54" w:rsidR="00260C54">
      <w:r>
        <w:tab/>
      </w:r>
      <w:r>
        <w:tab/>
      </w:r>
      <w:r>
        <w:tab/>
      </w:r>
      <w:r>
        <w:tab/>
        <w:t xml:space="preserve">U Splitu, </w:t>
      </w:r>
      <w:r w:rsidR="00192CE2">
        <w:t>15</w:t>
      </w:r>
      <w:r>
        <w:t xml:space="preserve">. </w:t>
      </w:r>
      <w:r w:rsidR="00192CE2">
        <w:t>veljače</w:t>
      </w:r>
      <w:r>
        <w:t xml:space="preserve"> 201</w:t>
      </w:r>
      <w:r w:rsidR="00192CE2">
        <w:t>8</w:t>
      </w:r>
      <w:r>
        <w:t>. godine.</w:t>
      </w:r>
    </w:p>
    <w:p w:rsidRDefault="00260C54" w:rsidP="00260C54" w:rsidR="00260C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192CE2" w:rsidP="00260C54" w:rsidR="00192CE2"/>
    <w:p w:rsidRDefault="00260C54" w:rsidP="00260C54" w:rsidR="00260C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  <w:r w:rsidR="00192CE2">
        <w:t xml:space="preserve"> v.r.</w:t>
      </w:r>
    </w:p>
    <w:p w:rsidRDefault="00192CE2" w:rsidP="00260C54" w:rsidR="00192CE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</w:t>
      </w:r>
      <w:proofErr w:type="spellStart"/>
      <w:r>
        <w:t>toč.otpr</w:t>
      </w:r>
      <w:proofErr w:type="spellEnd"/>
      <w:r>
        <w:t>.-</w:t>
      </w:r>
      <w:proofErr w:type="spellStart"/>
      <w:r>
        <w:t>ovl</w:t>
      </w:r>
      <w:proofErr w:type="spellEnd"/>
      <w:r>
        <w:t>. službenik</w:t>
      </w:r>
    </w:p>
    <w:p w:rsidRDefault="00260C54" w:rsidP="00260C54" w:rsidR="00260C54"/>
    <w:p w:rsidRDefault="00260C54" w:rsidP="00260C54" w:rsidR="00260C54">
      <w:r>
        <w:t>POUKA O PRAVNOM LIJEKU:</w:t>
      </w:r>
    </w:p>
    <w:p w:rsidRDefault="00260C54" w:rsidP="00260C54" w:rsidR="00260C54"/>
    <w:p w:rsidRDefault="00260C54" w:rsidP="00260C54" w:rsidR="00260C54">
      <w:r>
        <w:t xml:space="preserve">Protiv ovog zaključka nije dopuštena posebna žalba. </w:t>
      </w:r>
    </w:p>
    <w:p w:rsidRDefault="00260C54" w:rsidP="00260C54" w:rsidR="00260C54"/>
    <w:p w:rsidRDefault="00260C54" w:rsidP="00260C54" w:rsidR="00260C54">
      <w:r>
        <w:t>D N A :</w:t>
      </w:r>
    </w:p>
    <w:p w:rsidRDefault="00260C54" w:rsidP="00260C54" w:rsidR="00260C54"/>
    <w:p w:rsidRDefault="00260C54" w:rsidP="00260C54" w:rsidR="00192CE2">
      <w:r>
        <w:t>-Predlagatelju</w:t>
      </w:r>
      <w:r w:rsidR="00192CE2">
        <w:t xml:space="preserve"> po punomoćniku</w:t>
      </w:r>
    </w:p>
    <w:p w:rsidRDefault="00260C54" w:rsidP="00260C54" w:rsidR="00260C54">
      <w:r>
        <w:t>-</w:t>
      </w:r>
      <w:r w:rsidR="00192CE2">
        <w:t>D</w:t>
      </w:r>
      <w:r>
        <w:t>užniku</w:t>
      </w:r>
    </w:p>
    <w:p w:rsidRDefault="00260C54" w:rsidP="00260C54" w:rsidR="00260C54">
      <w:r>
        <w:t>- FINA – RC Split</w:t>
      </w:r>
    </w:p>
    <w:p w:rsidRDefault="00260C54" w:rsidP="00260C54" w:rsidR="00260C54">
      <w:r>
        <w:t xml:space="preserve">-e-oglasna ploča-8 dana </w:t>
      </w:r>
    </w:p>
    <w:p w:rsidRDefault="00260C54" w:rsidP="00260C54" w:rsidR="00260C54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C54"/>
    <w:rsid w:val="00192CE2"/>
    <w:rsid w:val="00260C54"/>
    <w:rsid w:val="00405A6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C54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0C54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C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C5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A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A6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A6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A6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C54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0C54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C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C5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A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A6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A6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A6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994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St-83/2015</izvorni_sadrzaj>
    <derivirana_varijabla naziv="DomainObject.Predmet.OznakaBroj_1">St-83/2015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SJEVERNOMORSKA PUTOVANJA d.o.o. putnička agencija, turizam, poslovanje nekretninama</izvorni_sadrzaj>
    <derivirana_varijabla naziv="DomainObject.Predmet.ProtustrankaFormated_1">  SJEVERNOMORSKA PUTOVANJA d.o.o. putnička agencija, turizam, poslovanje nekretninama</derivirana_varijabla>
  </DomainObject.Predmet.ProtustrankaFormated>
  <DomainObject.Predmet.ProtustrankaFormatedOIB>
    <izvorni_sadrzaj>  SJEVERNOMORSKA PUTOVANJA d.o.o. putnička agencija, turizam, poslovanje nekretninama, OIB 37620876788</izvorni_sadrzaj>
    <derivirana_varijabla naziv="DomainObject.Predmet.ProtustrankaFormatedOIB_1">  SJEVERNOMORSKA PUTOVANJA d.o.o. putnička agencija, turizam, poslovanje nekretninama, OIB 37620876788</derivirana_varijabla>
  </DomainObject.Predmet.ProtustrankaFormatedOIB>
  <DomainObject.Predmet.ProtustrankaFormatedWithAdress>
    <izvorni_sadrzaj> SJEVERNOMORSKA PUTOVANJA d.o.o. putnička agencija, turizam, poslovanje nekretninama, Put Planikovice 1, 21220 Okrug Gornji</izvorni_sadrzaj>
    <derivirana_varijabla naziv="DomainObject.Predmet.ProtustrankaFormatedWithAdress_1"> SJEVERNOMORSKA PUTOVANJA d.o.o. putnička agencija, turizam, poslovanje nekretninama, Put Planikovice 1, 21220 Okrug Gornji</derivirana_varijabla>
  </DomainObject.Predmet.ProtustrankaFormatedWithAdress>
  <DomainObject.Predmet.ProtustrankaFormatedWithAdressOIB>
    <izvorni_sadrzaj> SJEVERNOMORSKA PUTOVANJA d.o.o. putnička agencija, turizam, poslovanje nekretninama, OIB 37620876788, Put Planikovice 1, 21220 Okrug Gornji</izvorni_sadrzaj>
    <derivirana_varijabla naziv="DomainObject.Predmet.ProtustrankaFormatedWithAdressOIB_1"> SJEVERNOMORSKA PUTOVANJA d.o.o. putnička agencija, turizam, poslovanje nekretninama, OIB 37620876788, Put Planikovice 1, 21220 Okrug Gornji</derivirana_varijabla>
  </DomainObject.Predmet.ProtustrankaFormatedWithAdressOIB>
  <DomainObject.Predmet.ProtustrankaWithAdress>
    <izvorni_sadrzaj>SJEVERNOMORSKA PUTOVANJA d.o.o. putnička agencija, turizam, poslovanje nekretninama Put Planikovice 1, 21220 Okrug Gornji</izvorni_sadrzaj>
    <derivirana_varijabla naziv="DomainObject.Predmet.ProtustrankaWithAdress_1">SJEVERNOMORSKA PUTOVANJA d.o.o. putnička agencija, turizam, poslovanje nekretninama Put Planikovice 1, 21220 Okrug Gornji</derivirana_varijabla>
  </DomainObject.Predmet.ProtustrankaWithAdress>
  <DomainObject.Predmet.ProtustrankaWithAdressOIB>
    <izvorni_sadrzaj>SJEVERNOMORSKA PUTOVANJA d.o.o. putnička agencija, turizam, poslovanje nekretninama, OIB 37620876788, Put Planikovice 1, 21220 Okrug Gornji</izvorni_sadrzaj>
    <derivirana_varijabla naziv="DomainObject.Predmet.ProtustrankaWithAdressOIB_1">SJEVERNOMORSKA PUTOVANJA d.o.o. putnička agencija, turizam, poslovanje nekretninama, OIB 37620876788, Put Planikovice 1, 21220 Okrug Gornji</derivirana_varijabla>
  </DomainObject.Predmet.ProtustrankaWithAdressOIB>
  <DomainObject.Predmet.ProtustrankaNazivFormated>
    <izvorni_sadrzaj>SJEVERNOMORSKA PUTOVANJA d.o.o. putnička agencija, turizam, poslovanje nekretninama</izvorni_sadrzaj>
    <derivirana_varijabla naziv="DomainObject.Predmet.ProtustrankaNazivFormated_1">SJEVERNOMORSKA PUTOVANJA d.o.o. putnička agencija, turizam, poslovanje nekretninama</derivirana_varijabla>
  </DomainObject.Predmet.ProtustrankaNazivFormated>
  <DomainObject.Predmet.ProtustrankaNazivFormatedOIB>
    <izvorni_sadrzaj>SJEVERNOMORSKA PUTOVANJA d.o.o. putnička agencija, turizam, poslovanje nekretninama, OIB 37620876788</izvorni_sadrzaj>
    <derivirana_varijabla naziv="DomainObject.Predmet.ProtustrankaNazivFormatedOIB_1">SJEVERNOMORSKA PUTOVANJA d.o.o. putnička agencija, turizam, poslovanje nekretninama, OIB 37620876788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Milan Veić</izvorni_sadrzaj>
    <derivirana_varijabla naziv="DomainObject.Predmet.StrankaFormated_1">  ERSTE&amp;STEIERMÄRKISCHE BANKA dioničko društvo zastupanog po punomoćniku Milan Veić</derivirana_varijabla>
  </DomainObject.Predmet.StrankaFormated>
  <DomainObject.Predmet.StrankaFormatedOIB>
    <izvorni_sadrzaj>  ERSTE&amp;STEIERMÄRKISCHE BANKA dioničko društvo, OIB 23057039320 zastupanog po punomoćniku Milan Veić</izvorni_sadrzaj>
    <derivirana_varijabla naziv="DomainObject.Predmet.StrankaFormatedOIB_1">  ERSTE&amp;STEIERMÄRKISCHE BANKA dioničko društvo, OIB 23057039320 zastupanog po punomoćniku Milan Veić</derivirana_varijabla>
  </DomainObject.Predmet.StrankaFormatedOIB>
  <DomainObject.Predmet.StrankaFormatedWithAdress>
    <izvorni_sadrzaj> ERSTE&amp;STEIERMÄRKISCHE BANKA dioničko društvo, Jadranski Trg 3/a, 51000 Rijeka zastupanog po punomoćniku Milan Veić</izvorni_sadrzaj>
    <derivirana_varijabla naziv="DomainObject.Predmet.StrankaFormatedWithAdress_1"> ERSTE&amp;STEIERMÄRKISCHE BANKA dioničko društvo, Jadranski Trg 3/a, 51000 Rijeka zastupanog po punomoćniku Milan Veić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Milan Veić</izvorni_sadrzaj>
    <derivirana_varijabla naziv="DomainObject.Predmet.StrankaFormatedWithAdressOIB_1"> ERSTE&amp;STEIERMÄRKISCHE BANKA dioničko društvo, OIB 23057039320, Jadranski Trg 3/a, 51000 Rijeka zastupanog po punomoćniku Milan Veić</derivirana_varijabla>
  </DomainObject.Predmet.StrankaFormatedWithAdressOIB>
  <DomainObject.Predmet.StrankaWithAdress>
    <izvorni_sadrzaj>ERSTE&amp;STEIERMÄRKISCHE BANKA dioničko društvo Jadranski Trg 3/a,51000 Rijeka</izvorni_sadrzaj>
    <derivirana_varijabla naziv="DomainObject.Predmet.StrankaWithAdress_1">ERSTE&amp;STEIERMÄRKISCHE BANKA dioničko društvo Jadranski Trg 3/a,51000 Rijeka</derivirana_varijabla>
  </DomainObject.Predmet.StrankaWithAdress>
  <DomainObject.Predmet.StrankaWithAdressOIB>
    <izvorni_sadrzaj>ERSTE&amp;STEIERMÄRKISCHE BANKA dioničko društvo, OIB 23057039320, Jadranski Trg 3/a,51000 Rijeka</izvorni_sadrzaj>
    <derivirana_varijabla naziv="DomainObject.Predmet.StrankaWithAdressOIB_1">ERSTE&amp;STEIERMÄRKISCHE BANKA dioničko društvo, OIB 23057039320, Jadranski Trg 3/a,51000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ERSTE&amp;STEIERMÄRKISCHE BANKA dioničko društvo zastupanog po punomoćniku Milan Veić</item>
    </izvorni_sadrzaj>
    <derivirana_varijabla naziv="DomainObject.Predmet.StrankaListFormated_1">
      <item>ERSTE&amp;STEIERMÄRKISCHE BANKA dioničko društvo zastupanog po punomoćniku Milan Veić</item>
    </derivirana_varijabla>
  </DomainObject.Predmet.StrankaListFormated>
  <DomainObject.Predmet.StrankaListFormatedOIB>
    <izvorni_sadrzaj>
      <item>ERSTE&amp;STEIERMÄRKISCHE BANKA dioničko društvo, OIB 23057039320 zastupanog po punomoćniku Milan Veić</item>
    </izvorni_sadrzaj>
    <derivirana_varijabla naziv="DomainObject.Predmet.StrankaListFormatedOIB_1">
      <item>ERSTE&amp;STEIERMÄRKISCHE BANKA dioničko društvo, OIB 23057039320 zastupanog po punomoćniku Milan Veić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Milan Veić</item>
    </izvorni_sadrzaj>
    <derivirana_varijabla naziv="DomainObject.Predmet.StrankaListFormatedWithAdress_1">
      <item>ERSTE&amp;STEIERMÄRKISCHE BANKA dioničko društvo, Jadranski Trg 3/a, 51000 Rijeka zastupanog po punomoćniku Milan Veić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Milan Veić</item>
    </izvorni_sadrzaj>
    <derivirana_varijabla naziv="DomainObject.Predmet.StrankaListFormatedWithAdressOIB_1">
      <item>ERSTE&amp;STEIERMÄRKISCHE BANKA dioničko društvo, OIB 23057039320, Jadranski Trg 3/a, 51000 Rijeka zastupanog po punomoćniku Milan Veić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SJEVERNOMORSKA PUTOVANJA d.o.o. putnička agencija, turizam, poslovanje nekretninama</item>
    </izvorni_sadrzaj>
    <derivirana_varijabla naziv="DomainObject.Predmet.ProtuStrankaListFormated_1">
      <item>SJEVERNOMORSKA PUTOVANJA d.o.o. putnička agencija, turizam, poslovanje nekretninama</item>
    </derivirana_varijabla>
  </DomainObject.Predmet.ProtuStrankaListFormated>
  <DomainObject.Predmet.ProtuStrankaListFormatedOIB>
    <izvorni_sadrzaj>
      <item>SJEVERNOMORSKA PUTOVANJA d.o.o. putnička agencija, turizam, poslovanje nekretninama, OIB 37620876788</item>
    </izvorni_sadrzaj>
    <derivirana_varijabla naziv="DomainObject.Predmet.ProtuStrankaListFormatedOIB_1">
      <item>SJEVERNOMORSKA PUTOVANJA d.o.o. putnička agencija, turizam, poslovanje nekretninama, OIB 37620876788</item>
    </derivirana_varijabla>
  </DomainObject.Predmet.ProtuStrankaListFormatedOIB>
  <DomainObject.Predmet.ProtuStrankaListFormatedWithAdress>
    <izvorni_sadrzaj>
      <item>SJEVERNOMORSKA PUTOVANJA d.o.o. putnička agencija, turizam, poslovanje nekretninama, Put Planikovice 1, 21220 Okrug Gornji</item>
    </izvorni_sadrzaj>
    <derivirana_varijabla naziv="DomainObject.Predmet.ProtuStrankaListFormatedWithAdress_1">
      <item>SJEVERNOMORSKA PUTOVANJA d.o.o. putnička agencija, turizam, poslovanje nekretninama, Put Planikovice 1, 21220 Okrug Gornji</item>
    </derivirana_varijabla>
  </DomainObject.Predmet.ProtuStrankaListFormatedWithAdress>
  <DomainObject.Predmet.ProtuStrankaListFormatedWithAdressOIB>
    <izvorni_sadrzaj>
      <item>SJEVERNOMORSKA PUTOVANJA d.o.o. putnička agencija, turizam, poslovanje nekretninama, OIB 37620876788, Put Planikovice 1, 21220 Okrug Gornji</item>
    </izvorni_sadrzaj>
    <derivirana_varijabla naziv="DomainObject.Predmet.ProtuStrankaListFormatedWithAdressOIB_1">
      <item>SJEVERNOMORSKA PUTOVANJA d.o.o. putnička agencija, turizam, poslovanje nekretninama, OIB 37620876788, Put Planikovice 1, 21220 Okrug Gornji</item>
    </derivirana_varijabla>
  </DomainObject.Predmet.ProtuStrankaListFormatedWithAdressOIB>
  <DomainObject.Predmet.ProtuStrankaListNazivFormated>
    <izvorni_sadrzaj>
      <item>SJEVERNOMORSKA PUTOVANJA d.o.o. putnička agencija, turizam, poslovanje nekretninama</item>
    </izvorni_sadrzaj>
    <derivirana_varijabla naziv="DomainObject.Predmet.ProtuStrankaListNazivFormated_1">
      <item>SJEVERNOMORSKA PUTOVANJA d.o.o. putnička agencija, turizam, poslovanje nekretninama</item>
    </derivirana_varijabla>
  </DomainObject.Predmet.ProtuStrankaListNazivFormated>
  <DomainObject.Predmet.ProtuStrankaListNazivFormatedOIB>
    <izvorni_sadrzaj>
      <item>SJEVERNOMORSKA PUTOVANJA d.o.o. putnička agencija, turizam, poslovanje nekretninama, OIB 37620876788</item>
    </izvorni_sadrzaj>
    <derivirana_varijabla naziv="DomainObject.Predmet.ProtuStrankaListNazivFormatedOIB_1">
      <item>SJEVERNOMORSKA PUTOVANJA d.o.o. putnička agencija, turizam, poslovanje nekretninama, OIB 37620876788</item>
    </derivirana_varijabla>
  </DomainObject.Predmet.ProtuStrankaListNazivFormatedOIB>
  <DomainObject.Predmet.OstaliListFormated>
    <izvorni_sadrzaj>
      <item>Milan Veić punomoćnik sudionika u postupku ERSTE&amp;STEIERMÄRKISCHE BANKA dioničko društvo</item>
    </izvorni_sadrzaj>
    <derivirana_varijabla naziv="DomainObject.Predmet.OstaliListFormated_1">
      <item>Milan Veić punomoćnik sudionika u postupku ERSTE&amp;STEIERMÄRKISCHE BANKA dioničko društvo</item>
    </derivirana_varijabla>
  </DomainObject.Predmet.OstaliListFormated>
  <DomainObject.Predmet.OstaliListFormatedOIB>
    <izvorni_sadrzaj>
      <item>Milan Veić punomoćnik sudionika u postupku ERSTE&amp;STEIERMÄRKISCHE BANKA dioničko društvo</item>
    </izvorni_sadrzaj>
    <derivirana_varijabla naziv="DomainObject.Predmet.OstaliListFormatedOIB_1">
      <item>Milan Veić punomoćnik sudionika u postupku ERSTE&amp;STEIERMÄRKISCHE BANKA dioničko društvo</item>
    </derivirana_varijabla>
  </DomainObject.Predmet.OstaliListFormatedOIB>
  <DomainObject.Predmet.OstaliListFormatedWithAdress>
    <izvorni_sadrzaj>
      <item>Milan Veić, Istarska 11, 21000 Split punomoćnik sudionika u postupku ERSTE&amp;STEIERMÄRKISCHE BANKA dioničko društvo</item>
    </izvorni_sadrzaj>
    <derivirana_varijabla naziv="DomainObject.Predmet.OstaliListFormatedWithAdress_1">
      <item>Milan Veić, Istarska 11, 21000 Split punomoćnik sudionika u postupku ERSTE&amp;STEIERMÄRKISCHE BANKA dioničko društvo</item>
    </derivirana_varijabla>
  </DomainObject.Predmet.OstaliListFormatedWithAdress>
  <DomainObject.Predmet.OstaliListFormatedWithAdressOIB>
    <izvorni_sadrzaj>
      <item>Milan Veić, Istarska 11, 21000 Split punomoćnik sudionika u postupku ERSTE&amp;STEIERMÄRKISCHE BANKA dioničko društvo</item>
    </izvorni_sadrzaj>
    <derivirana_varijabla naziv="DomainObject.Predmet.OstaliListFormatedWithAdressOIB_1">
      <item>Milan Veić, Istarska 11, 21000 Split punomoćnik sudionika u postupku ERSTE&amp;STEIERMÄRKISCHE BANKA dioničko društvo</item>
    </derivirana_varijabla>
  </DomainObject.Predmet.OstaliListFormatedWithAdressOIB>
  <DomainObject.Predmet.OstaliListNazivFormated>
    <izvorni_sadrzaj>
      <item>Milan Veić</item>
    </izvorni_sadrzaj>
    <derivirana_varijabla naziv="DomainObject.Predmet.OstaliListNazivFormated_1">
      <item>Milan Veić</item>
    </derivirana_varijabla>
  </DomainObject.Predmet.OstaliListNazivFormated>
  <DomainObject.Predmet.OstaliListNazivFormatedOIB>
    <izvorni_sadrzaj>
      <item>Milan Veić</item>
    </izvorni_sadrzaj>
    <derivirana_varijabla naziv="DomainObject.Predmet.OstaliListNazivFormatedOIB_1">
      <item>Milan Veić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SJEVERNOMORSKA PUTOVANJA d.o.o. putnička agencija, turizam, poslovanje nekretninama</izvorni_sadrzaj>
    <derivirana_varijabla naziv="DomainObject.Predmet.ProtustrankaIDrugi_1">SJEVERNOMORSKA PUTOVANJA d.o.o. putnička agencija, turizam, poslovanje nekretninama</derivirana_varijabla>
  </DomainObject.Predmet.ProtustrankaIDrugi>
  <DomainObject.Predmet.StrankaIDrugiAdressOIB>
    <izvorni_sadrzaj>ERSTE&amp;STEIERMÄRKISCHE BANKA dioničko društvo, OIB 23057039320, Jadranski Trg 3/a, 51000 Rijeka</izvorni_sadrzaj>
    <derivirana_varijabla naziv="DomainObject.Predmet.StrankaIDrugiAdressOIB_1">ERSTE&amp;STEIERMÄRKISCHE BANKA dioničko društvo, OIB 23057039320, Jadranski Trg 3/a, 51000 Rijeka</derivirana_varijabla>
  </DomainObject.Predmet.StrankaIDrugiAdressOIB>
  <DomainObject.Predmet.ProtustrankaIDrugiAdressOIB>
    <izvorni_sadrzaj>SJEVERNOMORSKA PUTOVANJA d.o.o. putnička agencija, turizam, poslovanje nekretninama, OIB 37620876788, Put Planikovice 1, 21220 Okrug Gornji</izvorni_sadrzaj>
    <derivirana_varijabla naziv="DomainObject.Predmet.ProtustrankaIDrugiAdressOIB_1">SJEVERNOMORSKA PUTOVANJA d.o.o. putnička agencija, turizam, poslovanje nekretninama, OIB 37620876788, Put Planikovice 1,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dioničko društvo</item>
      <item>SJEVERNOMORSKA PUTOVANJA d.o.o. putnička agencija, turizam, poslovanje nekretninama</item>
      <item>Milan Veić</item>
    </izvorni_sadrzaj>
    <derivirana_varijabla naziv="DomainObject.Predmet.SudioniciListNaziv_1">
      <item>ERSTE&amp;STEIERMÄRKISCHE BANKA dioničko društvo</item>
      <item>SJEVERNOMORSKA PUTOVANJA d.o.o. putnička agencija, turizam, poslovanje nekretninama</item>
      <item>Milan Veić</item>
    </derivirana_varijabla>
  </DomainObject.Predmet.SudioniciListNaziv>
  <DomainObject.Predmet.SudioniciListAdressOIB>
    <izvorni_sadrzaj>
      <item>ERSTE&amp;STEIERMÄRKISCHE BANKA dioničko društvo, OIB 23057039320, Jadranski Trg 3/a,51000 Rijeka</item>
      <item>SJEVERNOMORSKA PUTOVANJA d.o.o. putnička agencija, turizam, poslovanje nekretninama, OIB 37620876788, Put Planikovice 1,21220 Okrug Gornji</item>
      <item>Milan Veić, Istarska 11,21000 Split</item>
    </izvorni_sadrzaj>
    <derivirana_varijabla naziv="DomainObject.Predmet.SudioniciListAdressOIB_1">
      <item>ERSTE&amp;STEIERMÄRKISCHE BANKA dioničko društvo, OIB 23057039320, Jadranski Trg 3/a,51000 Rijeka</item>
      <item>SJEVERNOMORSKA PUTOVANJA d.o.o. putnička agencija, turizam, poslovanje nekretninama, OIB 37620876788, Put Planikovice 1,21220 Okrug Gornji</item>
      <item>Milan Veić, Istarska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37620876788</item>
      <item>, OIB null</item>
    </izvorni_sadrzaj>
    <derivirana_varijabla naziv="DomainObject.Predmet.SudioniciListNazivOIB_1">
      <item>, OIB 23057039320</item>
      <item>, OIB 37620876788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355</properties:Words>
  <properties:Characters>2007</properties:Characters>
  <properties:Lines>64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2018-02-15T06:41:00Z</dcterms:created>
  <dc:creator>Velimir Vuković</dc:creator>
  <cp:lastModifiedBy>Velimir Vuković</cp:lastModifiedBy>
  <cp:lastPrinted>2018-02-15T06:57:00Z</cp:lastPrinted>
  <dcterms:modified xmlns:xsi="http://www.w3.org/2001/XMLSchema-instance" xsi:type="dcterms:W3CDTF">2018-02-15T07:02:00Z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