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1ac5" w14:paraId="bde1ac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5527F4">
        <w:t>GPS BOSNIA j.</w:t>
      </w:r>
      <w:r w:rsidR="000D09C7">
        <w:t xml:space="preserve">d.o.o. </w:t>
      </w:r>
      <w:r w:rsidR="005527F4">
        <w:t>Pula</w:t>
      </w:r>
      <w:r w:rsidR="003173A3">
        <w:t>,</w:t>
      </w:r>
      <w:r w:rsidR="00B57612">
        <w:t xml:space="preserve"> </w:t>
      </w:r>
      <w:r w:rsidR="005527F4">
        <w:t>Kolodvorska 4</w:t>
      </w:r>
      <w:r w:rsidR="00DD6702">
        <w:t>,</w:t>
      </w:r>
      <w:r w:rsidR="007D7A8F">
        <w:t xml:space="preserve"> OIB: </w:t>
      </w:r>
      <w:r w:rsidR="005527F4" w:rsidRPr="005527F4">
        <w:t>67863191438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A07E9">
        <w:t xml:space="preserve">GPS BOSNIA j.d.o.o. Pula, Kolodvorska 4, OIB: </w:t>
      </w:r>
      <w:r w:rsidR="004A07E9" w:rsidRPr="005527F4">
        <w:t>67863191438</w:t>
      </w:r>
      <w:r w:rsidR="004A07E9">
        <w:t>,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2868">
        <w:rPr>
          <w:b/>
          <w:lang w:val="pl-PL"/>
        </w:rPr>
        <w:t>4</w:t>
      </w:r>
      <w:r w:rsidR="00B17BB5">
        <w:rPr>
          <w:b/>
          <w:lang w:val="pl-PL"/>
        </w:rPr>
        <w:t xml:space="preserve">. </w:t>
      </w:r>
      <w:r w:rsidR="00CA2868">
        <w:rPr>
          <w:b/>
          <w:lang w:val="pl-PL"/>
        </w:rPr>
        <w:t>lipnja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4A07E9">
        <w:rPr>
          <w:b/>
          <w:lang w:val="pl-PL"/>
        </w:rPr>
        <w:t xml:space="preserve">10:10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CA2868">
      <w:pPr>
        <w:jc w:val="both"/>
      </w:pPr>
      <w:r>
        <w:tab/>
      </w:r>
      <w:r>
        <w:tab/>
        <w:t xml:space="preserve">- dužnik </w:t>
      </w:r>
      <w:r w:rsidR="004A07E9">
        <w:t xml:space="preserve">GPS BOSNIA j.d.o.o. Pula, Kolodvorska 4, OIB: </w:t>
      </w:r>
      <w:r w:rsidR="004A07E9" w:rsidRPr="005527F4">
        <w:t>67863191438</w:t>
      </w:r>
      <w:r w:rsidR="004A07E9">
        <w:t>,</w:t>
      </w:r>
      <w:r w:rsidR="003173A3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4A07E9">
        <w:rPr>
          <w:lang w:val="sv-SE"/>
        </w:rPr>
        <w:t xml:space="preserve">Gordana Štikovac, BIH, Oštra Luka, Oštra Luka </w:t>
      </w:r>
      <w:r w:rsidR="004A07E9">
        <w:rPr>
          <w:lang w:val="sv-SE"/>
        </w:rPr>
        <w:tab/>
      </w:r>
      <w:r w:rsidR="004A07E9">
        <w:rPr>
          <w:lang w:val="sv-SE"/>
        </w:rPr>
        <w:tab/>
        <w:t>bb, OIB: 23959645939</w:t>
      </w:r>
      <w:r w:rsidR="00583DA0">
        <w:rPr>
          <w:lang w:val="sv-SE"/>
        </w:rPr>
        <w:t>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4A07E9">
        <w:rPr>
          <w:lang w:val="sv-SE"/>
        </w:rPr>
        <w:t>Gordana Štikovac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4A07E9">
        <w:rPr>
          <w:lang w:val="sv-SE"/>
        </w:rPr>
        <w:t>Gordani Štikovac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2FD9">
        <w:t>4</w:t>
      </w:r>
      <w:r w:rsidR="003E00AF">
        <w:t xml:space="preserve">. </w:t>
      </w:r>
      <w:r w:rsidR="00812FD9">
        <w:t>svibnja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211DF8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4A07E9">
        <w:t xml:space="preserve">GPS BOSNIA j.d.o.o. Pula, Kolodvorska 4, OIB: </w:t>
      </w:r>
      <w:r w:rsidR="004A07E9" w:rsidRPr="005527F4">
        <w:t>67863191438</w:t>
      </w:r>
      <w:r w:rsidR="004A07E9">
        <w:t>,</w:t>
      </w:r>
      <w:r w:rsidR="00B57612">
        <w:t xml:space="preserve">, </w:t>
      </w:r>
    </w:p>
    <w:p w:rsidRDefault="00FB0B18" w:rsidP="00395F29" w:rsidR="004A07E9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4A07E9">
        <w:rPr>
          <w:lang w:val="sv-SE"/>
        </w:rPr>
        <w:t xml:space="preserve">Gordana Štikovac, BIH, Oštra Luka, </w:t>
      </w:r>
    </w:p>
    <w:p w:rsidRDefault="004A07E9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>Oštra Luka bb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DF8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5527F4">
      <w:t>Posl. broj: 4 St-113/2018-4</w:t>
    </w:r>
  </w:p>
  <w:p w:rsidRDefault="00211DF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5527F4">
      <w:t>113/2018-4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75B65"/>
    <w:rsid w:val="000906D0"/>
    <w:rsid w:val="000959EB"/>
    <w:rsid w:val="000A7AEE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B237E"/>
    <w:rsid w:val="001D3B56"/>
    <w:rsid w:val="001E0467"/>
    <w:rsid w:val="00211DF8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74410"/>
    <w:rsid w:val="00395F29"/>
    <w:rsid w:val="003B3E0F"/>
    <w:rsid w:val="003B74B1"/>
    <w:rsid w:val="003C5058"/>
    <w:rsid w:val="003E00AF"/>
    <w:rsid w:val="00412B9B"/>
    <w:rsid w:val="00423F69"/>
    <w:rsid w:val="00446090"/>
    <w:rsid w:val="004621C6"/>
    <w:rsid w:val="00480C26"/>
    <w:rsid w:val="004A07E9"/>
    <w:rsid w:val="0051365F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4ED5"/>
    <w:rsid w:val="008E4F58"/>
    <w:rsid w:val="008F011A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C24797"/>
    <w:rsid w:val="00C34AB9"/>
    <w:rsid w:val="00C50881"/>
    <w:rsid w:val="00C658A3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74742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DF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DF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DF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DF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DF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DF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DF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DF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GPS BOSNIA j.d.o.o. PULA zastupanog po punomoćniku Gordana Štikovac</izvorni_sadrzaj>
    <derivirana_varijabla naziv="DomainObject.Predmet.ProtustrankaFormated_1">  GPS BOSNIA j.d.o.o. PULA zastupanog po punomoćniku Gordana Štikovac</derivirana_varijabla>
  </DomainObject.Predmet.ProtustrankaFormated>
  <DomainObject.Predmet.ProtustrankaFormatedOIB>
    <izvorni_sadrzaj>  GPS BOSNIA j.d.o.o. PULA, OIB 67863191438 zastupanog po punomoćniku Gordana Štikovac</izvorni_sadrzaj>
    <derivirana_varijabla naziv="DomainObject.Predmet.ProtustrankaFormatedOIB_1">  GPS BOSNIA j.d.o.o. PULA, OIB 67863191438 zastupanog po punomoćniku Gordana Štikovac</derivirana_varijabla>
  </DomainObject.Predmet.ProtustrankaFormatedOIB>
  <DomainObject.Predmet.ProtustrankaFormatedWithAdress>
    <izvorni_sadrzaj> GPS BOSNIA j.d.o.o. PULA, Kolodvorska 4, 52100 Pula zastupanog po punomoćniku Gordana Štikovac</izvorni_sadrzaj>
    <derivirana_varijabla naziv="DomainObject.Predmet.ProtustrankaFormatedWithAdress_1"> GPS BOSNIA j.d.o.o. PULA, Kolodvorska 4, 52100 Pula zastupanog po punomoćniku Gordana Štikovac</derivirana_varijabla>
  </DomainObject.Predmet.ProtustrankaFormatedWithAdress>
  <DomainObject.Predmet.ProtustrankaFormatedWithAdressOIB>
    <izvorni_sadrzaj> GPS BOSNIA j.d.o.o. PULA, OIB 67863191438, Kolodvorska 4, 52100 Pula zastupanog po punomoćniku Gordana Štikovac</izvorni_sadrzaj>
    <derivirana_varijabla naziv="DomainObject.Predmet.ProtustrankaFormatedWithAdressOIB_1"> GPS BOSNIA j.d.o.o. PULA, OIB 67863191438, Kolodvorska 4, 52100 Pula zastupanog po punomoćniku Gordana Štikovac</derivirana_varijabla>
  </DomainObject.Predmet.ProtustrankaFormatedWithAdressOIB>
  <DomainObject.Predmet.ProtustrankaWithAdress>
    <izvorni_sadrzaj>GPS BOSNIA j.d.o.o. PULA Kolodvorska 4, 52100 Pula</izvorni_sadrzaj>
    <derivirana_varijabla naziv="DomainObject.Predmet.ProtustrankaWithAdress_1">GPS BOSNIA j.d.o.o. PULA Kolodvorska 4, 52100 Pula</derivirana_varijabla>
  </DomainObject.Predmet.ProtustrankaWithAdress>
  <DomainObject.Predmet.ProtustrankaWithAdressOIB>
    <izvorni_sadrzaj>GPS BOSNIA j.d.o.o. PULA, OIB 67863191438, Kolodvorska 4, 52100 Pula</izvorni_sadrzaj>
    <derivirana_varijabla naziv="DomainObject.Predmet.ProtustrankaWithAdressOIB_1">GPS BOSNIA j.d.o.o. PULA, OIB 67863191438, Kolodvorska 4, 52100 Pula</derivirana_varijabla>
  </DomainObject.Predmet.ProtustrankaWithAdressOIB>
  <DomainObject.Predmet.ProtustrankaNazivFormated>
    <izvorni_sadrzaj>GPS BOSNIA j.d.o.o. PULA</izvorni_sadrzaj>
    <derivirana_varijabla naziv="DomainObject.Predmet.ProtustrankaNazivFormated_1">GPS BOSNIA j.d.o.o. PULA</derivirana_varijabla>
  </DomainObject.Predmet.ProtustrankaNazivFormated>
  <DomainObject.Predmet.ProtustrankaNazivFormatedOIB>
    <izvorni_sadrzaj>GPS BOSNIA j.d.o.o. PULA, OIB 67863191438</izvorni_sadrzaj>
    <derivirana_varijabla naziv="DomainObject.Predmet.ProtustrankaNazivFormatedOIB_1">GPS BOSNIA j.d.o.o. PULA, OIB 67863191438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152246.46</izvorni_sadrzaj>
    <derivirana_varijabla naziv="DomainObject.Predmet.TrenutnaVrijednost_1">152246.46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GPS BOSNIA j.d.o.o. PULA zastupanog po punomoćniku Gordana Štikovac</item>
    </izvorni_sadrzaj>
    <derivirana_varijabla naziv="DomainObject.Predmet.ProtuStrankaListFormated_1">
      <item>GPS BOSNIA j.d.o.o. PULA zastupanog po punomoćniku Gordana Štikovac</item>
    </derivirana_varijabla>
  </DomainObject.Predmet.ProtuStrankaListFormated>
  <DomainObject.Predmet.ProtuStrankaListFormatedOIB>
    <izvorni_sadrzaj>
      <item>GPS BOSNIA j.d.o.o. PULA, OIB 67863191438 zastupanog po punomoćniku Gordana Štikovac</item>
    </izvorni_sadrzaj>
    <derivirana_varijabla naziv="DomainObject.Predmet.ProtuStrankaListFormatedOIB_1">
      <item>GPS BOSNIA j.d.o.o. PULA, OIB 67863191438 zastupanog po punomoćniku Gordana Štikovac</item>
    </derivirana_varijabla>
  </DomainObject.Predmet.ProtuStrankaListFormatedOIB>
  <DomainObject.Predmet.ProtuStrankaListFormatedWithAdress>
    <izvorni_sadrzaj>
      <item>GPS BOSNIA j.d.o.o. PULA, Kolodvorska 4, 52100 Pula zastupanog po punomoćniku Gordana Štikovac</item>
    </izvorni_sadrzaj>
    <derivirana_varijabla naziv="DomainObject.Predmet.ProtuStrankaListFormatedWithAdress_1">
      <item>GPS BOSNIA j.d.o.o. PULA, Kolodvorska 4, 52100 Pula zastupanog po punomoćniku Gordana Štikovac</item>
    </derivirana_varijabla>
  </DomainObject.Predmet.ProtuStrankaListFormatedWithAdress>
  <DomainObject.Predmet.ProtuStrankaListFormatedWithAdressOIB>
    <izvorni_sadrzaj>
      <item>GPS BOSNIA j.d.o.o. PULA, OIB 67863191438, Kolodvorska 4, 52100 Pula zastupanog po punomoćniku Gordana Štikovac</item>
    </izvorni_sadrzaj>
    <derivirana_varijabla naziv="DomainObject.Predmet.ProtuStrankaListFormatedWithAdressOIB_1">
      <item>GPS BOSNIA j.d.o.o. PULA, OIB 67863191438, Kolodvorska 4, 52100 Pula zastupanog po punomoćniku Gordana Štikovac</item>
    </derivirana_varijabla>
  </DomainObject.Predmet.ProtuStrankaListFormatedWithAdressOIB>
  <DomainObject.Predmet.ProtuStrankaListNazivFormated>
    <izvorni_sadrzaj>
      <item>GPS BOSNIA j.d.o.o. PULA</item>
    </izvorni_sadrzaj>
    <derivirana_varijabla naziv="DomainObject.Predmet.ProtuStrankaListNazivFormated_1">
      <item>GPS BOSNIA j.d.o.o. PULA</item>
    </derivirana_varijabla>
  </DomainObject.Predmet.ProtuStrankaListNazivFormated>
  <DomainObject.Predmet.ProtuStrankaListNazivFormatedOIB>
    <izvorni_sadrzaj>
      <item>GPS BOSNIA j.d.o.o. PULA, OIB 67863191438</item>
    </izvorni_sadrzaj>
    <derivirana_varijabla naziv="DomainObject.Predmet.ProtuStrankaListNazivFormatedOIB_1">
      <item>GPS BOSNIA j.d.o.o. PULA, OIB 67863191438</item>
    </derivirana_varijabla>
  </DomainObject.Predmet.ProtuStrankaListNazivFormatedOIB>
  <DomainObject.Predmet.OstaliListFormated>
    <izvorni_sadrzaj>
      <item>Gordana Štikovac punomoćnik sudionika u postupku GPS BOSNIA j.d.o.o. PULA</item>
    </izvorni_sadrzaj>
    <derivirana_varijabla naziv="DomainObject.Predmet.OstaliListFormated_1">
      <item>Gordana Štikovac punomoćnik sudionika u postupku GPS BOSNIA j.d.o.o. PULA</item>
    </derivirana_varijabla>
  </DomainObject.Predmet.OstaliListFormated>
  <DomainObject.Predmet.OstaliListFormatedOIB>
    <izvorni_sadrzaj>
      <item>Gordana Štikovac, OIB 23959645939 punomoćnik sudionika u postupku GPS BOSNIA j.d.o.o. PULA</item>
    </izvorni_sadrzaj>
    <derivirana_varijabla naziv="DomainObject.Predmet.OstaliListFormatedOIB_1">
      <item>Gordana Štikovac, OIB 23959645939 punomoćnik sudionika u postupku GPS BOSNIA j.d.o.o. PULA</item>
    </derivirana_varijabla>
  </DomainObject.Predmet.OstaliListFormatedOIB>
  <DomainObject.Predmet.OstaliListFormatedWithAdress>
    <izvorni_sadrzaj>
      <item>Gordana Štikovac, Oštra Luka bb, 1111 Oštra Luka punomoćnik sudionika u postupku GPS BOSNIA j.d.o.o. PULA</item>
    </izvorni_sadrzaj>
    <derivirana_varijabla naziv="DomainObject.Predmet.OstaliListFormatedWithAdress_1">
      <item>Gordana Štikovac, Oštra Luka bb, 1111 Oštra Luka punomoćnik sudionika u postupku GPS BOSNIA j.d.o.o. PULA</item>
    </derivirana_varijabla>
  </DomainObject.Predmet.OstaliListFormatedWithAdress>
  <DomainObject.Predmet.OstaliListFormatedWithAdressOIB>
    <izvorni_sadrzaj>
      <item>Gordana Štikovac, OIB 23959645939, Oštra Luka bb, 1111 Oštra Luka punomoćnik sudionika u postupku GPS BOSNIA j.d.o.o. PULA</item>
    </izvorni_sadrzaj>
    <derivirana_varijabla naziv="DomainObject.Predmet.OstaliListFormatedWithAdressOIB_1">
      <item>Gordana Štikovac, OIB 23959645939, Oštra Luka bb, 1111 Oštra Luka punomoćnik sudionika u postupku GPS BOSNIA j.d.o.o. PULA</item>
    </derivirana_varijabla>
  </DomainObject.Predmet.OstaliListFormatedWithAdressOIB>
  <DomainObject.Predmet.OstaliListNazivFormated>
    <izvorni_sadrzaj>
      <item>Gordana Štikovac</item>
    </izvorni_sadrzaj>
    <derivirana_varijabla naziv="DomainObject.Predmet.OstaliListNazivFormated_1">
      <item>Gordana Štikovac</item>
    </derivirana_varijabla>
  </DomainObject.Predmet.OstaliListNazivFormated>
  <DomainObject.Predmet.OstaliListNazivFormatedOIB>
    <izvorni_sadrzaj>
      <item>Gordana Štikovac, OIB 23959645939</item>
    </izvorni_sadrzaj>
    <derivirana_varijabla naziv="DomainObject.Predmet.OstaliListNazivFormatedOIB_1">
      <item>Gordana Štikovac, OIB 23959645939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GPS BOSNIA j.d.o.o. PULA</izvorni_sadrzaj>
    <derivirana_varijabla naziv="DomainObject.Predmet.ProtustrankaIDrugi_1">GPS BOSNIA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GPS BOSNIA j.d.o.o. PULA, OIB 67863191438, Kolodvorska 4, 52100 Pula</izvorni_sadrzaj>
    <derivirana_varijabla naziv="DomainObject.Predmet.ProtustrankaIDrugiAdressOIB_1">GPS BOSNIA j.d.o.o. PULA, OIB 67863191438, Kolodvorska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GPS BOSNIA j.d.o.o. PULA</item>
      <item>Gordana Štikovac</item>
    </izvorni_sadrzaj>
    <derivirana_varijabla naziv="DomainObject.Predmet.SudioniciListNaziv_1">
      <item>FINANCIJSKA AGENCIJA, RC RIJEKA, PODRUŽNICA PULA, PULA</item>
      <item>GPS BOSNIA j.d.o.o. PULA</item>
      <item>Gordana Štikovac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GPS BOSNIA j.d.o.o. PULA, OIB 67863191438, Kolodvorska 4,52100 Pula</item>
      <item>Gordana Štikovac, OIB 23959645939, Oštra Luka bb,1111 Oštra Luka</item>
    </izvorni_sadrzaj>
    <derivirana_varijabla naziv="DomainObject.Predmet.SudioniciListAdressOIB_1">
      <item>FINANCIJSKA AGENCIJA, RC RIJEKA, PODRUŽNICA PULA, PULA, OIB 85821130368, Ulica grada Vukovara 70,10000 Zagreb</item>
      <item>GPS BOSNIA j.d.o.o. PULA, OIB 67863191438, Kolodvorska 4,52100 Pula</item>
      <item>Gordana Štikovac, OIB 23959645939, Oštra Luka bb,1111 Oštra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67863191438</item>
      <item>, OIB 23959645939</item>
    </izvorni_sadrzaj>
    <derivirana_varijabla naziv="DomainObject.Predmet.SudioniciListNazivOIB_1">
      <item>, OIB 85821130368</item>
      <item>, OIB 67863191438</item>
      <item>, OIB 23959645939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1FABD-8CB2-4C92-8701-118CE3022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2996</properties:Characters>
  <properties:Lines>84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2018-05-04T07:26:00Z</dcterms:created>
  <dc:creator>Jasmina Matika</dc:creator>
  <cp:lastModifiedBy>Sanja Prodan</cp:lastModifiedBy>
  <cp:lastPrinted>2018-05-04T13:12:00Z</cp:lastPrinted>
  <dcterms:modified xmlns:xsi="http://www.w3.org/2001/XMLSchema-instance" xsi:type="dcterms:W3CDTF">2018-05-04T13:12:00Z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(st-113-2018-4-prethodni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