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8dab" w14:paraId="6248dab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082FDC">
        <w:t>68/18-4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E7DAB">
        <w:t xml:space="preserve">FINA RC Osijek Podružnica Osijek za otvaranje stečajnog postupka nad dužnikom </w:t>
      </w:r>
      <w:r w:rsidR="00082FDC">
        <w:rPr>
          <w:b/>
        </w:rPr>
        <w:t xml:space="preserve">SPORTSKA URUGA AMATERA LJUBITELJA PIKADA NOVI GRAD, Osijek, M. </w:t>
      </w:r>
      <w:proofErr w:type="spellStart"/>
      <w:r w:rsidR="00082FDC">
        <w:rPr>
          <w:b/>
        </w:rPr>
        <w:t>Divalta</w:t>
      </w:r>
      <w:proofErr w:type="spellEnd"/>
      <w:r w:rsidR="00082FDC">
        <w:rPr>
          <w:b/>
        </w:rPr>
        <w:t xml:space="preserve"> 52, OIB: 71747851057, reg. broj 14004480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82FDC">
        <w:t>22.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082FDC">
        <w:rPr>
          <w:b/>
        </w:rPr>
        <w:t xml:space="preserve">SPORTSKA URUGA AMATERA LJUBITELJA PIKADA NOVI GRAD, Osijek, M. </w:t>
      </w:r>
      <w:proofErr w:type="spellStart"/>
      <w:r w:rsidR="00082FDC">
        <w:rPr>
          <w:b/>
        </w:rPr>
        <w:t>Divalta</w:t>
      </w:r>
      <w:proofErr w:type="spellEnd"/>
      <w:r w:rsidR="00082FDC">
        <w:rPr>
          <w:b/>
        </w:rPr>
        <w:t xml:space="preserve"> 52, OIB: 71747851057, reg. broj 14004480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082FDC">
        <w:rPr>
          <w:b/>
        </w:rPr>
        <w:t>26</w:t>
      </w:r>
      <w:r w:rsidR="00F82782">
        <w:rPr>
          <w:b/>
        </w:rPr>
        <w:t>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082FDC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82FDC">
        <w:t xml:space="preserve"> </w:t>
      </w:r>
      <w:proofErr w:type="spellStart"/>
      <w:r w:rsidR="00082FDC" w:rsidRPr="00C74ECE">
        <w:rPr>
          <w:b/>
        </w:rPr>
        <w:t>Šimo</w:t>
      </w:r>
      <w:proofErr w:type="spellEnd"/>
      <w:r w:rsidR="00082FDC" w:rsidRPr="00C74ECE">
        <w:rPr>
          <w:b/>
        </w:rPr>
        <w:t xml:space="preserve"> Bošnjak iz Osijeka, A. </w:t>
      </w:r>
      <w:proofErr w:type="spellStart"/>
      <w:r w:rsidR="00082FDC" w:rsidRPr="00C74ECE">
        <w:rPr>
          <w:b/>
        </w:rPr>
        <w:t>Reisnera</w:t>
      </w:r>
      <w:proofErr w:type="spellEnd"/>
      <w:r w:rsidR="00082FDC" w:rsidRPr="00C74ECE">
        <w:rPr>
          <w:b/>
        </w:rPr>
        <w:t xml:space="preserve"> 10, OIB 38523531471</w:t>
      </w:r>
      <w:r w:rsidR="00F82782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F82782">
        <w:t>29. studenog 2017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082FDC">
        <w:rPr>
          <w:b/>
        </w:rPr>
        <w:t xml:space="preserve">SPORTSKA URUGA AMATERA LJUBITELJA PIKADA NOVI GRAD, Osijek, M. </w:t>
      </w:r>
      <w:proofErr w:type="spellStart"/>
      <w:r w:rsidR="00082FDC">
        <w:rPr>
          <w:b/>
        </w:rPr>
        <w:t>Divalta</w:t>
      </w:r>
      <w:proofErr w:type="spellEnd"/>
      <w:r w:rsidR="00082FDC">
        <w:rPr>
          <w:b/>
        </w:rPr>
        <w:t xml:space="preserve"> 52, OIB: 71747851057, reg. broj 14004480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lastRenderedPageBreak/>
        <w:tab/>
      </w:r>
    </w:p>
    <w:p w:rsidRDefault="005173F9" w:rsidP="005173F9" w:rsidR="005173F9">
      <w:pPr>
        <w:pStyle w:val="Tijeloteksta"/>
      </w:pPr>
    </w:p>
    <w:p w:rsidRDefault="00082FDC" w:rsidP="00082FDC" w:rsidR="00082FDC">
      <w:pPr>
        <w:jc w:val="right"/>
      </w:pPr>
      <w:r>
        <w:t>6 Broj: St-68/18-4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082FDC">
        <w:t>22.1.2018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082FDC">
        <w:t>120</w:t>
      </w:r>
      <w:r>
        <w:t xml:space="preserve"> dana u ukupnom iznosu od </w:t>
      </w:r>
      <w:r w:rsidR="00082FDC">
        <w:t>33.865,52</w:t>
      </w:r>
      <w:r>
        <w:t xml:space="preserve"> kn u koji iznos je uračunata kamata i naknada FINE za provedbu ovrhe na novčanim sredstvima te da dužnik ima </w:t>
      </w:r>
      <w:r w:rsidR="00082FDC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082FDC">
        <w:rPr>
          <w:b/>
        </w:rPr>
        <w:t>Šimo</w:t>
      </w:r>
      <w:proofErr w:type="spellEnd"/>
      <w:r w:rsidR="00082FDC">
        <w:rPr>
          <w:b/>
        </w:rPr>
        <w:t xml:space="preserve"> Bošnjak</w:t>
      </w:r>
      <w:r w:rsidR="00B72723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82FDC">
        <w:t>22.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B72723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proofErr w:type="spellStart"/>
      <w:r w:rsidR="00082FDC">
        <w:t>Šimo</w:t>
      </w:r>
      <w:proofErr w:type="spellEnd"/>
      <w:r w:rsidR="00082FDC">
        <w:t xml:space="preserve"> Bošnjak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082FDC">
        <w:t>26</w:t>
      </w:r>
      <w:r w:rsidR="00F82782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E760B3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F2C" w:rsidR="00933F2C">
      <w:r>
        <w:separator/>
      </w:r>
    </w:p>
  </w:endnote>
  <w:endnote w:id="0" w:type="continuationSeparator">
    <w:p w:rsidRDefault="00933F2C" w:rsidR="00933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F2C" w:rsidR="00933F2C">
      <w:r>
        <w:separator/>
      </w:r>
    </w:p>
  </w:footnote>
  <w:footnote w:id="0" w:type="continuationSeparator">
    <w:p w:rsidRDefault="00933F2C" w:rsidR="00933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60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3F2C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760B3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60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6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60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6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PIKADA „NOVI GRAD“</izvorni_sadrzaj>
    <derivirana_varijabla naziv="DomainObject.Predmet.ProtustrankaFormated_1">  SPORTSKA UDRUGA AMATERA LJUBITELJA PIKADA „NOVI GRAD“</derivirana_varijabla>
  </DomainObject.Predmet.ProtustrankaFormated>
  <DomainObject.Predmet.ProtustrankaFormatedOIB>
    <izvorni_sadrzaj>  SPORTSKA UDRUGA AMATERA LJUBITELJA PIKADA „NOVI GRAD“, OIB 71747851057</izvorni_sadrzaj>
    <derivirana_varijabla naziv="DomainObject.Predmet.ProtustrankaFormatedOIB_1">  SPORTSKA UDRUGA AMATERA LJUBITELJA PIKADA „NOVI GRAD“, OIB 71747851057</derivirana_varijabla>
  </DomainObject.Predmet.ProtustrankaFormatedOIB>
  <DomainObject.Predmet.ProtustrankaFormatedWithAdress>
    <izvorni_sadrzaj> SPORTSKA UDRUGA AMATERA LJUBITELJA PIKADA „NOVI GRAD“, Martina Divalta 52, 31000 Osijek</izvorni_sadrzaj>
    <derivirana_varijabla naziv="DomainObject.Predmet.ProtustrankaFormatedWithAdress_1"> SPORTSKA UDRUGA AMATERA LJUBITELJA PIKADA „NOVI GRAD“, Martina Divalta 52, 31000 Osijek</derivirana_varijabla>
  </DomainObject.Predmet.ProtustrankaFormatedWithAdress>
  <DomainObject.Predmet.ProtustrankaFormatedWithAdressOIB>
    <izvorni_sadrzaj> SPORTSKA UDRUGA AMATERA LJUBITELJA PIKADA „NOVI GRAD“, OIB 71747851057, Martina Divalta 52, 31000 Osijek</izvorni_sadrzaj>
    <derivirana_varijabla naziv="DomainObject.Predmet.ProtustrankaFormatedWithAdressOIB_1"> SPORTSKA UDRUGA AMATERA LJUBITELJA PIKADA „NOVI GRAD“, OIB 71747851057, Martina Divalta 52, 31000 Osijek</derivirana_varijabla>
  </DomainObject.Predmet.ProtustrankaFormatedWithAdressOIB>
  <DomainObject.Predmet.ProtustrankaWithAdress>
    <izvorni_sadrzaj>SPORTSKA UDRUGA AMATERA LJUBITELJA PIKADA „NOVI GRAD“ Martina Divalta 52, 31000 Osijek</izvorni_sadrzaj>
    <derivirana_varijabla naziv="DomainObject.Predmet.ProtustrankaWithAdress_1">SPORTSKA UDRUGA AMATERA LJUBITELJA PIKADA „NOVI GRAD“ Martina Divalta 52, 31000 Osijek</derivirana_varijabla>
  </DomainObject.Predmet.ProtustrankaWithAdress>
  <DomainObject.Predmet.ProtustrankaWithAdressOIB>
    <izvorni_sadrzaj>SPORTSKA UDRUGA AMATERA LJUBITELJA PIKADA „NOVI GRAD“, OIB 71747851057, Martina Divalta 52, 31000 Osijek</izvorni_sadrzaj>
    <derivirana_varijabla naziv="DomainObject.Predmet.ProtustrankaWithAdressOIB_1">SPORTSKA UDRUGA AMATERA LJUBITELJA PIKADA „NOVI GRAD“, OIB 71747851057, Martina Divalta 52, 31000 Osijek</derivirana_varijabla>
  </DomainObject.Predmet.ProtustrankaWithAdressOIB>
  <DomainObject.Predmet.ProtustrankaNazivFormated>
    <izvorni_sadrzaj>SPORTSKA UDRUGA AMATERA LJUBITELJA PIKADA „NOVI GRAD“</izvorni_sadrzaj>
    <derivirana_varijabla naziv="DomainObject.Predmet.ProtustrankaNazivFormated_1">SPORTSKA UDRUGA AMATERA LJUBITELJA PIKADA „NOVI GRAD“</derivirana_varijabla>
  </DomainObject.Predmet.ProtustrankaNazivFormated>
  <DomainObject.Predmet.ProtustrankaNazivFormatedOIB>
    <izvorni_sadrzaj>SPORTSKA UDRUGA AMATERA LJUBITELJA PIKADA „NOVI GRAD“, OIB 71747851057</izvorni_sadrzaj>
    <derivirana_varijabla naziv="DomainObject.Predmet.ProtustrankaNazivFormatedOIB_1">SPORTSKA UDRUGA AMATERA LJUBITELJA PIKADA „NOVI GRAD“, OIB 71747851057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PIKADA „NOVI GRAD“</item>
    </izvorni_sadrzaj>
    <derivirana_varijabla naziv="DomainObject.Predmet.ProtuStrankaListFormated_1">
      <item>SPORTSKA UDRUGA AMATERA LJUBITELJA PIKADA „NOVI GRAD“</item>
    </derivirana_varijabla>
  </DomainObject.Predmet.ProtuStrankaListFormated>
  <DomainObject.Predmet.ProtuStrankaListFormatedOIB>
    <izvorni_sadrzaj>
      <item>SPORTSKA UDRUGA AMATERA LJUBITELJA PIKADA „NOVI GRAD“, OIB 71747851057</item>
    </izvorni_sadrzaj>
    <derivirana_varijabla naziv="DomainObject.Predmet.ProtuStrankaListFormatedOIB_1">
      <item>SPORTSKA UDRUGA AMATERA LJUBITELJA PIKADA „NOVI GRAD“, OIB 71747851057</item>
    </derivirana_varijabla>
  </DomainObject.Predmet.ProtuStrankaListFormatedOIB>
  <DomainObject.Predmet.ProtuStrankaListFormatedWithAdress>
    <izvorni_sadrzaj>
      <item>SPORTSKA UDRUGA AMATERA LJUBITELJA PIKADA „NOVI GRAD“, Martina Divalta 52, 31000 Osijek</item>
    </izvorni_sadrzaj>
    <derivirana_varijabla naziv="DomainObject.Predmet.ProtuStrankaListFormatedWithAdress_1">
      <item>SPORTSKA UDRUGA AMATERA LJUBITELJA PIKADA „NOVI GRAD“, Martina Divalta 52, 31000 Osijek</item>
    </derivirana_varijabla>
  </DomainObject.Predmet.ProtuStrankaListFormatedWithAdress>
  <DomainObject.Predmet.ProtuStrankaListFormatedWithAdressOIB>
    <izvorni_sadrzaj>
      <item>SPORTSKA UDRUGA AMATERA LJUBITELJA PIKADA „NOVI GRAD“, OIB 71747851057, Martina Divalta 52, 31000 Osijek</item>
    </izvorni_sadrzaj>
    <derivirana_varijabla naziv="DomainObject.Predmet.ProtuStrankaListFormatedWithAdressOIB_1">
      <item>SPORTSKA UDRUGA AMATERA LJUBITELJA PIKADA „NOVI GRAD“, OIB 71747851057, Martina Divalta 52, 31000 Osijek</item>
    </derivirana_varijabla>
  </DomainObject.Predmet.ProtuStrankaListFormatedWithAdressOIB>
  <DomainObject.Predmet.ProtuStrankaListNazivFormated>
    <izvorni_sadrzaj>
      <item>SPORTSKA UDRUGA AMATERA LJUBITELJA PIKADA „NOVI GRAD“</item>
    </izvorni_sadrzaj>
    <derivirana_varijabla naziv="DomainObject.Predmet.ProtuStrankaListNazivFormated_1">
      <item>SPORTSKA UDRUGA AMATERA LJUBITELJA PIKADA „NOVI GRAD“</item>
    </derivirana_varijabla>
  </DomainObject.Predmet.ProtuStrankaListNazivFormated>
  <DomainObject.Predmet.ProtuStrankaListNazivFormatedOIB>
    <izvorni_sadrzaj>
      <item>SPORTSKA UDRUGA AMATERA LJUBITELJA PIKADA „NOVI GRAD“, OIB 71747851057</item>
    </izvorni_sadrzaj>
    <derivirana_varijabla naziv="DomainObject.Predmet.ProtuStrankaListNazivFormatedOIB_1">
      <item>SPORTSKA UDRUGA AMATERA LJUBITELJA PIKADA „NOVI GRAD“, OIB 71747851057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PIKADA „NOVI GRAD“</izvorni_sadrzaj>
    <derivirana_varijabla naziv="DomainObject.Predmet.ProtustrankaIDrugi_1">SPORTSKA UDRUGA AMATERA LJUBITELJA PIKADA „NOVI GRAD“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PIKADA „NOVI GRAD“, OIB 71747851057, Martina Divalta 52, 31000 Osijek</izvorni_sadrzaj>
    <derivirana_varijabla naziv="DomainObject.Predmet.ProtustrankaIDrugiAdressOIB_1">SPORTSKA UDRUGA AMATERA LJUBITELJA PIKADA „NOVI GRAD“, OIB 71747851057, Martina Divalta 52,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PIKADA „NOVI GRAD“</item>
    </izvorni_sadrzaj>
    <derivirana_varijabla naziv="DomainObject.Predmet.SudioniciListNaziv_1">
      <item>FINA RC OSIJEK</item>
      <item>SPORTSKA UDRUGA AMATERA LJUBITELJA PIKADA „NOVI GRAD“</item>
    </derivirana_varijabla>
  </DomainObject.Predmet.SudioniciListNaziv>
  <DomainObject.Predmet.SudioniciListAdressOIB>
    <izvorni_sadrzaj>
      <item>FINA RC OSIJEK, OIB 85821130368</item>
      <item>SPORTSKA UDRUGA AMATERA LJUBITELJA PIKADA „NOVI GRAD“, OIB 71747851057, Martina Divalta 52,31000 Osijek</item>
    </izvorni_sadrzaj>
    <derivirana_varijabla naziv="DomainObject.Predmet.SudioniciListAdressOIB_1">
      <item>FINA RC OSIJEK, OIB 85821130368</item>
      <item>SPORTSKA UDRUGA AMATERA LJUBITELJA PIKADA „NOVI GRAD“, OIB 71747851057, Martina Divalta 52,31000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71747851057</item>
    </izvorni_sadrzaj>
    <derivirana_varijabla naziv="DomainObject.Predmet.SudioniciListNazivOIB_1">
      <item>, OIB 85821130368</item>
      <item>, OIB 71747851057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54181-5DD1-49AB-9A9C-923BE4BA1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464</properties:Words>
  <properties:Characters>2533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2018-03-22T06:43:00Z</dcterms:created>
  <dc:creator>hermanj</dc:creator>
  <cp:lastModifiedBy>Danijela Sekulić</cp:lastModifiedBy>
  <cp:lastPrinted>2018-03-22T06:43:00Z</cp:lastPrinted>
  <dcterms:modified xmlns:xsi="http://www.w3.org/2001/XMLSchema-instance" xsi:type="dcterms:W3CDTF">2018-03-22T06:44:00Z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(FINA-BOŠNJAK.docx)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