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D36FB5" w:rsidR="001E2357" w:rsidRPr="001E2357">
        <w:tc>
          <w:tcPr>
            <w:tcW w:type="dxa" w:w="2985"/>
            <w:shd w:fill="auto" w:color="auto" w:val="clear"/>
          </w:tcPr>
          <w:p w:rsidRDefault="001E2357" w:rsidP="001E2357" w:rsidR="001E2357" w:rsidRPr="001E23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bookmarkStart w:name="_GoBack" w:id="0"/>
            <w:bookmarkEnd w:id="0"/>
            <w:r w:rsidRPr="001E2357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E2357" w:rsidP="001E2357" w:rsidR="001E2357" w:rsidRPr="001E23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1E2357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Republika Hrvatska</w:t>
            </w:r>
          </w:p>
          <w:p w:rsidRDefault="001E2357" w:rsidP="001E2357" w:rsidR="001E2357" w:rsidRPr="001E23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1E2357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Trgovački sud u Varaždinu</w:t>
            </w:r>
          </w:p>
          <w:p w:rsidRDefault="001E2357" w:rsidP="001E2357" w:rsidR="001E2357" w:rsidRPr="001E23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1E2357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Varaždin, Braće Radić 2</w:t>
            </w:r>
          </w:p>
        </w:tc>
      </w:tr>
    </w:tbl>
    <w:p w14:textId="fee73ef" w14:paraId="fee73ef" w:rsidRDefault="001E2357" w:rsidP="001E2357" w:rsidR="001E2357" w:rsidRPr="001E2357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D36FB5" w:rsidR="001E2357" w:rsidRPr="001E2357">
        <w:trPr>
          <w:jc w:val="right"/>
        </w:trPr>
        <w:tc>
          <w:tcPr>
            <w:tcW w:type="dxa" w:w="4320"/>
          </w:tcPr>
          <w:p w:rsidRDefault="004D6867" w:rsidP="001E2357" w:rsidR="001E2357" w:rsidRPr="001E235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2 St-113/2017-44</w:t>
            </w:r>
          </w:p>
        </w:tc>
      </w:tr>
    </w:tbl>
    <w:p w:rsidRDefault="001E2357" w:rsidP="001E2357" w:rsidR="001E235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421B2A" w:rsidP="001E2357" w:rsidR="00421B2A" w:rsidRPr="001E235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1E2357" w:rsidP="001E2357" w:rsidR="001E2357" w:rsidRPr="001E235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r w:rsidRPr="001E2357">
        <w:rPr>
          <w:rFonts w:cs="Times New Roman" w:eastAsia="Times New Roman" w:hAnsi="Times New Roman" w:ascii="Times New Roman"/>
          <w:sz w:val="24"/>
          <w:szCs w:val="24"/>
          <w:lang w:eastAsia="en-AU"/>
        </w:rPr>
        <w:t>R E P U B L I K A   H R V A T S K A</w:t>
      </w:r>
    </w:p>
    <w:p w:rsidRDefault="001E2357" w:rsidP="001E2357" w:rsidR="001E2357" w:rsidRPr="001E235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1E2357" w:rsidP="001E2357" w:rsidR="001E2357" w:rsidRPr="001E235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r w:rsidRPr="001E2357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R J E Š E NJ E   </w:t>
      </w:r>
    </w:p>
    <w:p w:rsidRDefault="001E2357" w:rsidP="001E2357" w:rsidR="001E2357" w:rsidRPr="001E235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1E2357" w:rsidP="001E2357" w:rsidR="001E2357" w:rsidRPr="001E2357">
      <w:pPr>
        <w:spacing w:lineRule="auto" w:line="240" w:after="0"/>
        <w:rPr>
          <w:rFonts w:cs="Times New Roman" w:eastAsia="Times New Roman" w:hAnsi="Times New Roman" w:ascii="Times New Roman"/>
          <w:color w:val="FF0000"/>
          <w:sz w:val="24"/>
          <w:szCs w:val="24"/>
          <w:lang w:eastAsia="hr-HR"/>
        </w:rPr>
      </w:pPr>
    </w:p>
    <w:p w:rsidRDefault="00CB4908" w:rsidP="00CB4908" w:rsidR="00CB4908" w:rsidRPr="00CB4908">
      <w:pPr>
        <w:spacing w:lineRule="auto" w:line="240" w:after="0"/>
        <w:ind w:firstLine="72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CB4908">
        <w:rPr>
          <w:rFonts w:cs="Times New Roman" w:eastAsia="Calibri" w:hAnsi="Times New Roman" w:ascii="Times New Roman"/>
          <w:sz w:val="24"/>
          <w:szCs w:val="24"/>
        </w:rPr>
        <w:t>Trgovački sud u Varaždinu, po sut</w:t>
      </w:r>
      <w:r w:rsidR="004D6867">
        <w:rPr>
          <w:rFonts w:cs="Times New Roman" w:eastAsia="Calibri" w:hAnsi="Times New Roman" w:ascii="Times New Roman"/>
          <w:sz w:val="24"/>
          <w:szCs w:val="24"/>
        </w:rPr>
        <w:t>kinji toga suda Meliti Poljanec B</w:t>
      </w:r>
      <w:r w:rsidRPr="00CB4908">
        <w:rPr>
          <w:rFonts w:cs="Times New Roman" w:eastAsia="Calibri" w:hAnsi="Times New Roman" w:ascii="Times New Roman"/>
          <w:sz w:val="24"/>
          <w:szCs w:val="24"/>
        </w:rPr>
        <w:t xml:space="preserve">ubaš, u stečajnom postupku nad dužnikom </w:t>
      </w:r>
      <w:r w:rsidR="006D2B69">
        <w:rPr>
          <w:rFonts w:cs="Times New Roman" w:eastAsia="Calibri" w:hAnsi="Times New Roman" w:ascii="Times New Roman"/>
          <w:sz w:val="24"/>
          <w:szCs w:val="24"/>
        </w:rPr>
        <w:t>VINCEK-TRGOTEKS d.o.o. u stečaju, Čakovec, Zagrebačka 85, OIB:</w:t>
      </w:r>
      <w:r w:rsidRPr="00CB4908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6D2B69">
        <w:rPr>
          <w:rFonts w:cs="Times New Roman" w:eastAsia="Calibri" w:hAnsi="Times New Roman" w:ascii="Times New Roman"/>
          <w:sz w:val="24"/>
          <w:szCs w:val="24"/>
        </w:rPr>
        <w:t>77335126707</w:t>
      </w:r>
      <w:r w:rsidRPr="00CB4908">
        <w:rPr>
          <w:rFonts w:cs="Times New Roman" w:eastAsia="Calibri" w:hAnsi="Times New Roman" w:ascii="Times New Roman"/>
          <w:sz w:val="24"/>
          <w:szCs w:val="24"/>
        </w:rPr>
        <w:t xml:space="preserve">, </w:t>
      </w:r>
      <w:r>
        <w:rPr>
          <w:rFonts w:cs="Times New Roman" w:eastAsia="Calibri" w:hAnsi="Times New Roman" w:ascii="Times New Roman"/>
          <w:sz w:val="24"/>
          <w:szCs w:val="24"/>
        </w:rPr>
        <w:t>zastupan po stečajno</w:t>
      </w:r>
      <w:r w:rsidR="006D2B69">
        <w:rPr>
          <w:rFonts w:cs="Times New Roman" w:eastAsia="Calibri" w:hAnsi="Times New Roman" w:ascii="Times New Roman"/>
          <w:sz w:val="24"/>
          <w:szCs w:val="24"/>
        </w:rPr>
        <w:t xml:space="preserve">j upraviteljici Vandi Kovačević Gelenčer, dana </w:t>
      </w:r>
      <w:r w:rsidR="004D6867">
        <w:rPr>
          <w:rFonts w:cs="Times New Roman" w:eastAsia="Calibri" w:hAnsi="Times New Roman" w:ascii="Times New Roman"/>
          <w:sz w:val="24"/>
          <w:szCs w:val="24"/>
        </w:rPr>
        <w:t xml:space="preserve">4. siječnja 2019.  </w:t>
      </w:r>
      <w:r w:rsidRPr="00CB4908">
        <w:rPr>
          <w:rFonts w:cs="Times New Roman" w:eastAsia="Calibri" w:hAnsi="Times New Roman" w:ascii="Times New Roman"/>
          <w:sz w:val="24"/>
          <w:szCs w:val="24"/>
        </w:rPr>
        <w:t xml:space="preserve">                  </w:t>
      </w:r>
    </w:p>
    <w:p w:rsidRDefault="00DA162A" w:rsidP="00DA162A" w:rsidR="00DA162A" w:rsidRPr="0030170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01702" w:rsidP="001F291F" w:rsidR="00A95CFA" w:rsidRPr="00301702">
      <w:pPr>
        <w:jc w:val="center"/>
        <w:rPr>
          <w:rFonts w:cs="Times New Roman" w:hAnsi="Times New Roman" w:ascii="Times New Roman"/>
          <w:sz w:val="24"/>
          <w:szCs w:val="24"/>
        </w:rPr>
      </w:pPr>
      <w:r w:rsidRPr="00301702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D4E91" w:rsidP="001D4E91" w:rsidR="00CB4908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I/ </w:t>
      </w:r>
      <w:r w:rsidR="00301702" w:rsidRPr="001D4E91">
        <w:rPr>
          <w:rFonts w:cs="Times New Roman" w:hAnsi="Times New Roman" w:ascii="Times New Roman"/>
          <w:sz w:val="24"/>
          <w:szCs w:val="24"/>
        </w:rPr>
        <w:t>Daje se suglasnost u ovome stečajnom postupku koji se vodi nad</w:t>
      </w:r>
      <w:r w:rsidR="00C20E5E" w:rsidRPr="001D4E91">
        <w:rPr>
          <w:rFonts w:cs="Times New Roman" w:hAnsi="Times New Roman" w:ascii="Times New Roman"/>
          <w:sz w:val="24"/>
          <w:szCs w:val="24"/>
        </w:rPr>
        <w:t xml:space="preserve"> stečajnim dužnikom</w:t>
      </w:r>
      <w:r w:rsidR="00166D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66DD0">
        <w:rPr>
          <w:rFonts w:cs="Times New Roman" w:eastAsia="Calibri" w:hAnsi="Times New Roman" w:ascii="Times New Roman"/>
          <w:sz w:val="24"/>
          <w:szCs w:val="24"/>
        </w:rPr>
        <w:t>VINCEK-TRGOTEKS d.o.o. u stečaju, Čakovec, Zagrebačka 85, OIB:</w:t>
      </w:r>
      <w:r w:rsidR="00166DD0" w:rsidRPr="00CB4908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166DD0">
        <w:rPr>
          <w:rFonts w:cs="Times New Roman" w:eastAsia="Calibri" w:hAnsi="Times New Roman" w:ascii="Times New Roman"/>
          <w:sz w:val="24"/>
          <w:szCs w:val="24"/>
        </w:rPr>
        <w:t>77335126707,</w:t>
      </w:r>
      <w:r w:rsidR="00CB49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01702" w:rsidRPr="001D4E91">
        <w:rPr>
          <w:rFonts w:cs="Times New Roman" w:hAnsi="Times New Roman" w:ascii="Times New Roman"/>
          <w:sz w:val="24"/>
          <w:szCs w:val="24"/>
        </w:rPr>
        <w:t xml:space="preserve">za provođenje </w:t>
      </w:r>
      <w:r w:rsidR="00CB4908">
        <w:rPr>
          <w:rFonts w:cs="Times New Roman" w:hAnsi="Times New Roman" w:ascii="Times New Roman"/>
          <w:sz w:val="24"/>
          <w:szCs w:val="24"/>
        </w:rPr>
        <w:t>završne</w:t>
      </w:r>
      <w:r w:rsidR="00C20E5E" w:rsidRPr="001D4E91">
        <w:rPr>
          <w:rFonts w:cs="Times New Roman" w:hAnsi="Times New Roman" w:ascii="Times New Roman"/>
          <w:sz w:val="24"/>
          <w:szCs w:val="24"/>
        </w:rPr>
        <w:t xml:space="preserve"> </w:t>
      </w:r>
      <w:r w:rsidR="00301702" w:rsidRPr="001D4E91">
        <w:rPr>
          <w:rFonts w:cs="Times New Roman" w:hAnsi="Times New Roman" w:ascii="Times New Roman"/>
          <w:sz w:val="24"/>
          <w:szCs w:val="24"/>
        </w:rPr>
        <w:t xml:space="preserve">diobe prema </w:t>
      </w:r>
      <w:r w:rsidR="00CB4908">
        <w:rPr>
          <w:rFonts w:cs="Times New Roman" w:hAnsi="Times New Roman" w:ascii="Times New Roman"/>
          <w:sz w:val="24"/>
          <w:szCs w:val="24"/>
        </w:rPr>
        <w:t>prijedlogu stečajn</w:t>
      </w:r>
      <w:r w:rsidR="00166DD0">
        <w:rPr>
          <w:rFonts w:cs="Times New Roman" w:hAnsi="Times New Roman" w:ascii="Times New Roman"/>
          <w:sz w:val="24"/>
          <w:szCs w:val="24"/>
        </w:rPr>
        <w:t xml:space="preserve">e upraviteljice Vande Kovačević Gelenčer, i to:                                          </w:t>
      </w:r>
    </w:p>
    <w:p w:rsidRDefault="00166DD0" w:rsidP="00166DD0" w:rsidR="00166DD0" w:rsidRPr="00166DD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tbl>
      <w:tblPr>
        <w:tblW w:type="dxa" w:w="736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177"/>
        <w:gridCol w:w="3276"/>
        <w:gridCol w:w="1483"/>
        <w:gridCol w:w="1433"/>
      </w:tblGrid>
      <w:tr w:rsidTr="00166DD0" w:rsidR="00166DD0" w:rsidRPr="00166DD0">
        <w:trPr>
          <w:trHeight w:val="582"/>
        </w:trPr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RED.BR.</w:t>
            </w:r>
          </w:p>
        </w:tc>
        <w:tc>
          <w:tcPr>
            <w:tcW w:type="dxa" w:w="3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VJEROVNIK                          ADRESA             </w:t>
            </w:r>
          </w:p>
        </w:tc>
        <w:tc>
          <w:tcPr>
            <w:tcW w:type="dxa" w:w="14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PRIZNATO KN BRUTO</w:t>
            </w:r>
          </w:p>
        </w:tc>
        <w:tc>
          <w:tcPr>
            <w:tcW w:type="dxa" w:w="1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ZA DIOBU</w:t>
            </w:r>
          </w:p>
        </w:tc>
      </w:tr>
      <w:tr w:rsidTr="00166DD0" w:rsidR="00166DD0" w:rsidRPr="00166DD0">
        <w:trPr>
          <w:trHeight w:val="582"/>
        </w:trPr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dxa" w:w="3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VALJAK BILJANA, OIB:65975839922,Okrugli vrh 90,40311 Lopatin</w:t>
            </w:r>
          </w:p>
        </w:tc>
        <w:tc>
          <w:tcPr>
            <w:tcW w:type="dxa" w:w="14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595,65</w:t>
            </w:r>
          </w:p>
        </w:tc>
        <w:tc>
          <w:tcPr>
            <w:tcW w:type="dxa" w:w="1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150,42</w:t>
            </w:r>
          </w:p>
        </w:tc>
      </w:tr>
      <w:tr w:rsidTr="00166DD0" w:rsidR="00166DD0" w:rsidRPr="00166DD0">
        <w:trPr>
          <w:trHeight w:val="582"/>
        </w:trPr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dxa" w:w="3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LEKO VALENTINA, OIB:22930091714, G.Zebanec 37</w:t>
            </w:r>
          </w:p>
        </w:tc>
        <w:tc>
          <w:tcPr>
            <w:tcW w:type="dxa" w:w="14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1.109,30</w:t>
            </w:r>
          </w:p>
        </w:tc>
        <w:tc>
          <w:tcPr>
            <w:tcW w:type="dxa" w:w="1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280,13</w:t>
            </w:r>
          </w:p>
        </w:tc>
      </w:tr>
      <w:tr w:rsidTr="00166DD0" w:rsidR="00166DD0" w:rsidRPr="00166DD0">
        <w:trPr>
          <w:trHeight w:val="582"/>
        </w:trPr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dxa" w:w="3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MEĐIMUREC SANDRA, OIB:35482042463,   I.pl.Zajca 13, Čakovec</w:t>
            </w:r>
          </w:p>
        </w:tc>
        <w:tc>
          <w:tcPr>
            <w:tcW w:type="dxa" w:w="14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554,28</w:t>
            </w:r>
          </w:p>
        </w:tc>
        <w:tc>
          <w:tcPr>
            <w:tcW w:type="dxa" w:w="1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139,97</w:t>
            </w:r>
          </w:p>
        </w:tc>
      </w:tr>
      <w:tr w:rsidTr="00166DD0" w:rsidR="00166DD0" w:rsidRPr="00166DD0">
        <w:trPr>
          <w:trHeight w:val="582"/>
        </w:trPr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4.</w:t>
            </w:r>
          </w:p>
        </w:tc>
        <w:tc>
          <w:tcPr>
            <w:tcW w:type="dxa" w:w="3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SABOL SMILJANA, OIB:96268642090, Zasadbreg 37, 40311 Zasadbreg</w:t>
            </w:r>
          </w:p>
        </w:tc>
        <w:tc>
          <w:tcPr>
            <w:tcW w:type="dxa" w:w="14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474,82</w:t>
            </w:r>
          </w:p>
        </w:tc>
        <w:tc>
          <w:tcPr>
            <w:tcW w:type="dxa" w:w="1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119,91</w:t>
            </w:r>
          </w:p>
        </w:tc>
      </w:tr>
      <w:tr w:rsidTr="00166DD0" w:rsidR="00166DD0" w:rsidRPr="00166DD0">
        <w:trPr>
          <w:trHeight w:val="582"/>
        </w:trPr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5.</w:t>
            </w:r>
          </w:p>
        </w:tc>
        <w:tc>
          <w:tcPr>
            <w:tcW w:type="dxa" w:w="3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KRIŽANIĆ MARICA, OIB:00503589644, Putjane 29, Čakovec</w:t>
            </w:r>
          </w:p>
        </w:tc>
        <w:tc>
          <w:tcPr>
            <w:tcW w:type="dxa" w:w="14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6.475,36</w:t>
            </w:r>
          </w:p>
        </w:tc>
        <w:tc>
          <w:tcPr>
            <w:tcW w:type="dxa" w:w="1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1635,21</w:t>
            </w:r>
          </w:p>
        </w:tc>
      </w:tr>
      <w:tr w:rsidTr="00166DD0" w:rsidR="00166DD0" w:rsidRPr="00166DD0">
        <w:trPr>
          <w:trHeight w:val="582"/>
        </w:trPr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6.</w:t>
            </w:r>
          </w:p>
        </w:tc>
        <w:tc>
          <w:tcPr>
            <w:tcW w:type="dxa" w:w="3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BOGDAN MATEJA, OIB:17837161631, R.Končara 41, Mali Mihalevec</w:t>
            </w:r>
          </w:p>
        </w:tc>
        <w:tc>
          <w:tcPr>
            <w:tcW w:type="dxa" w:w="14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5.698,09</w:t>
            </w:r>
          </w:p>
        </w:tc>
        <w:tc>
          <w:tcPr>
            <w:tcW w:type="dxa" w:w="1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1438,93</w:t>
            </w:r>
          </w:p>
        </w:tc>
      </w:tr>
      <w:tr w:rsidTr="00166DD0" w:rsidR="00166DD0" w:rsidRPr="00166DD0">
        <w:trPr>
          <w:trHeight w:val="582"/>
        </w:trPr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7.</w:t>
            </w:r>
          </w:p>
        </w:tc>
        <w:tc>
          <w:tcPr>
            <w:tcW w:type="dxa" w:w="3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KREN MIHAELA, OIB:43805617398, D.Domjanića 6, Čakovec</w:t>
            </w:r>
          </w:p>
        </w:tc>
        <w:tc>
          <w:tcPr>
            <w:tcW w:type="dxa" w:w="14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5.646,75</w:t>
            </w:r>
          </w:p>
        </w:tc>
        <w:tc>
          <w:tcPr>
            <w:tcW w:type="dxa" w:w="1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1425,96</w:t>
            </w:r>
          </w:p>
        </w:tc>
      </w:tr>
      <w:tr w:rsidTr="00166DD0" w:rsidR="00166DD0" w:rsidRPr="00166DD0">
        <w:trPr>
          <w:trHeight w:val="582"/>
        </w:trPr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lastRenderedPageBreak/>
              <w:t>8.</w:t>
            </w:r>
          </w:p>
        </w:tc>
        <w:tc>
          <w:tcPr>
            <w:tcW w:type="dxa" w:w="3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KONTREC MILENA, OIB:45761762056, Poljska 3, Sveti Križ</w:t>
            </w:r>
          </w:p>
        </w:tc>
        <w:tc>
          <w:tcPr>
            <w:tcW w:type="dxa" w:w="14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10.619,47</w:t>
            </w:r>
          </w:p>
        </w:tc>
        <w:tc>
          <w:tcPr>
            <w:tcW w:type="dxa" w:w="1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2681,71</w:t>
            </w:r>
          </w:p>
        </w:tc>
      </w:tr>
      <w:tr w:rsidTr="00166DD0" w:rsidR="00166DD0" w:rsidRPr="00166DD0">
        <w:trPr>
          <w:trHeight w:val="582"/>
        </w:trPr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9.</w:t>
            </w:r>
          </w:p>
        </w:tc>
        <w:tc>
          <w:tcPr>
            <w:tcW w:type="dxa" w:w="3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KELNERIĆ SANJA, OIB:50045532536, Turkovac 29</w:t>
            </w:r>
          </w:p>
        </w:tc>
        <w:tc>
          <w:tcPr>
            <w:tcW w:type="dxa" w:w="14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3.520,09</w:t>
            </w:r>
          </w:p>
        </w:tc>
        <w:tc>
          <w:tcPr>
            <w:tcW w:type="dxa" w:w="1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888,92</w:t>
            </w:r>
          </w:p>
        </w:tc>
      </w:tr>
      <w:tr w:rsidTr="00166DD0" w:rsidR="00166DD0" w:rsidRPr="00166DD0">
        <w:trPr>
          <w:trHeight w:val="582"/>
        </w:trPr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10.</w:t>
            </w:r>
          </w:p>
        </w:tc>
        <w:tc>
          <w:tcPr>
            <w:tcW w:type="dxa" w:w="3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VUGRINEC IVANA, OIB:59426519637, Čakovečka 35, Nedelišće</w:t>
            </w:r>
          </w:p>
        </w:tc>
        <w:tc>
          <w:tcPr>
            <w:tcW w:type="dxa" w:w="14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19.246,00</w:t>
            </w:r>
          </w:p>
        </w:tc>
        <w:tc>
          <w:tcPr>
            <w:tcW w:type="dxa" w:w="1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4858,61</w:t>
            </w:r>
          </w:p>
        </w:tc>
      </w:tr>
      <w:tr w:rsidTr="00166DD0" w:rsidR="00166DD0" w:rsidRPr="00166DD0">
        <w:trPr>
          <w:trHeight w:val="582"/>
        </w:trPr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11.</w:t>
            </w:r>
          </w:p>
        </w:tc>
        <w:tc>
          <w:tcPr>
            <w:tcW w:type="dxa" w:w="3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MESARIĆ GORDANA, OIB:63136574000, Čakovečka 36, Strahononec, Čakovec</w:t>
            </w:r>
          </w:p>
        </w:tc>
        <w:tc>
          <w:tcPr>
            <w:tcW w:type="dxa" w:w="14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27.213,91</w:t>
            </w:r>
          </w:p>
        </w:tc>
        <w:tc>
          <w:tcPr>
            <w:tcW w:type="dxa" w:w="1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6872,27</w:t>
            </w:r>
          </w:p>
        </w:tc>
      </w:tr>
      <w:tr w:rsidTr="00166DD0" w:rsidR="00166DD0" w:rsidRPr="00166DD0">
        <w:trPr>
          <w:trHeight w:val="582"/>
        </w:trPr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12.</w:t>
            </w:r>
          </w:p>
        </w:tc>
        <w:tc>
          <w:tcPr>
            <w:tcW w:type="dxa" w:w="3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NOVAK ANITA, OIB:65109312929,Dragoslavec Breg 97</w:t>
            </w:r>
          </w:p>
        </w:tc>
        <w:tc>
          <w:tcPr>
            <w:tcW w:type="dxa" w:w="14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26.663,30</w:t>
            </w:r>
          </w:p>
        </w:tc>
        <w:tc>
          <w:tcPr>
            <w:tcW w:type="dxa" w:w="1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6733,23</w:t>
            </w:r>
          </w:p>
        </w:tc>
      </w:tr>
      <w:tr w:rsidTr="00166DD0" w:rsidR="00166DD0" w:rsidRPr="00166DD0">
        <w:trPr>
          <w:trHeight w:val="582"/>
        </w:trPr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13.</w:t>
            </w:r>
          </w:p>
        </w:tc>
        <w:tc>
          <w:tcPr>
            <w:tcW w:type="dxa" w:w="3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KRIŠTOFIĆ SIMOINA; OIB:70977596100, Dr.A.Starčevića 77, Pribislavec</w:t>
            </w:r>
          </w:p>
        </w:tc>
        <w:tc>
          <w:tcPr>
            <w:tcW w:type="dxa" w:w="14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9.227,88</w:t>
            </w:r>
          </w:p>
        </w:tc>
        <w:tc>
          <w:tcPr>
            <w:tcW w:type="dxa" w:w="1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2330,3</w:t>
            </w:r>
          </w:p>
        </w:tc>
      </w:tr>
      <w:tr w:rsidTr="00166DD0" w:rsidR="00166DD0" w:rsidRPr="00166DD0">
        <w:trPr>
          <w:trHeight w:val="582"/>
        </w:trPr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14.</w:t>
            </w:r>
          </w:p>
        </w:tc>
        <w:tc>
          <w:tcPr>
            <w:tcW w:type="dxa" w:w="3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OLETIĆ DRAGICA, OIB:72243355245, Žabnička 20, Žabnik</w:t>
            </w:r>
          </w:p>
        </w:tc>
        <w:tc>
          <w:tcPr>
            <w:tcW w:type="dxa" w:w="14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7.045,07</w:t>
            </w:r>
          </w:p>
        </w:tc>
        <w:tc>
          <w:tcPr>
            <w:tcW w:type="dxa" w:w="1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1779,08</w:t>
            </w:r>
          </w:p>
        </w:tc>
      </w:tr>
      <w:tr w:rsidTr="00166DD0" w:rsidR="00166DD0" w:rsidRPr="00166DD0">
        <w:trPr>
          <w:trHeight w:val="582"/>
        </w:trPr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15.</w:t>
            </w:r>
          </w:p>
        </w:tc>
        <w:tc>
          <w:tcPr>
            <w:tcW w:type="dxa" w:w="3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BEČ TANJA, OIB:89779873893, Zrinskih 4, Ivanovec, Čakovec</w:t>
            </w:r>
          </w:p>
        </w:tc>
        <w:tc>
          <w:tcPr>
            <w:tcW w:type="dxa" w:w="14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10.477,35</w:t>
            </w:r>
          </w:p>
        </w:tc>
        <w:tc>
          <w:tcPr>
            <w:tcW w:type="dxa" w:w="1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2645,82</w:t>
            </w:r>
          </w:p>
        </w:tc>
      </w:tr>
      <w:tr w:rsidTr="00166DD0" w:rsidR="00166DD0" w:rsidRPr="00166DD0">
        <w:trPr>
          <w:trHeight w:val="582"/>
        </w:trPr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16.</w:t>
            </w:r>
          </w:p>
        </w:tc>
        <w:tc>
          <w:tcPr>
            <w:tcW w:type="dxa" w:w="3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BUJAN SLAĐANA, OIB:63244316857, Cvjetna 17, Celine</w:t>
            </w:r>
          </w:p>
        </w:tc>
        <w:tc>
          <w:tcPr>
            <w:tcW w:type="dxa" w:w="14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5.507,83</w:t>
            </w:r>
          </w:p>
        </w:tc>
        <w:tc>
          <w:tcPr>
            <w:tcW w:type="dxa" w:w="1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1390,88</w:t>
            </w:r>
          </w:p>
        </w:tc>
      </w:tr>
      <w:tr w:rsidTr="00166DD0" w:rsidR="00166DD0" w:rsidRPr="00166DD0">
        <w:trPr>
          <w:trHeight w:val="582"/>
        </w:trPr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17.</w:t>
            </w:r>
          </w:p>
        </w:tc>
        <w:tc>
          <w:tcPr>
            <w:tcW w:type="dxa" w:w="3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VRBANEC NADA, OIB:51415315606, Nova 14, Palovec</w:t>
            </w:r>
          </w:p>
        </w:tc>
        <w:tc>
          <w:tcPr>
            <w:tcW w:type="dxa" w:w="14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5.136,27</w:t>
            </w:r>
          </w:p>
        </w:tc>
        <w:tc>
          <w:tcPr>
            <w:tcW w:type="dxa" w:w="1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1297,05</w:t>
            </w:r>
          </w:p>
        </w:tc>
      </w:tr>
      <w:tr w:rsidTr="00166DD0" w:rsidR="00166DD0" w:rsidRPr="00166DD0">
        <w:trPr>
          <w:trHeight w:val="582"/>
        </w:trPr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18.</w:t>
            </w:r>
          </w:p>
        </w:tc>
        <w:tc>
          <w:tcPr>
            <w:tcW w:type="dxa" w:w="3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OMERČIĆ ĐUMA, OIB:59474382286, Selska 30, Novkovec</w:t>
            </w:r>
          </w:p>
        </w:tc>
        <w:tc>
          <w:tcPr>
            <w:tcW w:type="dxa" w:w="14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2.065,49</w:t>
            </w:r>
          </w:p>
        </w:tc>
        <w:tc>
          <w:tcPr>
            <w:tcW w:type="dxa" w:w="1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521,59</w:t>
            </w:r>
          </w:p>
        </w:tc>
      </w:tr>
      <w:tr w:rsidTr="00166DD0" w:rsidR="00166DD0" w:rsidRPr="00166DD0">
        <w:trPr>
          <w:trHeight w:val="582"/>
        </w:trPr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19.</w:t>
            </w:r>
          </w:p>
        </w:tc>
        <w:tc>
          <w:tcPr>
            <w:tcW w:type="dxa" w:w="3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VRBANEC LJILJANA, OIB:02869467313, Sportska 11, Palovec</w:t>
            </w:r>
          </w:p>
        </w:tc>
        <w:tc>
          <w:tcPr>
            <w:tcW w:type="dxa" w:w="14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3.566,56</w:t>
            </w:r>
          </w:p>
        </w:tc>
        <w:tc>
          <w:tcPr>
            <w:tcW w:type="dxa" w:w="1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900,66</w:t>
            </w:r>
          </w:p>
        </w:tc>
      </w:tr>
      <w:tr w:rsidTr="00166DD0" w:rsidR="00166DD0" w:rsidRPr="00166DD0">
        <w:trPr>
          <w:trHeight w:val="582"/>
        </w:trPr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20.</w:t>
            </w:r>
          </w:p>
        </w:tc>
        <w:tc>
          <w:tcPr>
            <w:tcW w:type="dxa" w:w="3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LEKAJ GANIMET, OIB:19596003111, Optujska 67, Varaždin</w:t>
            </w:r>
          </w:p>
        </w:tc>
        <w:tc>
          <w:tcPr>
            <w:tcW w:type="dxa" w:w="14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3.614,58</w:t>
            </w:r>
          </w:p>
        </w:tc>
        <w:tc>
          <w:tcPr>
            <w:tcW w:type="dxa" w:w="1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912,78</w:t>
            </w:r>
          </w:p>
        </w:tc>
      </w:tr>
      <w:tr w:rsidTr="00166DD0" w:rsidR="00166DD0" w:rsidRPr="00166DD0">
        <w:trPr>
          <w:trHeight w:val="582"/>
        </w:trPr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21.</w:t>
            </w:r>
          </w:p>
        </w:tc>
        <w:tc>
          <w:tcPr>
            <w:tcW w:type="dxa" w:w="3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TARANDEK ANĐELKA, OIB:23648798202, Zasadbreg 84b</w:t>
            </w:r>
          </w:p>
        </w:tc>
        <w:tc>
          <w:tcPr>
            <w:tcW w:type="dxa" w:w="14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3.120,69</w:t>
            </w:r>
          </w:p>
        </w:tc>
        <w:tc>
          <w:tcPr>
            <w:tcW w:type="dxa" w:w="1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788,06</w:t>
            </w:r>
          </w:p>
        </w:tc>
      </w:tr>
      <w:tr w:rsidTr="00166DD0" w:rsidR="00166DD0" w:rsidRPr="00166DD0">
        <w:trPr>
          <w:trHeight w:val="582"/>
        </w:trPr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22.</w:t>
            </w:r>
          </w:p>
        </w:tc>
        <w:tc>
          <w:tcPr>
            <w:tcW w:type="dxa" w:w="3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PINTARIĆ SUZANA, OIB:31353033377, Čakovečka 50, Peklenica</w:t>
            </w:r>
          </w:p>
        </w:tc>
        <w:tc>
          <w:tcPr>
            <w:tcW w:type="dxa" w:w="14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3.679,50</w:t>
            </w:r>
          </w:p>
        </w:tc>
        <w:tc>
          <w:tcPr>
            <w:tcW w:type="dxa" w:w="1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929,18</w:t>
            </w:r>
          </w:p>
        </w:tc>
      </w:tr>
      <w:tr w:rsidTr="00166DD0" w:rsidR="00166DD0" w:rsidRPr="00166DD0">
        <w:trPr>
          <w:trHeight w:val="582"/>
        </w:trPr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23.</w:t>
            </w:r>
          </w:p>
        </w:tc>
        <w:tc>
          <w:tcPr>
            <w:tcW w:type="dxa" w:w="3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ZORČEC LJUDMILA, OIB:49352222158, Budim 17, Novakovec</w:t>
            </w:r>
          </w:p>
        </w:tc>
        <w:tc>
          <w:tcPr>
            <w:tcW w:type="dxa" w:w="14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3.406,90</w:t>
            </w:r>
          </w:p>
        </w:tc>
        <w:tc>
          <w:tcPr>
            <w:tcW w:type="dxa" w:w="1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860,34</w:t>
            </w:r>
          </w:p>
        </w:tc>
      </w:tr>
      <w:tr w:rsidTr="00166DD0" w:rsidR="00166DD0" w:rsidRPr="00166DD0">
        <w:trPr>
          <w:trHeight w:val="582"/>
        </w:trPr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24.</w:t>
            </w:r>
          </w:p>
        </w:tc>
        <w:tc>
          <w:tcPr>
            <w:tcW w:type="dxa" w:w="3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ILIJAŠ MIRJANA OIB:50736102391, Selska 43, Novakovec</w:t>
            </w:r>
          </w:p>
        </w:tc>
        <w:tc>
          <w:tcPr>
            <w:tcW w:type="dxa" w:w="14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4.224,71</w:t>
            </w:r>
          </w:p>
        </w:tc>
        <w:tc>
          <w:tcPr>
            <w:tcW w:type="dxa" w:w="1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1066,86</w:t>
            </w:r>
          </w:p>
        </w:tc>
      </w:tr>
      <w:tr w:rsidTr="00166DD0" w:rsidR="00166DD0" w:rsidRPr="00166DD0">
        <w:trPr>
          <w:trHeight w:val="582"/>
        </w:trPr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25.</w:t>
            </w:r>
          </w:p>
        </w:tc>
        <w:tc>
          <w:tcPr>
            <w:tcW w:type="dxa" w:w="3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FRIC SANJA, OIB:68853027654, Gardinovec 86, 40319 Belica</w:t>
            </w:r>
          </w:p>
        </w:tc>
        <w:tc>
          <w:tcPr>
            <w:tcW w:type="dxa" w:w="14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3.672,53</w:t>
            </w:r>
          </w:p>
        </w:tc>
        <w:tc>
          <w:tcPr>
            <w:tcW w:type="dxa" w:w="1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927,42</w:t>
            </w:r>
          </w:p>
        </w:tc>
      </w:tr>
      <w:tr w:rsidTr="00166DD0" w:rsidR="00166DD0" w:rsidRPr="00166DD0">
        <w:trPr>
          <w:trHeight w:val="582"/>
        </w:trPr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26.</w:t>
            </w:r>
          </w:p>
        </w:tc>
        <w:tc>
          <w:tcPr>
            <w:tcW w:type="dxa" w:w="3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ŠTEFIČAR ŠTEFICA, OIB:72108779621, V.Nazora 23, </w:t>
            </w: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lastRenderedPageBreak/>
              <w:t>Štefanec</w:t>
            </w:r>
          </w:p>
        </w:tc>
        <w:tc>
          <w:tcPr>
            <w:tcW w:type="dxa" w:w="14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lastRenderedPageBreak/>
              <w:t>3.599,58</w:t>
            </w:r>
          </w:p>
        </w:tc>
        <w:tc>
          <w:tcPr>
            <w:tcW w:type="dxa" w:w="1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908,99</w:t>
            </w:r>
          </w:p>
        </w:tc>
      </w:tr>
      <w:tr w:rsidTr="00166DD0" w:rsidR="00166DD0" w:rsidRPr="00166DD0">
        <w:trPr>
          <w:trHeight w:val="582"/>
        </w:trPr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lastRenderedPageBreak/>
              <w:t>27.</w:t>
            </w:r>
          </w:p>
        </w:tc>
        <w:tc>
          <w:tcPr>
            <w:tcW w:type="dxa" w:w="3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ŠUPLJIKA ADELA, OIB:75731639812, Glavna 53, 40326 Sveta Marija</w:t>
            </w:r>
          </w:p>
        </w:tc>
        <w:tc>
          <w:tcPr>
            <w:tcW w:type="dxa" w:w="14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1.456,13</w:t>
            </w:r>
          </w:p>
        </w:tc>
        <w:tc>
          <w:tcPr>
            <w:tcW w:type="dxa" w:w="1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367,71</w:t>
            </w:r>
          </w:p>
        </w:tc>
      </w:tr>
      <w:tr w:rsidTr="00166DD0" w:rsidR="00166DD0" w:rsidRPr="00166DD0">
        <w:trPr>
          <w:trHeight w:val="582"/>
        </w:trPr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28.</w:t>
            </w:r>
          </w:p>
        </w:tc>
        <w:tc>
          <w:tcPr>
            <w:tcW w:type="dxa" w:w="3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MARKOVIĆ KEČKEŠ VIKTORIJA, OIB:75805058530, Čakovečka 15, Podturin</w:t>
            </w:r>
          </w:p>
        </w:tc>
        <w:tc>
          <w:tcPr>
            <w:tcW w:type="dxa" w:w="14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2.976,94</w:t>
            </w:r>
          </w:p>
        </w:tc>
        <w:tc>
          <w:tcPr>
            <w:tcW w:type="dxa" w:w="1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751,76</w:t>
            </w:r>
          </w:p>
        </w:tc>
      </w:tr>
      <w:tr w:rsidTr="00166DD0" w:rsidR="00166DD0" w:rsidRPr="00166DD0">
        <w:trPr>
          <w:trHeight w:val="582"/>
        </w:trPr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29.</w:t>
            </w:r>
          </w:p>
        </w:tc>
        <w:tc>
          <w:tcPr>
            <w:tcW w:type="dxa" w:w="3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NOVAK NINA, OIB:76011787607, Peklenica 40315 Mursko Središće</w:t>
            </w:r>
          </w:p>
        </w:tc>
        <w:tc>
          <w:tcPr>
            <w:tcW w:type="dxa" w:w="14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3.939,24</w:t>
            </w:r>
          </w:p>
        </w:tc>
        <w:tc>
          <w:tcPr>
            <w:tcW w:type="dxa" w:w="1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994,77</w:t>
            </w:r>
          </w:p>
        </w:tc>
      </w:tr>
      <w:tr w:rsidTr="00166DD0" w:rsidR="00166DD0" w:rsidRPr="00166DD0">
        <w:trPr>
          <w:trHeight w:val="582"/>
        </w:trPr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30.</w:t>
            </w:r>
          </w:p>
        </w:tc>
        <w:tc>
          <w:tcPr>
            <w:tcW w:type="dxa" w:w="3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KODBA ROZALIJA, OIB:91735386292, Pretetinec 74, 40305 Nedelišće</w:t>
            </w:r>
          </w:p>
        </w:tc>
        <w:tc>
          <w:tcPr>
            <w:tcW w:type="dxa" w:w="14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3.450,53</w:t>
            </w:r>
          </w:p>
        </w:tc>
        <w:tc>
          <w:tcPr>
            <w:tcW w:type="dxa" w:w="1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871,36</w:t>
            </w:r>
          </w:p>
        </w:tc>
      </w:tr>
      <w:tr w:rsidTr="00166DD0" w:rsidR="00166DD0" w:rsidRPr="00166DD0">
        <w:trPr>
          <w:trHeight w:val="582"/>
        </w:trPr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31.</w:t>
            </w:r>
          </w:p>
        </w:tc>
        <w:tc>
          <w:tcPr>
            <w:tcW w:type="dxa" w:w="3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KRALJIĆ IVANA, OIB:97682931552,Križanovec 78, 40316 Vratušinec</w:t>
            </w:r>
          </w:p>
        </w:tc>
        <w:tc>
          <w:tcPr>
            <w:tcW w:type="dxa" w:w="14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3.883,37</w:t>
            </w:r>
          </w:p>
        </w:tc>
        <w:tc>
          <w:tcPr>
            <w:tcW w:type="dxa" w:w="1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980,66</w:t>
            </w:r>
          </w:p>
        </w:tc>
      </w:tr>
      <w:tr w:rsidTr="00166DD0" w:rsidR="00166DD0" w:rsidRPr="00166DD0">
        <w:trPr>
          <w:trHeight w:val="582"/>
        </w:trPr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32.</w:t>
            </w:r>
          </w:p>
        </w:tc>
        <w:tc>
          <w:tcPr>
            <w:tcW w:type="dxa" w:w="3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LONČARIĆ ANA, OIB:79506772811, Benkvac 55, M.Subotica</w:t>
            </w:r>
          </w:p>
        </w:tc>
        <w:tc>
          <w:tcPr>
            <w:tcW w:type="dxa" w:w="14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4.239,44</w:t>
            </w:r>
          </w:p>
        </w:tc>
        <w:tc>
          <w:tcPr>
            <w:tcW w:type="dxa" w:w="1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1070,58</w:t>
            </w:r>
          </w:p>
        </w:tc>
      </w:tr>
      <w:tr w:rsidTr="00166DD0" w:rsidR="00166DD0" w:rsidRPr="00166DD0">
        <w:trPr>
          <w:trHeight w:val="582"/>
        </w:trPr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33.</w:t>
            </w:r>
          </w:p>
        </w:tc>
        <w:tc>
          <w:tcPr>
            <w:tcW w:type="dxa" w:w="3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VINCEK MARIO, OIB:8732508216, Zagrebačka 85, Čakovec</w:t>
            </w:r>
          </w:p>
        </w:tc>
        <w:tc>
          <w:tcPr>
            <w:tcW w:type="dxa" w:w="14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10.494,70</w:t>
            </w:r>
          </w:p>
        </w:tc>
        <w:tc>
          <w:tcPr>
            <w:tcW w:type="dxa" w:w="1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2650,21</w:t>
            </w:r>
          </w:p>
        </w:tc>
      </w:tr>
      <w:tr w:rsidTr="00166DD0" w:rsidR="00166DD0" w:rsidRPr="00166DD0">
        <w:trPr>
          <w:trHeight w:val="582"/>
        </w:trPr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34.</w:t>
            </w:r>
          </w:p>
        </w:tc>
        <w:tc>
          <w:tcPr>
            <w:tcW w:type="dxa" w:w="3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OREHOVEC GORDANA, OIB:05425420735, Čukovec 46, 40325 Draškovec</w:t>
            </w:r>
          </w:p>
        </w:tc>
        <w:tc>
          <w:tcPr>
            <w:tcW w:type="dxa" w:w="14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3.627,51</w:t>
            </w:r>
          </w:p>
        </w:tc>
        <w:tc>
          <w:tcPr>
            <w:tcW w:type="dxa" w:w="1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916,05</w:t>
            </w:r>
          </w:p>
        </w:tc>
      </w:tr>
      <w:tr w:rsidTr="00166DD0" w:rsidR="00166DD0" w:rsidRPr="00166DD0">
        <w:trPr>
          <w:trHeight w:val="582"/>
        </w:trPr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35.</w:t>
            </w:r>
          </w:p>
        </w:tc>
        <w:tc>
          <w:tcPr>
            <w:tcW w:type="dxa" w:w="3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IVANEC-ZDOLEC KATARINA, OIB:58355509032, Dravska 12, Šandrovec</w:t>
            </w:r>
          </w:p>
        </w:tc>
        <w:tc>
          <w:tcPr>
            <w:tcW w:type="dxa" w:w="14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1.805,29</w:t>
            </w:r>
          </w:p>
        </w:tc>
        <w:tc>
          <w:tcPr>
            <w:tcW w:type="dxa" w:w="1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455,89</w:t>
            </w:r>
          </w:p>
        </w:tc>
      </w:tr>
      <w:tr w:rsidTr="00166DD0" w:rsidR="00166DD0" w:rsidRPr="00166DD0">
        <w:trPr>
          <w:trHeight w:val="582"/>
        </w:trPr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36.</w:t>
            </w:r>
          </w:p>
        </w:tc>
        <w:tc>
          <w:tcPr>
            <w:tcW w:type="dxa" w:w="3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ZDRAVEC VESNA, OIB:88492573823,N.Tesle 14, M.Subotica</w:t>
            </w:r>
          </w:p>
        </w:tc>
        <w:tc>
          <w:tcPr>
            <w:tcW w:type="dxa" w:w="14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2.610,82</w:t>
            </w:r>
          </w:p>
        </w:tc>
        <w:tc>
          <w:tcPr>
            <w:tcW w:type="dxa" w:w="1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659,31</w:t>
            </w:r>
          </w:p>
        </w:tc>
      </w:tr>
      <w:tr w:rsidTr="00166DD0" w:rsidR="00166DD0" w:rsidRPr="00166DD0">
        <w:trPr>
          <w:trHeight w:val="582"/>
        </w:trPr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37.</w:t>
            </w:r>
          </w:p>
        </w:tc>
        <w:tc>
          <w:tcPr>
            <w:tcW w:type="dxa" w:w="3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VURUŠIĆ SILVIJA, OIB:02317754320, Novakova 16, Nedelišće</w:t>
            </w:r>
          </w:p>
        </w:tc>
        <w:tc>
          <w:tcPr>
            <w:tcW w:type="dxa" w:w="14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743,86</w:t>
            </w:r>
          </w:p>
        </w:tc>
        <w:tc>
          <w:tcPr>
            <w:tcW w:type="dxa" w:w="1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187,85</w:t>
            </w:r>
          </w:p>
        </w:tc>
      </w:tr>
      <w:tr w:rsidTr="00166DD0" w:rsidR="00166DD0" w:rsidRPr="00166DD0">
        <w:trPr>
          <w:trHeight w:val="582"/>
        </w:trPr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38.</w:t>
            </w:r>
          </w:p>
        </w:tc>
        <w:tc>
          <w:tcPr>
            <w:tcW w:type="dxa" w:w="3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VURUŠIĆ SUZANA, OIB:88689317944, N.Tesle 38, M.Subotica</w:t>
            </w:r>
          </w:p>
        </w:tc>
        <w:tc>
          <w:tcPr>
            <w:tcW w:type="dxa" w:w="14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358,51</w:t>
            </w:r>
          </w:p>
        </w:tc>
        <w:tc>
          <w:tcPr>
            <w:tcW w:type="dxa" w:w="1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90,53</w:t>
            </w:r>
          </w:p>
        </w:tc>
      </w:tr>
      <w:tr w:rsidTr="00166DD0" w:rsidR="00166DD0" w:rsidRPr="00166DD0">
        <w:trPr>
          <w:trHeight w:val="582"/>
        </w:trPr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39.</w:t>
            </w:r>
          </w:p>
        </w:tc>
        <w:tc>
          <w:tcPr>
            <w:tcW w:type="dxa" w:w="3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HORVAT MANUELA, OIB:90250117103, Okrugli vrh 31, 40311 Lopatinec</w:t>
            </w:r>
          </w:p>
        </w:tc>
        <w:tc>
          <w:tcPr>
            <w:tcW w:type="dxa" w:w="14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625,19</w:t>
            </w:r>
          </w:p>
        </w:tc>
        <w:tc>
          <w:tcPr>
            <w:tcW w:type="dxa" w:w="1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157,88</w:t>
            </w:r>
          </w:p>
        </w:tc>
      </w:tr>
      <w:tr w:rsidTr="00166DD0" w:rsidR="00166DD0" w:rsidRPr="00166DD0">
        <w:trPr>
          <w:trHeight w:val="582"/>
        </w:trPr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40.</w:t>
            </w:r>
          </w:p>
        </w:tc>
        <w:tc>
          <w:tcPr>
            <w:tcW w:type="dxa" w:w="3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TURK JAGODA, OIB:92002369386, Brezje 9, 40311 Lopatinec</w:t>
            </w:r>
          </w:p>
        </w:tc>
        <w:tc>
          <w:tcPr>
            <w:tcW w:type="dxa" w:w="14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462</w:t>
            </w:r>
          </w:p>
        </w:tc>
        <w:tc>
          <w:tcPr>
            <w:tcW w:type="dxa" w:w="1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116,67</w:t>
            </w:r>
          </w:p>
        </w:tc>
      </w:tr>
      <w:tr w:rsidTr="00166DD0" w:rsidR="00166DD0" w:rsidRPr="00166DD0">
        <w:trPr>
          <w:trHeight w:val="582"/>
        </w:trPr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41.</w:t>
            </w:r>
          </w:p>
        </w:tc>
        <w:tc>
          <w:tcPr>
            <w:tcW w:type="dxa" w:w="3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AGENCIJA ZA OSG.RADN.POTR.U SLUČAJU STEČAJA POSLODAVCA, Frankopanska 11, Zagreb, OIB:04323472109</w:t>
            </w:r>
          </w:p>
        </w:tc>
        <w:tc>
          <w:tcPr>
            <w:tcW w:type="dxa" w:w="14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2.183,67</w:t>
            </w:r>
          </w:p>
        </w:tc>
        <w:tc>
          <w:tcPr>
            <w:tcW w:type="dxa" w:w="1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551,44</w:t>
            </w:r>
          </w:p>
        </w:tc>
      </w:tr>
      <w:tr w:rsidTr="00166DD0" w:rsidR="00166DD0" w:rsidRPr="00166DD0">
        <w:trPr>
          <w:trHeight w:val="582"/>
        </w:trPr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42.</w:t>
            </w:r>
          </w:p>
        </w:tc>
        <w:tc>
          <w:tcPr>
            <w:tcW w:type="dxa" w:w="3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NADICA KRALJ, OIB:65876411360, Braće Radića 00, 40321 Mala Subotica</w:t>
            </w:r>
          </w:p>
        </w:tc>
        <w:tc>
          <w:tcPr>
            <w:tcW w:type="dxa" w:w="14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2.557,94</w:t>
            </w:r>
          </w:p>
        </w:tc>
        <w:tc>
          <w:tcPr>
            <w:tcW w:type="dxa" w:w="1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645,95</w:t>
            </w:r>
          </w:p>
        </w:tc>
      </w:tr>
      <w:tr w:rsidTr="00166DD0" w:rsidR="00166DD0" w:rsidRPr="00166DD0">
        <w:trPr>
          <w:trHeight w:val="582"/>
        </w:trPr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43. </w:t>
            </w:r>
          </w:p>
        </w:tc>
        <w:tc>
          <w:tcPr>
            <w:tcW w:type="dxa" w:w="3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166DD0" w:rsidP="00166DD0" w:rsid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REPUBLIKA HRVATSKA</w:t>
            </w:r>
          </w:p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Ministarstvo financija – Porezna uprava, OIB: 77335126707</w:t>
            </w:r>
          </w:p>
        </w:tc>
        <w:tc>
          <w:tcPr>
            <w:tcW w:type="dxa" w:w="14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775.039,42</w:t>
            </w:r>
          </w:p>
        </w:tc>
        <w:tc>
          <w:tcPr>
            <w:tcW w:type="dxa" w:w="1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28.318,68</w:t>
            </w:r>
          </w:p>
        </w:tc>
      </w:tr>
      <w:tr w:rsidTr="00166DD0" w:rsidR="00166DD0" w:rsidRPr="00166DD0">
        <w:trPr>
          <w:trHeight w:val="582"/>
        </w:trPr>
        <w:tc>
          <w:tcPr>
            <w:tcW w:type="dxa" w:w="11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type="dxa" w:w="3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4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166DD0">
              <w:rPr>
                <w:rFonts w:cs="Times New Roman" w:eastAsia="Times New Roman" w:hAnsi="Times New Roman" w:ascii="Times New Roman"/>
                <w:sz w:val="20"/>
                <w:szCs w:val="20"/>
              </w:rPr>
              <w:t>221.571,11</w:t>
            </w:r>
          </w:p>
        </w:tc>
        <w:tc>
          <w:tcPr>
            <w:tcW w:type="dxa" w:w="14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166DD0" w:rsidP="00166DD0" w:rsidR="00166DD0" w:rsidRPr="00166DD0">
            <w:pPr>
              <w:spacing w:lineRule="auto" w:line="256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</w:rPr>
              <w:t>84.271,58</w:t>
            </w:r>
          </w:p>
        </w:tc>
      </w:tr>
    </w:tbl>
    <w:p w:rsidRDefault="00166DD0" w:rsidP="00166DD0" w:rsidR="00166DD0">
      <w:pPr>
        <w:spacing w:lineRule="auto" w:line="240"/>
        <w:jc w:val="both"/>
        <w:rPr>
          <w:rFonts w:hAnsi="Book Antiqua" w:ascii="Book Antiqua"/>
          <w:b/>
          <w:bCs/>
        </w:rPr>
      </w:pPr>
    </w:p>
    <w:p w:rsidRDefault="001D4E91" w:rsidP="008D509D" w:rsidR="0072423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D4E91">
        <w:rPr>
          <w:rFonts w:cs="Times New Roman" w:hAnsi="Times New Roman" w:ascii="Times New Roman"/>
          <w:sz w:val="24"/>
          <w:szCs w:val="24"/>
        </w:rPr>
        <w:t xml:space="preserve">II/ </w:t>
      </w:r>
      <w:r>
        <w:rPr>
          <w:rFonts w:cs="Times New Roman" w:hAnsi="Times New Roman" w:ascii="Times New Roman"/>
          <w:sz w:val="24"/>
          <w:szCs w:val="24"/>
        </w:rPr>
        <w:t>Nalaže se s</w:t>
      </w:r>
      <w:r w:rsidRPr="001D4E91">
        <w:rPr>
          <w:rFonts w:cs="Times New Roman" w:hAnsi="Times New Roman" w:ascii="Times New Roman"/>
          <w:sz w:val="24"/>
          <w:szCs w:val="24"/>
        </w:rPr>
        <w:t>tečajn</w:t>
      </w:r>
      <w:r>
        <w:rPr>
          <w:rFonts w:cs="Times New Roman" w:hAnsi="Times New Roman" w:ascii="Times New Roman"/>
          <w:sz w:val="24"/>
          <w:szCs w:val="24"/>
        </w:rPr>
        <w:t>o</w:t>
      </w:r>
      <w:r w:rsidR="00166DD0">
        <w:rPr>
          <w:rFonts w:cs="Times New Roman" w:hAnsi="Times New Roman" w:ascii="Times New Roman"/>
          <w:sz w:val="24"/>
          <w:szCs w:val="24"/>
        </w:rPr>
        <w:t>j upraviteljici stečajnog dužnika</w:t>
      </w:r>
      <w:r w:rsidR="00166DD0" w:rsidRPr="00166DD0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166DD0">
        <w:rPr>
          <w:rFonts w:cs="Times New Roman" w:eastAsia="Calibri" w:hAnsi="Times New Roman" w:ascii="Times New Roman"/>
          <w:sz w:val="24"/>
          <w:szCs w:val="24"/>
        </w:rPr>
        <w:t>VINCEK-TRGOTEKS d.o.o. u stečaju, Čakovec, Zagrebačka 85, OIB:</w:t>
      </w:r>
      <w:r w:rsidR="00166DD0" w:rsidRPr="00CB4908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166DD0">
        <w:rPr>
          <w:rFonts w:cs="Times New Roman" w:eastAsia="Calibri" w:hAnsi="Times New Roman" w:ascii="Times New Roman"/>
          <w:sz w:val="24"/>
          <w:szCs w:val="24"/>
        </w:rPr>
        <w:t>77335126707</w:t>
      </w:r>
      <w:r w:rsidR="00CB4908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 u roku od 8 dana </w:t>
      </w:r>
      <w:r w:rsidR="008D509D">
        <w:rPr>
          <w:rFonts w:cs="Times New Roman" w:hAnsi="Times New Roman" w:ascii="Times New Roman"/>
          <w:sz w:val="24"/>
          <w:szCs w:val="24"/>
        </w:rPr>
        <w:t xml:space="preserve">po pravomoćnosti ovog rješenja namiri tražbine iz točke I/ izreke ovog </w:t>
      </w:r>
      <w:r w:rsidR="00301702" w:rsidRPr="001D4E91">
        <w:rPr>
          <w:rFonts w:cs="Times New Roman" w:hAnsi="Times New Roman" w:ascii="Times New Roman"/>
          <w:sz w:val="24"/>
          <w:szCs w:val="24"/>
        </w:rPr>
        <w:t>rješenja, te da o tome pis</w:t>
      </w:r>
      <w:r w:rsidR="00C20E5E" w:rsidRPr="001D4E91">
        <w:rPr>
          <w:rFonts w:cs="Times New Roman" w:hAnsi="Times New Roman" w:ascii="Times New Roman"/>
          <w:sz w:val="24"/>
          <w:szCs w:val="24"/>
        </w:rPr>
        <w:t>anim putem ob</w:t>
      </w:r>
      <w:r w:rsidR="00301702" w:rsidRPr="001D4E91">
        <w:rPr>
          <w:rFonts w:cs="Times New Roman" w:hAnsi="Times New Roman" w:ascii="Times New Roman"/>
          <w:sz w:val="24"/>
          <w:szCs w:val="24"/>
        </w:rPr>
        <w:t>avijesti ovaj sud.</w:t>
      </w:r>
    </w:p>
    <w:p w:rsidRDefault="00A95CFA" w:rsidP="00CB4908" w:rsidR="00A95CFA" w:rsidRPr="00301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01702" w:rsidP="00A874D7" w:rsidR="00A874D7">
      <w:pPr>
        <w:jc w:val="center"/>
        <w:rPr>
          <w:rFonts w:cs="Times New Roman" w:hAnsi="Times New Roman" w:ascii="Times New Roman"/>
          <w:sz w:val="24"/>
          <w:szCs w:val="24"/>
        </w:rPr>
      </w:pPr>
      <w:r w:rsidRPr="00301702">
        <w:rPr>
          <w:rFonts w:cs="Times New Roman" w:hAnsi="Times New Roman" w:ascii="Times New Roman"/>
          <w:sz w:val="24"/>
          <w:szCs w:val="24"/>
        </w:rPr>
        <w:t>Obrazloženje</w:t>
      </w:r>
    </w:p>
    <w:p w:rsidRDefault="00A874D7" w:rsidP="00A874D7" w:rsidR="00A874D7" w:rsidRPr="0030170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01702" w:rsidP="00DA162A" w:rsidR="008D509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01702">
        <w:rPr>
          <w:rFonts w:cs="Times New Roman" w:hAnsi="Times New Roman" w:ascii="Times New Roman"/>
          <w:sz w:val="24"/>
          <w:szCs w:val="24"/>
        </w:rPr>
        <w:tab/>
        <w:t>Stečajn</w:t>
      </w:r>
      <w:r w:rsidR="00166DD0">
        <w:rPr>
          <w:rFonts w:cs="Times New Roman" w:hAnsi="Times New Roman" w:ascii="Times New Roman"/>
          <w:sz w:val="24"/>
          <w:szCs w:val="24"/>
        </w:rPr>
        <w:t>a upraviteljica je</w:t>
      </w:r>
      <w:r w:rsidR="00CB4908">
        <w:rPr>
          <w:rFonts w:cs="Times New Roman" w:hAnsi="Times New Roman" w:ascii="Times New Roman"/>
          <w:sz w:val="24"/>
          <w:szCs w:val="24"/>
        </w:rPr>
        <w:t xml:space="preserve"> </w:t>
      </w:r>
      <w:r w:rsidR="00166DD0">
        <w:rPr>
          <w:rFonts w:cs="Times New Roman" w:hAnsi="Times New Roman" w:ascii="Times New Roman"/>
          <w:sz w:val="24"/>
          <w:szCs w:val="24"/>
        </w:rPr>
        <w:t xml:space="preserve">podneskom od 17. rujna 2018. predložila </w:t>
      </w:r>
      <w:r w:rsidR="00CB4908">
        <w:rPr>
          <w:rFonts w:cs="Times New Roman" w:hAnsi="Times New Roman" w:ascii="Times New Roman"/>
          <w:sz w:val="24"/>
          <w:szCs w:val="24"/>
        </w:rPr>
        <w:t>završnu</w:t>
      </w:r>
      <w:r w:rsidR="001D4E91">
        <w:rPr>
          <w:rFonts w:cs="Times New Roman" w:hAnsi="Times New Roman" w:ascii="Times New Roman"/>
          <w:sz w:val="24"/>
          <w:szCs w:val="24"/>
        </w:rPr>
        <w:t xml:space="preserve"> diobu radi </w:t>
      </w:r>
      <w:r w:rsidR="00D36FB5">
        <w:rPr>
          <w:rFonts w:cs="Times New Roman" w:hAnsi="Times New Roman" w:ascii="Times New Roman"/>
          <w:sz w:val="24"/>
          <w:szCs w:val="24"/>
        </w:rPr>
        <w:t xml:space="preserve">namirenja </w:t>
      </w:r>
      <w:r w:rsidR="00CB4908">
        <w:rPr>
          <w:rFonts w:cs="Times New Roman" w:hAnsi="Times New Roman" w:ascii="Times New Roman"/>
          <w:sz w:val="24"/>
          <w:szCs w:val="24"/>
        </w:rPr>
        <w:t>razlučnog vjerovnika</w:t>
      </w:r>
      <w:r w:rsidR="00725A7C">
        <w:rPr>
          <w:rFonts w:cs="Times New Roman" w:hAnsi="Times New Roman" w:ascii="Times New Roman"/>
          <w:sz w:val="24"/>
          <w:szCs w:val="24"/>
        </w:rPr>
        <w:t xml:space="preserve"> i vjerovnika prvog višeg isplatnog reda,</w:t>
      </w:r>
      <w:r w:rsidR="00CB4908">
        <w:rPr>
          <w:rFonts w:cs="Times New Roman" w:hAnsi="Times New Roman" w:ascii="Times New Roman"/>
          <w:sz w:val="24"/>
          <w:szCs w:val="24"/>
        </w:rPr>
        <w:t xml:space="preserve"> koji prijedlog </w:t>
      </w:r>
      <w:r w:rsidR="008D509D">
        <w:rPr>
          <w:rFonts w:cs="Times New Roman" w:hAnsi="Times New Roman" w:ascii="Times New Roman"/>
          <w:sz w:val="24"/>
          <w:szCs w:val="24"/>
        </w:rPr>
        <w:t xml:space="preserve">je sud oglasio na mrežnoj stranici e-Oglasna ploča ovog suda, dana </w:t>
      </w:r>
      <w:r w:rsidR="00725A7C">
        <w:rPr>
          <w:rFonts w:cs="Times New Roman" w:hAnsi="Times New Roman" w:ascii="Times New Roman"/>
          <w:sz w:val="24"/>
          <w:szCs w:val="24"/>
        </w:rPr>
        <w:t>17. rujna 2018</w:t>
      </w:r>
      <w:r w:rsidR="00CB4908">
        <w:rPr>
          <w:rFonts w:cs="Times New Roman" w:hAnsi="Times New Roman" w:ascii="Times New Roman"/>
          <w:sz w:val="24"/>
          <w:szCs w:val="24"/>
        </w:rPr>
        <w:t>.</w:t>
      </w:r>
      <w:r w:rsidR="008D509D">
        <w:rPr>
          <w:rFonts w:cs="Times New Roman" w:hAnsi="Times New Roman" w:ascii="Times New Roman"/>
          <w:sz w:val="24"/>
          <w:szCs w:val="24"/>
        </w:rPr>
        <w:t xml:space="preserve"> te na isti nije bilo izjavljenih prigovora. </w:t>
      </w:r>
      <w:r w:rsidR="001D4E91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301702" w:rsidP="00DA162A" w:rsidR="00A95CF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01702">
        <w:rPr>
          <w:rFonts w:cs="Times New Roman" w:hAnsi="Times New Roman" w:ascii="Times New Roman"/>
          <w:sz w:val="24"/>
          <w:szCs w:val="24"/>
        </w:rPr>
        <w:tab/>
      </w:r>
      <w:r w:rsidR="00A95CFA">
        <w:rPr>
          <w:rFonts w:cs="Times New Roman" w:hAnsi="Times New Roman" w:ascii="Times New Roman"/>
          <w:sz w:val="24"/>
          <w:szCs w:val="24"/>
        </w:rPr>
        <w:t>U svom prijedlogu stečajn</w:t>
      </w:r>
      <w:r w:rsidR="00725A7C">
        <w:rPr>
          <w:rFonts w:cs="Times New Roman" w:hAnsi="Times New Roman" w:ascii="Times New Roman"/>
          <w:sz w:val="24"/>
          <w:szCs w:val="24"/>
        </w:rPr>
        <w:t xml:space="preserve">a upraviteljica je predložila da se namiri razlučni vjerovnik u iznosu od 28.318,68 kuna te vjerovnici prvog višeg isplatnog reda u iznosu od 55.952,90 kuna.                                                           </w:t>
      </w:r>
    </w:p>
    <w:p w:rsidRDefault="00A95CFA" w:rsidP="00D36FB5" w:rsidR="00A95CF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95CFA">
        <w:rPr>
          <w:rFonts w:cs="Times New Roman" w:hAnsi="Times New Roman" w:ascii="Times New Roman"/>
          <w:sz w:val="24"/>
          <w:szCs w:val="24"/>
        </w:rPr>
        <w:t>Prijedlog stečajn</w:t>
      </w:r>
      <w:r w:rsidR="00725A7C">
        <w:rPr>
          <w:rFonts w:cs="Times New Roman" w:hAnsi="Times New Roman" w:ascii="Times New Roman"/>
          <w:sz w:val="24"/>
          <w:szCs w:val="24"/>
        </w:rPr>
        <w:t xml:space="preserve">e upraviteljice </w:t>
      </w:r>
      <w:r w:rsidRPr="00A95CFA">
        <w:rPr>
          <w:rFonts w:cs="Times New Roman" w:hAnsi="Times New Roman" w:ascii="Times New Roman"/>
          <w:sz w:val="24"/>
          <w:szCs w:val="24"/>
        </w:rPr>
        <w:t>je osn</w:t>
      </w:r>
      <w:r>
        <w:rPr>
          <w:rFonts w:cs="Times New Roman" w:hAnsi="Times New Roman" w:ascii="Times New Roman"/>
          <w:sz w:val="24"/>
          <w:szCs w:val="24"/>
        </w:rPr>
        <w:t>ovan, radi čega je sud temeljem čl. 273. st. 3. SZ-a riješio kao u izreci.</w:t>
      </w:r>
    </w:p>
    <w:p w:rsidRDefault="00D36FB5" w:rsidP="00890FBB" w:rsidR="00D36FB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A162A" w:rsidP="006B03FA" w:rsidR="00A95CFA">
      <w:pPr>
        <w:spacing w:lineRule="auto" w:line="240"/>
        <w:ind w:firstLine="720"/>
        <w:jc w:val="center"/>
        <w:rPr>
          <w:rFonts w:hAnsi="Times New Roman" w:ascii="Times New Roman"/>
          <w:sz w:val="24"/>
          <w:szCs w:val="24"/>
        </w:rPr>
      </w:pPr>
      <w:r w:rsidRPr="00310008">
        <w:rPr>
          <w:rFonts w:hAnsi="Times New Roman" w:ascii="Times New Roman"/>
          <w:sz w:val="24"/>
          <w:szCs w:val="24"/>
        </w:rPr>
        <w:t>U Varaždinu</w:t>
      </w:r>
      <w:r w:rsidR="00D36FB5">
        <w:rPr>
          <w:rFonts w:hAnsi="Times New Roman" w:ascii="Times New Roman"/>
          <w:sz w:val="24"/>
          <w:szCs w:val="24"/>
        </w:rPr>
        <w:t xml:space="preserve"> </w:t>
      </w:r>
      <w:r w:rsidR="00725A7C">
        <w:rPr>
          <w:rFonts w:hAnsi="Times New Roman" w:ascii="Times New Roman"/>
          <w:sz w:val="24"/>
          <w:szCs w:val="24"/>
        </w:rPr>
        <w:t xml:space="preserve">4. siječnja 2019. </w:t>
      </w:r>
      <w:r w:rsidR="00D36FB5">
        <w:rPr>
          <w:rFonts w:hAnsi="Times New Roman" w:ascii="Times New Roman"/>
          <w:sz w:val="24"/>
          <w:szCs w:val="24"/>
        </w:rPr>
        <w:t xml:space="preserve"> </w:t>
      </w:r>
    </w:p>
    <w:p w:rsidRDefault="00A95CFA" w:rsidP="00A95CFA" w:rsidR="00A95CFA">
      <w:pPr>
        <w:spacing w:lineRule="auto" w:line="240"/>
        <w:ind w:firstLine="720" w:left="35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Sutkinja</w:t>
      </w:r>
    </w:p>
    <w:p w:rsidRDefault="00A95CFA" w:rsidP="006B03FA" w:rsidR="006B03FA">
      <w:pPr>
        <w:spacing w:lineRule="auto" w:line="240"/>
        <w:ind w:firstLine="720" w:left="35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Melita Poljanec Bubaš</w:t>
      </w:r>
      <w:r w:rsidR="006B03FA">
        <w:rPr>
          <w:rFonts w:hAnsi="Times New Roman" w:ascii="Times New Roman"/>
          <w:sz w:val="24"/>
          <w:szCs w:val="24"/>
        </w:rPr>
        <w:t xml:space="preserve">, v. r. </w:t>
      </w:r>
    </w:p>
    <w:p w:rsidRDefault="006B03FA" w:rsidP="00035F88" w:rsidR="006B03FA">
      <w:pPr>
        <w:spacing w:lineRule="auto" w:line="240"/>
        <w:ind w:firstLine="720" w:left="35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otpravka-ovlašteni službenik: </w:t>
      </w:r>
    </w:p>
    <w:p w:rsidRDefault="00A95CFA" w:rsidP="00A95CFA" w:rsidR="00E00A99" w:rsidRPr="00DA162A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DA162A" w:rsidP="00DA162A" w:rsidR="00DA162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</w:t>
      </w:r>
      <w:r w:rsidR="00D36FB5">
        <w:rPr>
          <w:rFonts w:cs="Times New Roman" w:hAnsi="Times New Roman" w:ascii="Times New Roman"/>
          <w:sz w:val="24"/>
          <w:szCs w:val="24"/>
        </w:rPr>
        <w:t xml:space="preserve">puta o pravnom lijeku: </w:t>
      </w:r>
    </w:p>
    <w:p w:rsidRDefault="00DA162A" w:rsidP="00DA162A" w:rsidR="00DA162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1F291F" w:rsidP="00DA162A" w:rsidR="001F291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A162A" w:rsidP="00DA162A" w:rsidR="00DA162A" w:rsidRPr="00840000">
      <w:pPr>
        <w:rPr>
          <w:rFonts w:cs="Times New Roman" w:hAnsi="Times New Roman" w:ascii="Times New Roman"/>
          <w:sz w:val="24"/>
          <w:szCs w:val="24"/>
        </w:rPr>
      </w:pPr>
      <w:r w:rsidRPr="00840000">
        <w:rPr>
          <w:rFonts w:cs="Times New Roman" w:hAnsi="Times New Roman" w:ascii="Times New Roman"/>
          <w:sz w:val="24"/>
          <w:szCs w:val="24"/>
        </w:rPr>
        <w:t>DNA:</w:t>
      </w:r>
    </w:p>
    <w:p w:rsidRDefault="00DA162A" w:rsidP="00724234" w:rsidR="00DA162A" w:rsidRPr="00840000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40000">
        <w:rPr>
          <w:rFonts w:cs="Times New Roman" w:hAnsi="Times New Roman" w:ascii="Times New Roman"/>
          <w:sz w:val="24"/>
          <w:szCs w:val="24"/>
        </w:rPr>
        <w:t>E-Oglasna ploča suda – kao dostava za:</w:t>
      </w:r>
    </w:p>
    <w:p w:rsidRDefault="00DA162A" w:rsidP="00724234" w:rsidR="00DA162A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40000">
        <w:rPr>
          <w:rFonts w:cs="Times New Roman" w:hAnsi="Times New Roman" w:ascii="Times New Roman"/>
          <w:sz w:val="24"/>
          <w:szCs w:val="24"/>
        </w:rPr>
        <w:t>-</w:t>
      </w:r>
      <w:r w:rsidR="00840000">
        <w:rPr>
          <w:rFonts w:cs="Times New Roman" w:hAnsi="Times New Roman" w:ascii="Times New Roman"/>
          <w:sz w:val="24"/>
          <w:szCs w:val="24"/>
        </w:rPr>
        <w:t xml:space="preserve"> </w:t>
      </w:r>
      <w:r w:rsidR="00890FBB">
        <w:rPr>
          <w:rFonts w:cs="Times New Roman" w:hAnsi="Times New Roman" w:ascii="Times New Roman"/>
          <w:sz w:val="24"/>
          <w:szCs w:val="24"/>
        </w:rPr>
        <w:t xml:space="preserve">razlučnog vjerovnika </w:t>
      </w:r>
      <w:r w:rsidR="00FD2A51">
        <w:rPr>
          <w:rFonts w:cs="Times New Roman" w:hAnsi="Times New Roman" w:ascii="Times New Roman"/>
          <w:sz w:val="24"/>
          <w:szCs w:val="24"/>
        </w:rPr>
        <w:t>Republika Hrvatska, Ministarstvo financija, Porezna uprava</w:t>
      </w:r>
    </w:p>
    <w:p w:rsidRDefault="00FD2A51" w:rsidP="00724234" w:rsidR="00FD2A51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Vjerovnike prvog višeg isplatnog reda:</w:t>
      </w:r>
    </w:p>
    <w:p w:rsidRDefault="00FD2A51" w:rsidP="00724234" w:rsidR="00FD2A51" w:rsidRPr="00840000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Valjak Biljana, Lopatin, Okrugli vrh 90</w:t>
      </w:r>
    </w:p>
    <w:p w:rsidRDefault="00AB5AF8" w:rsidP="00724234" w:rsidR="00FD2A51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FD2A51">
        <w:rPr>
          <w:rFonts w:cs="Times New Roman" w:hAnsi="Times New Roman" w:ascii="Times New Roman"/>
          <w:sz w:val="24"/>
          <w:szCs w:val="24"/>
        </w:rPr>
        <w:t>Leko Valentina, G. Zebanec 37</w:t>
      </w:r>
    </w:p>
    <w:p w:rsidRDefault="00FD2A51" w:rsidP="00724234" w:rsidR="00FD2A51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Međimurec Sandra, Čakovec, Ivana pl. Zajca 13</w:t>
      </w:r>
    </w:p>
    <w:p w:rsidRDefault="00FD2A51" w:rsidP="00724234" w:rsidR="00AB5AF8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Sabol Smiljana, Zasadbreg, Zasadbreg 37</w:t>
      </w:r>
    </w:p>
    <w:p w:rsidRDefault="00FD2A51" w:rsidP="00724234" w:rsidR="00FD2A51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Križanić Marica, Čakovec, Putjane 29</w:t>
      </w:r>
    </w:p>
    <w:p w:rsidRDefault="00FD2A51" w:rsidP="00724234" w:rsidR="00FD2A51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Bogdan Mateja, Mali Mihaljevec, Rade Končara 41</w:t>
      </w:r>
    </w:p>
    <w:p w:rsidRDefault="00FD2A51" w:rsidP="00724234" w:rsidR="00FD2A51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Kren Mihaela, Čakovec, D. Domjanića 6</w:t>
      </w:r>
    </w:p>
    <w:p w:rsidRDefault="00FD2A51" w:rsidP="00724234" w:rsidR="00FD2A51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Kontrec Milena, Sveti Križ, Poljska 3</w:t>
      </w:r>
    </w:p>
    <w:p w:rsidRDefault="00FD2A51" w:rsidP="00724234" w:rsidR="00FD2A51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Kelnerić Sanja, Turkovac 29</w:t>
      </w:r>
    </w:p>
    <w:p w:rsidRDefault="00FD2A51" w:rsidP="00724234" w:rsidR="00FD2A51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Vugrinec Ivana, Nedelišće, Čakovečka 35</w:t>
      </w:r>
    </w:p>
    <w:p w:rsidRDefault="00FD2A51" w:rsidP="00724234" w:rsidR="00FD2A51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Mesarić Gordana, Strahoninec, Čakovečka 36</w:t>
      </w:r>
    </w:p>
    <w:p w:rsidRDefault="00FD2A51" w:rsidP="00724234" w:rsidR="00FD2A51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Novak Anita, Dragoslavec Breg 97</w:t>
      </w:r>
    </w:p>
    <w:p w:rsidRDefault="00FD2A51" w:rsidP="00724234" w:rsidR="00FD2A51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Krištofić Simona, Dr. A. Starčevića 77, Pribislavec</w:t>
      </w:r>
    </w:p>
    <w:p w:rsidRDefault="00FD2A51" w:rsidP="00724234" w:rsidR="00FD2A51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Oletić Dragica, Žabnik, Žabnička 20</w:t>
      </w:r>
    </w:p>
    <w:p w:rsidRDefault="00FD2A51" w:rsidP="00724234" w:rsidR="00FD2A51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Beč Tanja, Ivanovec, Zrinskih 4</w:t>
      </w:r>
    </w:p>
    <w:p w:rsidRDefault="00FD2A51" w:rsidP="00724234" w:rsidR="00FD2A51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Bujan Slađana, Celine, Cvjetna 17</w:t>
      </w:r>
    </w:p>
    <w:p w:rsidRDefault="00FD2A51" w:rsidP="00724234" w:rsidR="00FD2A51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Vrbanec Nada, Palovec, Nova 14</w:t>
      </w:r>
    </w:p>
    <w:p w:rsidRDefault="00FD2A51" w:rsidP="00724234" w:rsidR="00FD2A51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Omerčić Đuma, Novkovec, Selska 30</w:t>
      </w:r>
    </w:p>
    <w:p w:rsidRDefault="00FD2A51" w:rsidP="00724234" w:rsidR="00FD2A51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Vrbanec Ljiljana, Palovec, Sportska 11</w:t>
      </w:r>
    </w:p>
    <w:p w:rsidRDefault="00FD2A51" w:rsidP="00724234" w:rsidR="00FD2A51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Lekaj Ganimet, Varaždin, Optujska 67</w:t>
      </w:r>
    </w:p>
    <w:p w:rsidRDefault="00FD2A51" w:rsidP="00724234" w:rsidR="00FD2A51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Tarandek Anđelka, Zasadbreg 84b</w:t>
      </w:r>
    </w:p>
    <w:p w:rsidRDefault="00FD2A51" w:rsidP="00724234" w:rsidR="00FD2A51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Pintarić Suzana, Peklenica, Čakovečka 50</w:t>
      </w:r>
    </w:p>
    <w:p w:rsidRDefault="00FD2A51" w:rsidP="00724234" w:rsidR="00FD2A51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Zorčec Ljudmila, </w:t>
      </w:r>
      <w:r w:rsidR="001F291F">
        <w:rPr>
          <w:rFonts w:cs="Times New Roman" w:hAnsi="Times New Roman" w:ascii="Times New Roman"/>
          <w:sz w:val="24"/>
          <w:szCs w:val="24"/>
        </w:rPr>
        <w:t>Novakovec, Budim 17</w:t>
      </w:r>
    </w:p>
    <w:p w:rsidRDefault="001F291F" w:rsidP="00724234" w:rsidR="001F291F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Ilijaš Mirjana, Novakovec, Selska 43</w:t>
      </w:r>
    </w:p>
    <w:p w:rsidRDefault="001F291F" w:rsidP="00724234" w:rsidR="001F291F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Fric Sanja, Belica, Gardinovec 86</w:t>
      </w:r>
    </w:p>
    <w:p w:rsidRDefault="001F291F" w:rsidP="00724234" w:rsidR="001F291F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Štefičar Štefica, Štefanec, V. Nazora 23</w:t>
      </w:r>
    </w:p>
    <w:p w:rsidRDefault="001F291F" w:rsidP="00724234" w:rsidR="001F291F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Šupljika Adela, Sveta Marija, Glavna 53</w:t>
      </w:r>
    </w:p>
    <w:p w:rsidRDefault="001F291F" w:rsidP="00724234" w:rsidR="001F291F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Marković Kečkeš Viktorija, Podturin, Čakovečka 15</w:t>
      </w:r>
    </w:p>
    <w:p w:rsidRDefault="001F291F" w:rsidP="00724234" w:rsidR="001F291F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Novak Nina, Mursko Središće, Peklenica </w:t>
      </w:r>
    </w:p>
    <w:p w:rsidRDefault="001F291F" w:rsidP="00724234" w:rsidR="001F291F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Kodba Rozalija, Nedelišće, Pretetinec 74</w:t>
      </w:r>
    </w:p>
    <w:p w:rsidRDefault="001F291F" w:rsidP="00724234" w:rsidR="001F291F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Kraljić Ivana, Vratišinec, Križanovec 78</w:t>
      </w:r>
    </w:p>
    <w:p w:rsidRDefault="001F291F" w:rsidP="00724234" w:rsidR="001F291F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Lončarić ana, M. Subotica, Benkvac 55</w:t>
      </w:r>
    </w:p>
    <w:p w:rsidRDefault="001F291F" w:rsidP="00724234" w:rsidR="001F291F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Vincek Mario, Čakovec, Zagrebačka 85</w:t>
      </w:r>
    </w:p>
    <w:p w:rsidRDefault="001F291F" w:rsidP="00724234" w:rsidR="001F291F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Orehovec Gordana, Čukovec 46, Draškovec,</w:t>
      </w:r>
    </w:p>
    <w:p w:rsidRDefault="001F291F" w:rsidP="00724234" w:rsidR="001F291F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Ivanec-Zdolec Katarina, Šandrovec, Dravska 12</w:t>
      </w:r>
    </w:p>
    <w:p w:rsidRDefault="001F291F" w:rsidP="00724234" w:rsidR="001F291F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Zdravec Vesna, M. Subotica, Nikole Tesle 14</w:t>
      </w:r>
    </w:p>
    <w:p w:rsidRDefault="001F291F" w:rsidP="00724234" w:rsidR="001F291F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Vurušić Silvija, Nedelišće, Novakova 16</w:t>
      </w:r>
    </w:p>
    <w:p w:rsidRDefault="001F291F" w:rsidP="00724234" w:rsidR="001F291F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Vurušić Suzana, M. Subotica, Nikole Tesle 38</w:t>
      </w:r>
    </w:p>
    <w:p w:rsidRDefault="001F291F" w:rsidP="00724234" w:rsidR="001F291F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Horvat Manuela, Lopatinec, Okrugli vrh 31</w:t>
      </w:r>
    </w:p>
    <w:p w:rsidRDefault="001F291F" w:rsidP="00724234" w:rsidR="001F291F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Turk Jagoda, Lopatinec, Brezje 9</w:t>
      </w:r>
    </w:p>
    <w:p w:rsidRDefault="001F291F" w:rsidP="00724234" w:rsidR="001F291F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Nadica Kralj, Mala Subotica, Braće Radića 00</w:t>
      </w:r>
    </w:p>
    <w:p w:rsidRDefault="001F291F" w:rsidP="001F291F" w:rsidR="001F291F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Agencija za osiguranje radničkih potraživanja u slučaju stečaja poslodavca, Zagreb, Frankopanska 11</w:t>
      </w:r>
    </w:p>
    <w:p w:rsidRDefault="00890FBB" w:rsidP="00890FBB" w:rsidR="00AB5A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AB5AF8">
        <w:rPr>
          <w:rFonts w:cs="Times New Roman" w:hAnsi="Times New Roman" w:ascii="Times New Roman"/>
          <w:sz w:val="24"/>
          <w:szCs w:val="24"/>
        </w:rPr>
        <w:t xml:space="preserve">2. </w:t>
      </w:r>
      <w:r w:rsidR="008D20E5">
        <w:rPr>
          <w:rFonts w:cs="Times New Roman" w:hAnsi="Times New Roman" w:ascii="Times New Roman"/>
          <w:sz w:val="24"/>
          <w:szCs w:val="24"/>
        </w:rPr>
        <w:t xml:space="preserve"> S</w:t>
      </w:r>
      <w:r w:rsidR="00AB5AF8">
        <w:rPr>
          <w:rFonts w:cs="Times New Roman" w:hAnsi="Times New Roman" w:ascii="Times New Roman"/>
          <w:sz w:val="24"/>
          <w:szCs w:val="24"/>
        </w:rPr>
        <w:t>tečajn</w:t>
      </w:r>
      <w:r w:rsidR="001F291F">
        <w:rPr>
          <w:rFonts w:cs="Times New Roman" w:hAnsi="Times New Roman" w:ascii="Times New Roman"/>
          <w:sz w:val="24"/>
          <w:szCs w:val="24"/>
        </w:rPr>
        <w:t>a upraviteljica Vanda Kovačević Gelenčer iz Virovitice, A. Mihanovića 1/3</w:t>
      </w:r>
    </w:p>
    <w:p w:rsidRDefault="00724234" w:rsidP="00724234" w:rsidR="00724234" w:rsidRPr="00840000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</w:p>
    <w:sectPr w:rsidSect="00DA162A" w:rsidR="00724234" w:rsidRPr="00840000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2A51" w:rsidP="00DA162A" w:rsidR="00FD2A51">
      <w:pPr>
        <w:spacing w:lineRule="auto" w:line="240" w:after="0"/>
      </w:pPr>
      <w:r>
        <w:separator/>
      </w:r>
    </w:p>
  </w:endnote>
  <w:endnote w:id="0" w:type="continuationSeparator">
    <w:p w:rsidRDefault="00FD2A51" w:rsidP="00DA162A" w:rsidR="00FD2A5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2A51" w:rsidP="00DA162A" w:rsidR="00FD2A51">
      <w:pPr>
        <w:spacing w:lineRule="auto" w:line="240" w:after="0"/>
      </w:pPr>
      <w:r>
        <w:separator/>
      </w:r>
    </w:p>
  </w:footnote>
  <w:footnote w:id="0" w:type="continuationSeparator">
    <w:p w:rsidRDefault="00FD2A51" w:rsidP="00DA162A" w:rsidR="00FD2A5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373669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D2A51" w:rsidR="00FD2A51" w:rsidRPr="00DA162A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DA162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A162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A162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03347">
          <w:rPr>
            <w:rFonts w:cs="Times New Roman" w:hAnsi="Times New Roman" w:ascii="Times New Roman"/>
            <w:noProof/>
            <w:sz w:val="24"/>
            <w:szCs w:val="24"/>
          </w:rPr>
          <w:t>5</w:t>
        </w:r>
        <w:r w:rsidRPr="00DA162A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D2A51" w:rsidP="00DA162A" w:rsidR="00FD2A51" w:rsidRPr="00DA162A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FD2A51" w:rsidR="00FD2A51" w:rsidRPr="001E2357">
      <w:trPr>
        <w:jc w:val="right"/>
      </w:trPr>
      <w:tc>
        <w:tcPr>
          <w:tcW w:type="dxa" w:w="4320"/>
        </w:tcPr>
        <w:p w:rsidRDefault="00FD2A51" w:rsidP="00FD2A51" w:rsidR="00FD2A51" w:rsidRPr="001E2357">
          <w:pPr>
            <w:spacing w:lineRule="auto" w:line="240" w:after="0"/>
            <w:jc w:val="right"/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</w:pPr>
          <w:r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  <w:t>Poslovni broj: 2 St-113/2017-44</w:t>
          </w:r>
        </w:p>
      </w:tc>
    </w:tr>
  </w:tbl>
  <w:p w:rsidRDefault="00FD2A51" w:rsidP="00DA162A" w:rsidR="00FD2A51" w:rsidRPr="00DA162A">
    <w:pPr>
      <w:pStyle w:val="Zaglavlje"/>
      <w:rPr>
        <w:rFonts w:cs="Times New Roman" w:hAnsi="Times New Roman" w:ascii="Times New Roman"/>
        <w:sz w:val="24"/>
        <w:szCs w:val="24"/>
      </w:rPr>
    </w:pPr>
  </w:p>
  <w:p w:rsidRDefault="00FD2A51" w:rsidR="00FD2A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A51" w:rsidR="00FD2A51" w:rsidRPr="00DA162A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961C2E"/>
    <w:multiLevelType w:val="hybridMultilevel"/>
    <w:tmpl w:val="E1923AAA"/>
    <w:lvl w:tplc="E6C82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27230B"/>
    <w:multiLevelType w:val="hybridMultilevel"/>
    <w:tmpl w:val="16B0A794"/>
    <w:lvl w:tplc="66B6B78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A7242D6"/>
    <w:multiLevelType w:val="hybridMultilevel"/>
    <w:tmpl w:val="B684607E"/>
    <w:lvl w:tplc="AD680142" w:ilvl="0"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  <w:b w:val="false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1702"/>
    <w:rsid w:val="00035F88"/>
    <w:rsid w:val="000606AD"/>
    <w:rsid w:val="00063814"/>
    <w:rsid w:val="00166DD0"/>
    <w:rsid w:val="001D4E91"/>
    <w:rsid w:val="001E2357"/>
    <w:rsid w:val="001F291F"/>
    <w:rsid w:val="002329C2"/>
    <w:rsid w:val="00260FEF"/>
    <w:rsid w:val="00270A38"/>
    <w:rsid w:val="00301702"/>
    <w:rsid w:val="003C116F"/>
    <w:rsid w:val="003E0E1A"/>
    <w:rsid w:val="00421B2A"/>
    <w:rsid w:val="00467B66"/>
    <w:rsid w:val="004D6867"/>
    <w:rsid w:val="005B3AB6"/>
    <w:rsid w:val="0064084E"/>
    <w:rsid w:val="006B03FA"/>
    <w:rsid w:val="006D2B69"/>
    <w:rsid w:val="00724234"/>
    <w:rsid w:val="00725A7C"/>
    <w:rsid w:val="007A5403"/>
    <w:rsid w:val="007D6759"/>
    <w:rsid w:val="00840000"/>
    <w:rsid w:val="00850AB6"/>
    <w:rsid w:val="008736DB"/>
    <w:rsid w:val="00890FBB"/>
    <w:rsid w:val="008B780C"/>
    <w:rsid w:val="008D20E5"/>
    <w:rsid w:val="008D509D"/>
    <w:rsid w:val="00A052BC"/>
    <w:rsid w:val="00A72C28"/>
    <w:rsid w:val="00A826A4"/>
    <w:rsid w:val="00A874D7"/>
    <w:rsid w:val="00A95CFA"/>
    <w:rsid w:val="00AB5AF8"/>
    <w:rsid w:val="00AC48DD"/>
    <w:rsid w:val="00B03347"/>
    <w:rsid w:val="00B54165"/>
    <w:rsid w:val="00C20E5E"/>
    <w:rsid w:val="00C66444"/>
    <w:rsid w:val="00CB4908"/>
    <w:rsid w:val="00CC6603"/>
    <w:rsid w:val="00D36FB5"/>
    <w:rsid w:val="00DA162A"/>
    <w:rsid w:val="00E00A99"/>
    <w:rsid w:val="00EE673A"/>
    <w:rsid w:val="00FD2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0170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A162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162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A16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A162A"/>
  </w:style>
  <w:style w:styleId="Podnoje" w:type="paragraph">
    <w:name w:val="footer"/>
    <w:basedOn w:val="Normal"/>
    <w:link w:val="PodnojeChar"/>
    <w:uiPriority w:val="99"/>
    <w:unhideWhenUsed/>
    <w:rsid w:val="00DA16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A162A"/>
  </w:style>
  <w:style w:styleId="Bezproreda" w:type="paragraph">
    <w:name w:val="No Spacing"/>
    <w:uiPriority w:val="1"/>
    <w:qFormat/>
    <w:rsid w:val="00C20E5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B033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334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en-AU" w:val="hr-HR"/>
    </w:rPr>
  </w:style>
  <w:style w:customStyle="true" w:styleId="PozadinaSvijetloZuta" w:type="character">
    <w:name w:val="Pozadina_SvijetloZuta"/>
    <w:basedOn w:val="Zadanifontodlomka"/>
    <w:rsid w:val="00B0334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en-AU" w:val="hr-HR"/>
    </w:rPr>
  </w:style>
  <w:style w:customStyle="true" w:styleId="PozadinaSvijetloCrvena" w:type="character">
    <w:name w:val="Pozadina_SvijetloCrvena"/>
    <w:basedOn w:val="eSPISCCParagraphDefaultFont"/>
    <w:rsid w:val="00B0334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en-AU" w:val="hr-HR"/>
    </w:rPr>
  </w:style>
  <w:style w:customStyle="true" w:styleId="PozadinaSvijetloZelena" w:type="character">
    <w:name w:val="Pozadina_SvijetloZelena"/>
    <w:basedOn w:val="eSPISCCParagraphDefaultFont"/>
    <w:rsid w:val="00B0334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en-AU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0170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A162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162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A16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A162A"/>
  </w:style>
  <w:style w:styleId="Podnoje" w:type="paragraph">
    <w:name w:val="footer"/>
    <w:basedOn w:val="Normal"/>
    <w:link w:val="PodnojeChar"/>
    <w:uiPriority w:val="99"/>
    <w:unhideWhenUsed/>
    <w:rsid w:val="00DA16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A162A"/>
  </w:style>
  <w:style w:styleId="Bezproreda" w:type="paragraph">
    <w:name w:val="No Spacing"/>
    <w:uiPriority w:val="1"/>
    <w:qFormat/>
    <w:rsid w:val="00C20E5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033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334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en-AU" w:val="hr-HR"/>
    </w:rPr>
  </w:style>
  <w:style w:customStyle="1" w:styleId="PozadinaSvijetloZuta" w:type="character">
    <w:name w:val="Pozadina_SvijetloZuta"/>
    <w:basedOn w:val="Zadanifontodlomka"/>
    <w:rsid w:val="00B0334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en-AU" w:val="hr-HR"/>
    </w:rPr>
  </w:style>
  <w:style w:customStyle="1" w:styleId="PozadinaSvijetloCrvena" w:type="character">
    <w:name w:val="Pozadina_SvijetloCrvena"/>
    <w:basedOn w:val="eSPISCCParagraphDefaultFont"/>
    <w:rsid w:val="00B0334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en-AU" w:val="hr-HR"/>
    </w:rPr>
  </w:style>
  <w:style w:customStyle="1" w:styleId="PozadinaSvijetloZelena" w:type="character">
    <w:name w:val="Pozadina_SvijetloZelena"/>
    <w:basedOn w:val="eSPISCCParagraphDefaultFont"/>
    <w:rsid w:val="00B0334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en-AU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19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3619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216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za završnu diobu</izvorni_sadrzaj>
    <derivirana_varijabla naziv="DomainObject.Primjedba_1">Suglasnost za završnu diobu</derivirana_varijabla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St-113/2017</izvorni_sadrzaj>
    <derivirana_varijabla naziv="DomainObject.Predmet.OznakaBroj_1">St-113/2017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VINCEK-TRGOTEKS, društvo s ograničenom odgovornošću za trgovinu i usluge</izvorni_sadrzaj>
    <derivirana_varijabla naziv="DomainObject.Predmet.ProtustrankaFormated_1">  VINCEK-TRGOTEKS, društvo s ograničenom odgovornošću za trgovinu i usluge</derivirana_varijabla>
  </DomainObject.Predmet.ProtustrankaFormated>
  <DomainObject.Predmet.ProtustrankaFormatedOIB>
    <izvorni_sadrzaj>  VINCEK-TRGOTEKS, društvo s ograničenom odgovornošću za trgovinu i usluge, OIB 77335126707</izvorni_sadrzaj>
    <derivirana_varijabla naziv="DomainObject.Predmet.ProtustrankaFormatedOIB_1">  VINCEK-TRGOTEKS, društvo s ograničenom odgovornošću za trgovinu i usluge, OIB 77335126707</derivirana_varijabla>
  </DomainObject.Predmet.ProtustrankaFormatedOIB>
  <DomainObject.Predmet.ProtustrankaFormatedWithAdress>
    <izvorni_sadrzaj> VINCEK-TRGOTEKS, društvo s ograničenom odgovornošću za trgovinu i usluge, Zagrebačka 85, 40000 Čakovec</izvorni_sadrzaj>
    <derivirana_varijabla naziv="DomainObject.Predmet.ProtustrankaFormatedWithAdress_1"> VINCEK-TRGOTEKS, društvo s ograničenom odgovornošću za trgovinu i usluge, Zagrebačka 85, 40000 Čakovec</derivirana_varijabla>
  </DomainObject.Predmet.ProtustrankaFormatedWithAdress>
  <DomainObject.Predmet.ProtustrankaFormatedWithAdressOIB>
    <izvorni_sadrzaj> VINCEK-TRGOTEKS, društvo s ograničenom odgovornošću za trgovinu i usluge, OIB 77335126707, Zagrebačka 85, 40000 Čakovec</izvorni_sadrzaj>
    <derivirana_varijabla naziv="DomainObject.Predmet.ProtustrankaFormatedWithAdressOIB_1"> VINCEK-TRGOTEKS, društvo s ograničenom odgovornošću za trgovinu i usluge, OIB 77335126707, Zagrebačka 85, 40000 Čakovec</derivirana_varijabla>
  </DomainObject.Predmet.ProtustrankaFormatedWithAdressOIB>
  <DomainObject.Predmet.ProtustrankaWithAdress>
    <izvorni_sadrzaj>VINCEK-TRGOTEKS, društvo s ograničenom odgovornošću za trgovinu i usluge Zagrebačka 85, 40000 Čakovec</izvorni_sadrzaj>
    <derivirana_varijabla naziv="DomainObject.Predmet.ProtustrankaWithAdress_1">VINCEK-TRGOTEKS, društvo s ograničenom odgovornošću za trgovinu i usluge Zagrebačka 85, 40000 Čakovec</derivirana_varijabla>
  </DomainObject.Predmet.ProtustrankaWithAdress>
  <DomainObject.Predmet.ProtustrankaWithAdressOIB>
    <izvorni_sadrzaj>VINCEK-TRGOTEKS, društvo s ograničenom odgovornošću za trgovinu i usluge, OIB 77335126707, Zagrebačka 85, 40000 Čakovec</izvorni_sadrzaj>
    <derivirana_varijabla naziv="DomainObject.Predmet.ProtustrankaWithAdressOIB_1">VINCEK-TRGOTEKS, društvo s ograničenom odgovornošću za trgovinu i usluge, OIB 77335126707, Zagrebačka 85, 40000 Čakovec</derivirana_varijabla>
  </DomainObject.Predmet.ProtustrankaWithAdressOIB>
  <DomainObject.Predmet.ProtustrankaNazivFormated>
    <izvorni_sadrzaj>VINCEK-TRGOTEKS, društvo s ograničenom odgovornošću za trgovinu i usluge</izvorni_sadrzaj>
    <derivirana_varijabla naziv="DomainObject.Predmet.ProtustrankaNazivFormated_1">VINCEK-TRGOTEKS, društvo s ograničenom odgovornošću za trgovinu i usluge</derivirana_varijabla>
  </DomainObject.Predmet.ProtustrankaNazivFormated>
  <DomainObject.Predmet.ProtustrankaNazivFormatedOIB>
    <izvorni_sadrzaj>VINCEK-TRGOTEKS, društvo s ograničenom odgovornošću za trgovinu i usluge, OIB 77335126707</izvorni_sadrzaj>
    <derivirana_varijabla naziv="DomainObject.Predmet.ProtustrankaNazivFormatedOIB_1">VINCEK-TRGOTEKS, društvo s ograničenom odgovornošću za trgovinu i usluge, OIB 77335126707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2001580.79</izvorni_sadrzaj>
    <derivirana_varijabla naziv="DomainObject.Predmet.TrenutnaVrijednost_1">2001580.79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Šobak</izvorni_sadrzaj>
    <derivirana_varijabla naziv="DomainObject.Predmet.Zapisnicar_1">Nikolina Šobak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VINCEK-TRGOTEKS, društvo s ograničenom odgovornošću za trgovinu i usluge</item>
    </izvorni_sadrzaj>
    <derivirana_varijabla naziv="DomainObject.Predmet.ProtuStrankaListFormated_1">
      <item>VINCEK-TRGOTEKS, društvo s ograničenom odgovornošću za trgovinu i usluge</item>
    </derivirana_varijabla>
  </DomainObject.Predmet.ProtuStrankaListFormated>
  <DomainObject.Predmet.ProtuStrankaListFormatedOIB>
    <izvorni_sadrzaj>
      <item>VINCEK-TRGOTEKS, društvo s ograničenom odgovornošću za trgovinu i usluge, OIB 77335126707</item>
    </izvorni_sadrzaj>
    <derivirana_varijabla naziv="DomainObject.Predmet.ProtuStrankaListFormatedOIB_1">
      <item>VINCEK-TRGOTEKS, društvo s ograničenom odgovornošću za trgovinu i usluge, OIB 77335126707</item>
    </derivirana_varijabla>
  </DomainObject.Predmet.ProtuStrankaListFormatedOIB>
  <DomainObject.Predmet.ProtuStrankaListFormatedWithAdress>
    <izvorni_sadrzaj>
      <item>VINCEK-TRGOTEKS, društvo s ograničenom odgovornošću za trgovinu i usluge, Zagrebačka 85, 40000 Čakovec</item>
    </izvorni_sadrzaj>
    <derivirana_varijabla naziv="DomainObject.Predmet.ProtuStrankaListFormatedWithAdress_1">
      <item>VINCEK-TRGOTEKS, društvo s ograničenom odgovornošću za trgovinu i usluge, Zagrebačka 85, 40000 Čakovec</item>
    </derivirana_varijabla>
  </DomainObject.Predmet.ProtuStrankaListFormatedWithAdress>
  <DomainObject.Predmet.ProtuStrankaListFormatedWithAdressOIB>
    <izvorni_sadrzaj>
      <item>VINCEK-TRGOTEKS, društvo s ograničenom odgovornošću za trgovinu i usluge, OIB 77335126707, Zagrebačka 85, 40000 Čakovec</item>
    </izvorni_sadrzaj>
    <derivirana_varijabla naziv="DomainObject.Predmet.ProtuStrankaListFormatedWithAdressOIB_1">
      <item>VINCEK-TRGOTEKS, društvo s ograničenom odgovornošću za trgovinu i usluge, OIB 77335126707, Zagrebačka 85, 40000 Čakovec</item>
    </derivirana_varijabla>
  </DomainObject.Predmet.ProtuStrankaListFormatedWithAdressOIB>
  <DomainObject.Predmet.ProtuStrankaListNazivFormated>
    <izvorni_sadrzaj>
      <item>VINCEK-TRGOTEKS, društvo s ograničenom odgovornošću za trgovinu i usluge</item>
    </izvorni_sadrzaj>
    <derivirana_varijabla naziv="DomainObject.Predmet.ProtuStrankaListNazivFormated_1">
      <item>VINCEK-TRGOTEKS, društvo s ograničenom odgovornošću za trgovinu i usluge</item>
    </derivirana_varijabla>
  </DomainObject.Predmet.ProtuStrankaListNazivFormated>
  <DomainObject.Predmet.ProtuStrankaListNazivFormatedOIB>
    <izvorni_sadrzaj>
      <item>VINCEK-TRGOTEKS, društvo s ograničenom odgovornošću za trgovinu i usluge, OIB 77335126707</item>
    </izvorni_sadrzaj>
    <derivirana_varijabla naziv="DomainObject.Predmet.ProtuStrankaListNazivFormatedOIB_1">
      <item>VINCEK-TRGOTEKS, društvo s ograničenom odgovornošću za trgovinu i usluge, OIB 77335126707</item>
    </derivirana_varijabla>
  </DomainObject.Predmet.ProtuStrankaListNazivFormatedOIB>
  <DomainObject.Predmet.OstaliListFormated>
    <izvorni_sadrzaj>
      <item>Sudski registar</item>
      <item>e-oglasna ploča</item>
      <item>Mario Vincek</item>
      <item>Županijsko državno odvjetništvo u Varaždinu</item>
      <item>Vanda Kovačević Gelenčer</item>
      <item>RH Općinski građansku sud u Zagrebu</item>
    </izvorni_sadrzaj>
    <derivirana_varijabla naziv="DomainObject.Predmet.OstaliListFormated_1">
      <item>Sudski registar</item>
      <item>e-oglasna ploča</item>
      <item>Mario Vincek</item>
      <item>Županijsko državno odvjetništvo u Varaždinu</item>
      <item>Vanda Kovačević Gelenčer</item>
      <item>RH Općinski građansku sud u Zagrebu</item>
    </derivirana_varijabla>
  </DomainObject.Predmet.OstaliListFormated>
  <DomainObject.Predmet.OstaliListFormatedOIB>
    <izvorni_sadrzaj>
      <item>Sudski registar</item>
      <item>e-oglasna ploča</item>
      <item>Mario Vincek, OIB 87325308216</item>
      <item>Županijsko državno odvjetništvo u Varaždinu</item>
      <item>Vanda Kovačević Gelenčer, OIB 48951193011</item>
      <item>RH Općinski građansku sud u Zagrebu</item>
    </izvorni_sadrzaj>
    <derivirana_varijabla naziv="DomainObject.Predmet.OstaliListFormatedOIB_1">
      <item>Sudski registar</item>
      <item>e-oglasna ploča</item>
      <item>Mario Vincek, OIB 87325308216</item>
      <item>Županijsko državno odvjetništvo u Varaždinu</item>
      <item>Vanda Kovačević Gelenčer, OIB 48951193011</item>
      <item>RH Općinski građansku sud u Zagrebu</item>
    </derivirana_varijabla>
  </DomainObject.Predmet.OstaliListFormatedOIB>
  <DomainObject.Predmet.OstaliListFormatedWithAdress>
    <izvorni_sadrzaj>
      <item>Sudski registar</item>
      <item>e-oglasna ploča</item>
      <item>Mario Vincek, Zagrebačka Ulica 85, 40000 Čakovec</item>
      <item>Županijsko državno odvjetništvo u Varaždinu</item>
      <item>Vanda Kovačević Gelenčer, Ulica Antuna Mihanovića 1/3, 33000 Virovitica</item>
      <item>RH Općinski građansku sud u Zagrebu, Ulica grada Vukovara 84, 10000 Zagreb</item>
    </izvorni_sadrzaj>
    <derivirana_varijabla naziv="DomainObject.Predmet.OstaliListFormatedWithAdress_1">
      <item>Sudski registar</item>
      <item>e-oglasna ploča</item>
      <item>Mario Vincek, Zagrebačka Ulica 85, 40000 Čakovec</item>
      <item>Županijsko državno odvjetništvo u Varaždinu</item>
      <item>Vanda Kovačević Gelenčer, Ulica Antuna Mihanovića 1/3, 33000 Virovitica</item>
      <item>RH Općinski građansku sud u Zagrebu, Ulica grada Vukovara 84, 10000 Zagreb</item>
    </derivirana_varijabla>
  </DomainObject.Predmet.OstaliListFormatedWithAdress>
  <DomainObject.Predmet.OstaliListFormatedWithAdressOIB>
    <izvorni_sadrzaj>
      <item>Sudski registar</item>
      <item>e-oglasna ploča</item>
      <item>Mario Vincek, OIB 87325308216, Zagrebačka Ulica 85, 40000 Čakovec</item>
      <item>Županijsko državno odvjetništvo u Varaždinu</item>
      <item>Vanda Kovačević Gelenčer, OIB 48951193011, Ulica Antuna Mihanovića 1/3, 33000 Virovitica</item>
      <item>RH Općinski građansku sud u Zagrebu, Ulica grada Vukovara 84, 10000 Zagreb</item>
    </izvorni_sadrzaj>
    <derivirana_varijabla naziv="DomainObject.Predmet.OstaliListFormatedWithAdressOIB_1">
      <item>Sudski registar</item>
      <item>e-oglasna ploča</item>
      <item>Mario Vincek, OIB 87325308216, Zagrebačka Ulica 85, 40000 Čakovec</item>
      <item>Županijsko državno odvjetništvo u Varaždinu</item>
      <item>Vanda Kovačević Gelenčer, OIB 48951193011, Ulica Antuna Mihanovića 1/3, 33000 Virovitica</item>
      <item>RH Općinski građansku sud u Zagrebu, Ulica grada Vukovara 84, 10000 Zagreb</item>
    </derivirana_varijabla>
  </DomainObject.Predmet.OstaliListFormatedWithAdressOIB>
  <DomainObject.Predmet.OstaliListNazivFormated>
    <izvorni_sadrzaj>
      <item>Sudski registar</item>
      <item>e-oglasna ploča</item>
      <item>Mario Vincek</item>
      <item>Županijsko državno odvjetništvo u Varaždinu</item>
      <item>Vanda Kovačević Gelenčer</item>
      <item>RH Općinski građansku sud u Zagrebu</item>
    </izvorni_sadrzaj>
    <derivirana_varijabla naziv="DomainObject.Predmet.OstaliListNazivFormated_1">
      <item>Sudski registar</item>
      <item>e-oglasna ploča</item>
      <item>Mario Vincek</item>
      <item>Županijsko državno odvjetništvo u Varaždinu</item>
      <item>Vanda Kovačević Gelenčer</item>
      <item>RH Općinski građansku sud u Zagrebu</item>
    </derivirana_varijabla>
  </DomainObject.Predmet.OstaliListNazivFormated>
  <DomainObject.Predmet.OstaliListNazivFormatedOIB>
    <izvorni_sadrzaj>
      <item>Sudski registar</item>
      <item>e-oglasna ploča</item>
      <item>Mario Vincek, OIB 87325308216</item>
      <item>Županijsko državno odvjetništvo u Varaždinu</item>
      <item>Vanda Kovačević Gelenčer, OIB 48951193011</item>
      <item>RH Općinski građansku sud u Zagrebu</item>
    </izvorni_sadrzaj>
    <derivirana_varijabla naziv="DomainObject.Predmet.OstaliListNazivFormatedOIB_1">
      <item>Sudski registar</item>
      <item>e-oglasna ploča</item>
      <item>Mario Vincek, OIB 87325308216</item>
      <item>Županijsko državno odvjetništvo u Varaždinu</item>
      <item>Vanda Kovačević Gelenčer, OIB 48951193011</item>
      <item>RH Općinski građansku sud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VINCEK-TRGOTEKS, društvo s ograničenom odgovornošću za trgovinu i usluge</izvorni_sadrzaj>
    <derivirana_varijabla naziv="DomainObject.Predmet.ProtustrankaIDrugi_1">VINCEK-TRGOTEKS,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VINCEK-TRGOTEKS, društvo s ograničenom odgovornošću za trgovinu i usluge, OIB 77335126707, Zagrebačka 85, 40000 Čakovec</izvorni_sadrzaj>
    <derivirana_varijabla naziv="DomainObject.Predmet.ProtustrankaIDrugiAdressOIB_1">VINCEK-TRGOTEKS, društvo s ograničenom odgovornošću za trgovinu i usluge, OIB 77335126707, Zagrebačka 85,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VINCEK-TRGOTEKS, društvo s ograničenom odgovornošću za trgovinu i usluge</item>
      <item>Sudski registar</item>
      <item>e-oglasna ploča</item>
      <item>Mario Vincek</item>
      <item>Županijsko državno odvjetništvo u Varaždinu</item>
      <item>Vanda Kovačević Gelenčer</item>
      <item>RH Općinski građansku sud u Zagrebu</item>
    </izvorni_sadrzaj>
    <derivirana_varijabla naziv="DomainObject.Predmet.SudioniciListNaziv_1">
      <item>Financijska agencija</item>
      <item>VINCEK-TRGOTEKS, društvo s ograničenom odgovornošću za trgovinu i usluge</item>
      <item>Sudski registar</item>
      <item>e-oglasna ploča</item>
      <item>Mario Vincek</item>
      <item>Županijsko državno odvjetništvo u Varaždinu</item>
      <item>Vanda Kovačević Gelenčer</item>
      <item>RH Općinski građansku sud u Zagrebu</item>
    </derivirana_varijabla>
  </DomainObject.Predmet.SudioniciListNaziv>
  <DomainObject.Predmet.SudioniciListAdressOIB>
    <izvorni_sadrzaj>
      <item>Financijska agencija, OIB 85821130368, Ulica grada Vukovara 70,10000 Zagreb</item>
      <item>VINCEK-TRGOTEKS, društvo s ograničenom odgovornošću za trgovinu i usluge, OIB 77335126707, Zagrebačka 85,40000 Čakovec</item>
      <item>Sudski registar</item>
      <item>e-oglasna ploča</item>
      <item>Mario Vincek, OIB 87325308216, Zagrebačka Ulica 85,40000 Čakovec</item>
      <item>Županijsko državno odvjetništvo u Varaždinu</item>
      <item>Vanda Kovačević Gelenčer, OIB 48951193011, Ulica Antuna Mihanovića 1/3,33000 Virovitica</item>
      <item>RH Općinski građansku sud u Zagrebu, Ulica grada Vukovara 84,10000 Zagreb</item>
    </izvorni_sadrzaj>
    <derivirana_varijabla naziv="DomainObject.Predmet.SudioniciListAdressOIB_1">
      <item>Financijska agencija, OIB 85821130368, Ulica grada Vukovara 70,10000 Zagreb</item>
      <item>VINCEK-TRGOTEKS, društvo s ograničenom odgovornošću za trgovinu i usluge, OIB 77335126707, Zagrebačka 85,40000 Čakovec</item>
      <item>Sudski registar</item>
      <item>e-oglasna ploča</item>
      <item>Mario Vincek, OIB 87325308216, Zagrebačka Ulica 85,40000 Čakovec</item>
      <item>Županijsko državno odvjetništvo u Varaždinu</item>
      <item>Vanda Kovačević Gelenčer, OIB 48951193011, Ulica Antuna Mihanovića 1/3,33000 Virovitica</item>
      <item>RH Općinski građansku sud u Zagrebu, Ulica grada Vukovara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77335126707</item>
      <item>, OIB null</item>
      <item>, OIB null</item>
      <item>, OIB 87325308216</item>
      <item>, OIB null</item>
      <item>, OIB 48951193011</item>
      <item>, OIB null</item>
    </izvorni_sadrzaj>
    <derivirana_varijabla naziv="DomainObject.Predmet.SudioniciListNazivOIB_1">
      <item>, OIB 85821130368</item>
      <item>, OIB 77335126707</item>
      <item>, OIB null</item>
      <item>, OIB null</item>
      <item>, OIB 87325308216</item>
      <item>, OIB null</item>
      <item>, OIB 48951193011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listopada 2018.</izvorni_sadrzaj>
    <derivirana_varijabla naziv="DomainObject.Predmet.DatumZadnjeOdrzaneSudskeRadnje_1">15. listopada 2018.</derivirana_varijabla>
  </DomainObject.Predmet.DatumZadnjeOdrzaneSudskeRadnje>
  <DomainObject.PredzadnjaOdlukaIzPredmeta.DatumDonosenjaOdluke>
    <izvorni_sadrzaj>8. svibnja 2018.</izvorni_sadrzaj>
    <derivirana_varijabla naziv="DomainObject.PredzadnjaOdlukaIzPredmeta.DatumDonosenjaOdluke_1">8. svibnja 2018.</derivirana_varijabla>
  </DomainObject.PredzadnjaOdlukaIzPredmeta.DatumDonosenjaOdluke>
  <DomainObject.PredzadnjaOdlukaIzPredmeta.Oznaka>
    <izvorni_sadrzaj>St-113/2017-31</izvorni_sadrzaj>
    <derivirana_varijabla naziv="DomainObject.PredzadnjaOdlukaIzPredmeta.Oznaka_1">St-113/2017-31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96D191-3C61-4DDA-8631-5E512E86BA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1092</properties:Words>
  <properties:Characters>6685</properties:Characters>
  <properties:Lines>365</properties:Lines>
  <properties:Paragraphs>246</properties:Paragraphs>
  <properties:TotalTime>172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2017-08-24T12:03:00Z</dcterms:created>
  <dc:creator>Ksenija Flack Makitan</dc:creator>
  <cp:lastModifiedBy>Nikolina Cvek</cp:lastModifiedBy>
  <cp:lastPrinted>2019-01-04T09:25:00Z</cp:lastPrinted>
  <dcterms:modified xmlns:xsi="http://www.w3.org/2001/XMLSchema-instance" xsi:type="dcterms:W3CDTF">2019-01-04T09:26:00Z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(St-113-17 Rješenje - suglasnost za završnu diobu od 14.9.2018..docx)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