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e3c6" w14:paraId="215e3c6" w:rsidRDefault="00CC1DE7" w:rsidR="00CC1DE7" w:rsidRPr="0020305C">
      <w:pPr>
        <w15:collapsed w:val="false"/>
      </w:pPr>
      <w:bookmarkStart w:name="_GoBack" w:id="0"/>
      <w:bookmarkEnd w:id="0"/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r w:rsidR="002D60CE" w:rsidRPr="0020305C">
        <w:t>Amruševa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D677F7" w:rsidR="00D677F7" w:rsidRPr="002028E6">
      <w:pPr>
        <w:jc w:val="both"/>
      </w:pPr>
      <w:r w:rsidRPr="0020305C">
        <w:tab/>
      </w:r>
      <w:r w:rsidR="002028E6" w:rsidRPr="00773B74">
        <w:t>Trgovački sud u Zagrebu</w:t>
      </w:r>
      <w:r w:rsidR="002028E6">
        <w:t>,</w:t>
      </w:r>
      <w:r w:rsidR="002028E6" w:rsidRPr="004D3640">
        <w:t xml:space="preserve"> </w:t>
      </w:r>
      <w:r w:rsidR="002028E6" w:rsidRPr="000D7E17">
        <w:t>po su</w:t>
      </w:r>
      <w:r w:rsidR="002028E6">
        <w:t>tkinji Jasminki Gadža</w:t>
      </w:r>
      <w:r w:rsidR="002028E6" w:rsidRPr="00773B74">
        <w:t>, u stečajnom predmetu u povodu prijedloga predlagatelja F</w:t>
      </w:r>
      <w:r w:rsidR="002028E6">
        <w:t>INANCIJSKA AGENCIJA, RC Zagreb, Trg svibanjskih žrtava 1995. 1</w:t>
      </w:r>
      <w:r w:rsidR="002028E6" w:rsidRPr="00773B74">
        <w:t xml:space="preserve">, OIB: 85821130368, za otvaranje stečajnog postupka nad dužnikom </w:t>
      </w:r>
      <w:r w:rsidR="00526087" w:rsidRPr="00526087">
        <w:rPr>
          <w:color w:themeColor="text1" w:val="000000"/>
          <w:lang w:val="pt-BR"/>
        </w:rPr>
        <w:t>VABEDA 81 j.d.o.o., Rakitje, Gmajna 1 A, OIB 29601837025</w:t>
      </w:r>
      <w:r w:rsidR="002028E6" w:rsidRPr="002028E6">
        <w:t xml:space="preserve">, </w:t>
      </w:r>
      <w:r w:rsidR="002028E6">
        <w:t xml:space="preserve">29. studenog </w:t>
      </w:r>
      <w:r w:rsidR="002028E6" w:rsidRPr="002028E6">
        <w:t>2018.,</w:t>
      </w:r>
    </w:p>
    <w:p w:rsidRDefault="002028E6" w:rsidP="00D677F7" w:rsidR="002028E6">
      <w:pPr>
        <w:jc w:val="both"/>
        <w:rPr>
          <w:color w:val="FF0000"/>
        </w:rPr>
      </w:pPr>
    </w:p>
    <w:p w:rsidRDefault="002028E6" w:rsidP="00D677F7" w:rsidR="002028E6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 za provedbom stečajnoga postupaka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="00526087" w:rsidRPr="00526087">
        <w:rPr>
          <w:color w:themeColor="text1" w:val="000000"/>
          <w:lang w:val="pt-BR"/>
        </w:rPr>
        <w:t>VABEDA 81 j.d.o.o., Rakitje, Gmajna 1 A, OIB 29601837025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517AAB" w:rsidRPr="0020305C">
        <w:t>9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="00526087">
        <w:t>1265-18</w:t>
      </w:r>
      <w:r w:rsidR="002028E6">
        <w:t xml:space="preserve">. 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D677F7" w:rsidP="00065B42" w:rsidR="00D677F7" w:rsidRPr="0020305C"/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4E6CA4" w:rsidR="004E6CA4" w:rsidRPr="0020305C">
      <w:pPr>
        <w:pStyle w:val="Tijeloteksta"/>
        <w:ind w:firstLine="708"/>
        <w:rPr>
          <w:lang w:val="pt-BR"/>
        </w:rPr>
      </w:pPr>
      <w:r w:rsidRPr="0020305C">
        <w:t xml:space="preserve">Financijska agencija, Regionalni centar Zagreb, podnijela je ovom sudu prijedlog za otvaranje </w:t>
      </w:r>
      <w:r w:rsidR="006074C0">
        <w:t>stečajnog postupka nad dužnikom</w:t>
      </w:r>
      <w:r w:rsidR="006074C0" w:rsidRPr="006074C0">
        <w:rPr>
          <w:color w:themeColor="text1" w:val="000000"/>
          <w:lang w:val="pt-BR"/>
        </w:rPr>
        <w:t xml:space="preserve"> </w:t>
      </w:r>
      <w:r w:rsidR="00526087" w:rsidRPr="00526087">
        <w:rPr>
          <w:color w:themeColor="text1" w:val="000000"/>
          <w:lang w:val="pt-BR"/>
        </w:rPr>
        <w:t>VABEDA 81 j.d.o.o., Rakitje, Gmajna 1 A, OIB 29601837025</w:t>
      </w:r>
      <w:r w:rsidRPr="0020305C">
        <w:rPr>
          <w:lang w:val="pt-BR"/>
        </w:rPr>
        <w:t>.</w:t>
      </w:r>
    </w:p>
    <w:p w:rsidRDefault="004E6CA4" w:rsidP="004E6CA4" w:rsidR="004E6CA4" w:rsidRPr="0020305C">
      <w:pPr>
        <w:pStyle w:val="Tijeloteksta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>Prijedlog je podnesen na temelju čl. 110. st. 1.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526087">
        <w:t>9. svibnja</w:t>
      </w:r>
      <w:r w:rsidR="002028E6" w:rsidRPr="00357EED">
        <w:t xml:space="preserve"> 2018</w:t>
      </w:r>
      <w:r w:rsidRPr="0020305C">
        <w:t>. u Očevidniku redoslijeda osnova za plaćanje ima evidentirane neizvršene osnove za plaćanj</w:t>
      </w:r>
      <w:r w:rsidR="00C1141E">
        <w:t>e u neprekinutom razdoblju od 12</w:t>
      </w:r>
      <w:r w:rsidRPr="0020305C">
        <w:t xml:space="preserve">0 dana, u ukupnom iznosu od </w:t>
      </w:r>
      <w:r w:rsidR="00526087">
        <w:t>39.502,23</w:t>
      </w:r>
      <w:r w:rsidR="00322D56">
        <w:t xml:space="preserve"> </w:t>
      </w:r>
      <w:r w:rsidR="006463C3" w:rsidRPr="0020305C">
        <w:t xml:space="preserve">kn, kao i da dužnik ima </w:t>
      </w:r>
      <w:r w:rsidR="002028E6">
        <w:t>1 zaposlenog</w:t>
      </w:r>
      <w:r w:rsidRPr="0020305C">
        <w:t xml:space="preserve">. </w:t>
      </w:r>
      <w:r w:rsidRPr="0020305C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2501DA" w:rsidRPr="0020305C">
        <w:rPr>
          <w:lang w:val="en-GB"/>
        </w:rPr>
        <w:t xml:space="preserve">. </w:t>
      </w:r>
    </w:p>
    <w:p w:rsidRDefault="00FD5550" w:rsidP="00FD5550" w:rsidR="00FD5550" w:rsidRPr="0020305C">
      <w:pPr>
        <w:pStyle w:val="Tijeloteksta"/>
        <w:ind w:firstLine="708"/>
      </w:pPr>
    </w:p>
    <w:p w:rsidRDefault="00FD5550" w:rsidP="00FD5550" w:rsidR="00FD5A44">
      <w:pPr>
        <w:pStyle w:val="Tijeloteksta"/>
        <w:ind w:firstLine="708"/>
        <w:rPr>
          <w:color w:val="FF0000"/>
        </w:rPr>
      </w:pPr>
      <w:r w:rsidRPr="002030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322D56">
        <w:t xml:space="preserve">. </w:t>
      </w:r>
      <w:r w:rsidR="006074C0" w:rsidRPr="0020305C">
        <w:t>Zastupnik po zakonu dužnika nije pristupio na ročište te nije osporio predlagateljeve tvrdnje o postojanju stečajnog razloga o nesposobnosti za plaćanje</w:t>
      </w:r>
      <w:r w:rsidR="006074C0">
        <w:t>.</w:t>
      </w:r>
    </w:p>
    <w:p w:rsidRDefault="00322D56" w:rsidP="00FD5550" w:rsidR="00322D56" w:rsidRPr="0020305C">
      <w:pPr>
        <w:pStyle w:val="Tijeloteksta"/>
        <w:ind w:firstLine="708"/>
      </w:pPr>
    </w:p>
    <w:p w:rsidRDefault="00FD5A44" w:rsidP="00FD5550" w:rsidR="00FD5A44" w:rsidRPr="0020305C">
      <w:pPr>
        <w:pStyle w:val="Tijeloteksta"/>
        <w:ind w:firstLine="708"/>
      </w:pPr>
      <w:r w:rsidRPr="0020305C">
        <w:t>Prema odredbi čl. 11. st. 3. SZ-a sud po službenoj dužnosti utvrđuje sve činjenice koje su važne za predstečajni i stečajni postupak te radi toga može izvoditi sve potrebne dokaze.</w:t>
      </w:r>
    </w:p>
    <w:p w:rsidRDefault="00C917B5" w:rsidP="00C917B5" w:rsidR="00C917B5" w:rsidRPr="0020305C">
      <w:pPr>
        <w:pStyle w:val="Tijeloteksta"/>
        <w:ind w:firstLine="708"/>
      </w:pPr>
    </w:p>
    <w:p w:rsidRDefault="00C917B5" w:rsidP="00C917B5" w:rsidR="00C917B5" w:rsidRPr="0020305C">
      <w:pPr>
        <w:pStyle w:val="Tijeloteksta"/>
        <w:ind w:firstLine="708"/>
      </w:pPr>
      <w:r w:rsidRPr="0020305C">
        <w:t>Sukladno navedenoj odredbi, sud je uvidom u Zajednički informacijski sustav zemljišnih knjiga i katastr</w:t>
      </w:r>
      <w:r w:rsidR="00526087">
        <w:t xml:space="preserve">a (list 7 </w:t>
      </w:r>
      <w:r w:rsidRPr="0020305C">
        <w:t>spisa) utvrdio da dužnik nije vlasnik nekretnina.</w:t>
      </w:r>
    </w:p>
    <w:p w:rsidRDefault="00FD5A44" w:rsidP="00FD5A44" w:rsidR="00FD5A44" w:rsidRPr="0020305C">
      <w:pPr>
        <w:pStyle w:val="Tijeloteksta"/>
        <w:ind w:firstLine="708"/>
      </w:pPr>
    </w:p>
    <w:p w:rsidRDefault="00C1141E" w:rsidP="00FD5A44" w:rsidR="009B1748" w:rsidRPr="0020305C">
      <w:pPr>
        <w:pStyle w:val="Tijeloteksta"/>
        <w:ind w:firstLine="708"/>
      </w:pPr>
      <w:r>
        <w:t xml:space="preserve">Spisu prileži </w:t>
      </w:r>
      <w:r w:rsidR="00FD5A44" w:rsidRPr="0020305C">
        <w:t xml:space="preserve">uvjerenje stanice za tehnički pregled </w:t>
      </w:r>
      <w:r>
        <w:t>vozila Euroagram TIS d.o.o.</w:t>
      </w:r>
      <w:r w:rsidR="00322D56">
        <w:t xml:space="preserve"> od </w:t>
      </w:r>
      <w:r w:rsidR="006074C0">
        <w:t>22. listopada 2018. (list 1</w:t>
      </w:r>
      <w:r w:rsidR="00526087">
        <w:t>8</w:t>
      </w:r>
      <w:r w:rsidR="00FD5A44" w:rsidRPr="0020305C">
        <w:t xml:space="preserve"> spisa) iz kojeg proizlazi da dužnik nije vlasnik vozila.</w:t>
      </w:r>
    </w:p>
    <w:p w:rsidRDefault="001013EE" w:rsidP="00B9015B" w:rsidR="001013EE" w:rsidRPr="0020305C">
      <w:pPr>
        <w:jc w:val="both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517AAB" w:rsidRPr="0020305C">
        <w:t>og postupka u ukupnom iznosu 9</w:t>
      </w:r>
      <w:r w:rsidR="009B1748" w:rsidRPr="0020305C">
        <w:t>.000,00 kn i to za: troškove knjigovodstva mjesečno 1</w:t>
      </w:r>
      <w:r w:rsidR="00517AAB" w:rsidRPr="0020305C">
        <w:t>.0</w:t>
      </w:r>
      <w:r w:rsidR="009B1748" w:rsidRPr="0020305C">
        <w:t xml:space="preserve">00,00 kn, troškove </w:t>
      </w:r>
      <w:r w:rsidR="009021CA" w:rsidRPr="0020305C">
        <w:t>otvaranja i vođenja žiroračuna</w:t>
      </w:r>
      <w:r w:rsidR="009B1748" w:rsidRPr="0020305C">
        <w:t xml:space="preserve">, </w:t>
      </w:r>
      <w:r w:rsidR="0079202A" w:rsidRPr="0020305C">
        <w:t>troškove telefonskih usluga</w:t>
      </w:r>
      <w:r w:rsidR="009B1748" w:rsidRPr="0020305C">
        <w:t xml:space="preserve">, </w:t>
      </w:r>
      <w:r w:rsidR="0079202A" w:rsidRPr="0020305C">
        <w:t xml:space="preserve">materijalne troškove (fotokopiranje, </w:t>
      </w:r>
      <w:r w:rsidR="00577B99" w:rsidRPr="0020305C">
        <w:t>poštarina, sudske i upravne pristojbe i sl.)</w:t>
      </w:r>
      <w:r w:rsidR="009B1748" w:rsidRPr="0020305C">
        <w:t xml:space="preserve"> </w:t>
      </w:r>
      <w:r w:rsidR="00517AAB" w:rsidRPr="0020305C">
        <w:t>mjesečno 5</w:t>
      </w:r>
      <w:r w:rsidR="009B1748" w:rsidRPr="0020305C">
        <w:t xml:space="preserve">00,00 kn, a sve bazirano na trajanju postupka u vremenu od 6 mjeseci.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065B42" w:rsidP="00065B42" w:rsidR="00065B42" w:rsidRPr="0020305C">
      <w:r w:rsidRPr="0020305C">
        <w:t xml:space="preserve">        </w:t>
      </w:r>
    </w:p>
    <w:p w:rsidRDefault="001013EE" w:rsidP="002C3072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FD5A44" w:rsidRPr="0020305C">
        <w:t>29. studenog</w:t>
      </w:r>
      <w:r w:rsidR="00247586" w:rsidRPr="0020305C">
        <w:t xml:space="preserve"> 2018</w:t>
      </w:r>
      <w:r w:rsidR="00065B42" w:rsidRPr="0020305C">
        <w:t>.</w:t>
      </w:r>
    </w:p>
    <w:p w:rsidRDefault="00065B42" w:rsidP="00065B42" w:rsidR="00065B42" w:rsidRPr="0020305C">
      <w:r w:rsidRPr="0020305C">
        <w:t xml:space="preserve">                     </w:t>
      </w:r>
    </w:p>
    <w:p w:rsidRDefault="00C02CC0" w:rsidP="00C02CC0" w:rsidR="00065B42" w:rsidRPr="0020305C">
      <w:pPr>
        <w:ind w:firstLine="708" w:left="6372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FD5A44" w:rsidP="00FD5550" w:rsidR="00CC1DE7">
      <w:pPr>
        <w:jc w:val="right"/>
      </w:pPr>
      <w:r w:rsidRPr="0020305C">
        <w:t>Jasminka Gadža</w:t>
      </w:r>
      <w:r w:rsidR="00C02CC0">
        <w:t>, v.r.</w:t>
      </w:r>
    </w:p>
    <w:p w:rsidRDefault="00C02CC0" w:rsidP="00FD5550" w:rsidR="00C02CC0">
      <w:pPr>
        <w:jc w:val="right"/>
      </w:pPr>
    </w:p>
    <w:p w:rsidRDefault="00C02CC0" w:rsidP="00C02CC0" w:rsidR="00C02CC0">
      <w:pPr>
        <w:ind w:firstLine="708" w:left="6372"/>
        <w:jc w:val="center"/>
      </w:pPr>
      <w:r>
        <w:t>Za točnost otpravka</w:t>
      </w:r>
    </w:p>
    <w:p w:rsidRDefault="00C02CC0" w:rsidP="00C02CC0" w:rsidR="00C02CC0" w:rsidRPr="0020305C">
      <w:pPr>
        <w:ind w:left="7080"/>
      </w:pPr>
      <w:r>
        <w:rPr>
          <w:sz w:val="23"/>
          <w:szCs w:val="23"/>
        </w:rPr>
        <w:t xml:space="preserve"> Valerija Gregurić </w:t>
      </w:r>
    </w:p>
    <w:p w:rsidRDefault="00FD5A44" w:rsidP="00FD5550" w:rsidR="00FD5A44" w:rsidRPr="0020305C">
      <w:pPr>
        <w:jc w:val="right"/>
      </w:pPr>
    </w:p>
    <w:p w:rsidRDefault="00065B42" w:rsidP="00065B42" w:rsidR="00065B42" w:rsidRPr="0020305C">
      <w:r w:rsidRPr="0020305C">
        <w:t>Uputa o pravnom lijeku:</w:t>
      </w:r>
    </w:p>
    <w:p w:rsidRDefault="00065B42" w:rsidP="00FD5550" w:rsidR="009B628E" w:rsidRPr="0020305C">
      <w:pPr>
        <w:jc w:val="both"/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p w:rsidRDefault="00FD5A44" w:rsidP="00FD5550" w:rsidR="00FD5A44" w:rsidRPr="0020305C">
      <w:pPr>
        <w:jc w:val="both"/>
      </w:pPr>
    </w:p>
    <w:p w:rsidRDefault="00065B42" w:rsidP="00C02CC0" w:rsidR="00065B42" w:rsidRPr="0020305C">
      <w:pPr>
        <w:pStyle w:val="Odlomakpopisa"/>
        <w:rPr>
          <w:sz w:val="22"/>
          <w:szCs w:val="22"/>
        </w:rPr>
      </w:pPr>
    </w:p>
    <w:sectPr w:rsidSect="00CC1DE7" w:rsidR="00065B42" w:rsidRPr="0020305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>. St</w:t>
    </w:r>
    <w:r>
      <w:t>-</w:t>
    </w:r>
    <w:r w:rsidR="006074C0">
      <w:t>1</w:t>
    </w:r>
    <w:r w:rsidR="00526087">
      <w:t>265</w:t>
    </w:r>
    <w:r w:rsidR="006074C0">
      <w:t>/18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>. St</w:t>
    </w:r>
    <w:r>
      <w:t>-</w:t>
    </w:r>
    <w:r w:rsidR="00526087">
      <w:t>1265/18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111D8"/>
    <w:rsid w:val="00134F3A"/>
    <w:rsid w:val="001861A1"/>
    <w:rsid w:val="001A762F"/>
    <w:rsid w:val="002028E6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26087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074C0"/>
    <w:rsid w:val="006463C3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90682"/>
    <w:rsid w:val="00C917B5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St-1265/2018</izvorni_sadrzaj>
    <derivirana_varijabla naziv="DomainObject.Predmet.OznakaBroj_1">St-1265/2018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VABEDA 81 jednostavno društvo s ograničenom odgovornošću za trgovinu i usluge</izvorni_sadrzaj>
    <derivirana_varijabla naziv="DomainObject.Predmet.ProtustrankaFormated_1">  VABEDA 81 jednostavno društvo s ograničenom odgovornošću za trgovinu i usluge</derivirana_varijabla>
  </DomainObject.Predmet.ProtustrankaFormated>
  <DomainObject.Predmet.ProtustrankaFormatedOIB>
    <izvorni_sadrzaj>  VABEDA 81 jednostavno društvo s ograničenom odgovornošću za trgovinu i usluge, OIB 29601837025</izvorni_sadrzaj>
    <derivirana_varijabla naziv="DomainObject.Predmet.ProtustrankaFormatedOIB_1">  VABEDA 81 jednostavno društvo s ograničenom odgovornošću za trgovinu i usluge, OIB 29601837025</derivirana_varijabla>
  </DomainObject.Predmet.ProtustrankaFormatedOIB>
  <DomainObject.Predmet.ProtustrankaFormatedWithAdress>
    <izvorni_sadrzaj> VABEDA 81 jednostavno društvo s ograničenom odgovornošću za trgovinu i usluge, Gmajna/1 A, 10437 Rakitje</izvorni_sadrzaj>
    <derivirana_varijabla naziv="DomainObject.Predmet.ProtustrankaFormatedWithAdress_1"> VABEDA 81 jednostavno društvo s ograničenom odgovornošću za trgovinu i usluge, Gmajna/1 A, 10437 Rakitje</derivirana_varijabla>
  </DomainObject.Predmet.ProtustrankaFormatedWithAdress>
  <DomainObject.Predmet.ProtustrankaFormatedWithAdressOIB>
    <izvorni_sadrzaj> VABEDA 81 jednostavno društvo s ograničenom odgovornošću za trgovinu i usluge, OIB 29601837025, Gmajna/1 A, 10437 Rakitje</izvorni_sadrzaj>
    <derivirana_varijabla naziv="DomainObject.Predmet.ProtustrankaFormatedWithAdressOIB_1"> VABEDA 81 jednostavno društvo s ograničenom odgovornošću za trgovinu i usluge, OIB 29601837025, Gmajna/1 A, 10437 Rakitje</derivirana_varijabla>
  </DomainObject.Predmet.ProtustrankaFormatedWithAdressOIB>
  <DomainObject.Predmet.ProtustrankaWithAdress>
    <izvorni_sadrzaj>VABEDA 81 jednostavno društvo s ograničenom odgovornošću za trgovinu i usluge Gmajna/1 A, 10437 Rakitje</izvorni_sadrzaj>
    <derivirana_varijabla naziv="DomainObject.Predmet.ProtustrankaWithAdress_1">VABEDA 81 jednostavno društvo s ograničenom odgovornošću za trgovinu i usluge Gmajna/1 A, 10437 Rakitje</derivirana_varijabla>
  </DomainObject.Predmet.ProtustrankaWithAdress>
  <DomainObject.Predmet.ProtustrankaWithAdressOIB>
    <izvorni_sadrzaj>VABEDA 81 jednostavno društvo s ograničenom odgovornošću za trgovinu i usluge, OIB 29601837025, Gmajna/1 A, 10437 Rakitje</izvorni_sadrzaj>
    <derivirana_varijabla naziv="DomainObject.Predmet.ProtustrankaWithAdressOIB_1">VABEDA 81 jednostavno društvo s ograničenom odgovornošću za trgovinu i usluge, OIB 29601837025, Gmajna/1 A, 10437 Rakitje</derivirana_varijabla>
  </DomainObject.Predmet.ProtustrankaWithAdressOIB>
  <DomainObject.Predmet.ProtustrankaNazivFormated>
    <izvorni_sadrzaj>VABEDA 81 jednostavno društvo s ograničenom odgovornošću za trgovinu i usluge</izvorni_sadrzaj>
    <derivirana_varijabla naziv="DomainObject.Predmet.ProtustrankaNazivFormated_1">VABEDA 81 jednostavno društvo s ograničenom odgovornošću za trgovinu i usluge</derivirana_varijabla>
  </DomainObject.Predmet.ProtustrankaNazivFormated>
  <DomainObject.Predmet.ProtustrankaNazivFormatedOIB>
    <izvorni_sadrzaj>VABEDA 81 jednostavno društvo s ograničenom odgovornošću za trgovinu i usluge, OIB 29601837025</izvorni_sadrzaj>
    <derivirana_varijabla naziv="DomainObject.Predmet.ProtustrankaNazivFormatedOIB_1">VABEDA 81 jednostavno društvo s ograničenom odgovornošću za trgovinu i usluge, OIB 29601837025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Valter Beletić</izvorni_sadrzaj>
    <derivirana_varijabla naziv="DomainObject.Predmet.StrankaFormated_1">  FINA Regionalni centar Zagreb; Valter Beletić</derivirana_varijabla>
  </DomainObject.Predmet.StrankaFormated>
  <DomainObject.Predmet.StrankaFormatedOIB>
    <izvorni_sadrzaj>  FINA Regionalni centar Zagreb, OIB 85821130368; Valter Beletić, OIB 11557748607</izvorni_sadrzaj>
    <derivirana_varijabla naziv="DomainObject.Predmet.StrankaFormatedOIB_1">  FINA Regionalni centar Zagreb, OIB 85821130368; Valter Beletić, OIB 11557748607</derivirana_varijabla>
  </DomainObject.Predmet.StrankaFormatedOIB>
  <DomainObject.Predmet.StrankaFormatedWithAdress>
    <izvorni_sadrzaj> FINA Regionalni centar Zagreb, Trg svibanjskih žrtava 1995. 1, 10000 Zagreb; Valter Beletić, Gmajna 1a, 10437 Rakitje</izvorni_sadrzaj>
    <derivirana_varijabla naziv="DomainObject.Predmet.StrankaFormatedWithAdress_1"> FINA Regionalni centar Zagreb, Trg svibanjskih žrtava 1995. 1, 10000 Zagreb; Valter Beletić, Gmajna 1a, 10437 Rakitje</derivirana_varijabla>
  </DomainObject.Predmet.StrankaFormatedWithAdress>
  <DomainObject.Predmet.StrankaFormatedWithAdressOIB>
    <izvorni_sadrzaj> FINA Regionalni centar Zagreb, OIB 85821130368, Trg svibanjskih žrtava 1995. 1, 10000 Zagreb; Valter Beletić, OIB 11557748607, Gmajna 1a, 10437 Rakitje</izvorni_sadrzaj>
    <derivirana_varijabla naziv="DomainObject.Predmet.StrankaFormatedWithAdressOIB_1"> FINA Regionalni centar Zagreb, OIB 85821130368, Trg svibanjskih žrtava 1995. 1, 10000 Zagreb; Valter Beletić, OIB 11557748607, Gmajna 1a, 10437 Rakitje</derivirana_varijabla>
  </DomainObject.Predmet.StrankaFormatedWithAdressOIB>
  <DomainObject.Predmet.StrankaWithAdress>
    <izvorni_sadrzaj>FINA Regionalni centar Zagreb Trg svibanjskih žrtava 1995. 1,10000 Zagreb,Valter Beletić Gmajna 1a,10437 Rakitje</izvorni_sadrzaj>
    <derivirana_varijabla naziv="DomainObject.Predmet.StrankaWithAdress_1">FINA Regionalni centar Zagreb Trg svibanjskih žrtava 1995. 1,10000 Zagreb,Valter Beletić Gmajna 1a,10437 Rakitje</derivirana_varijabla>
  </DomainObject.Predmet.StrankaWithAdress>
  <DomainObject.Predmet.StrankaWithAdressOIB>
    <izvorni_sadrzaj>FINA Regionalni centar Zagreb, OIB 85821130368, Trg svibanjskih žrtava 1995. 1,10000 Zagreb,Valter Beletić, OIB 11557748607, Gmajna 1a,10437 Rakitje</izvorni_sadrzaj>
    <derivirana_varijabla naziv="DomainObject.Predmet.StrankaWithAdressOIB_1">FINA Regionalni centar Zagreb, OIB 85821130368, Trg svibanjskih žrtava 1995. 1,10000 Zagreb,Valter Beletić, OIB 11557748607, Gmajna 1a,10437 Rakitje</derivirana_varijabla>
  </DomainObject.Predmet.StrankaWithAdressOIB>
  <DomainObject.Predmet.StrankaNazivFormated>
    <izvorni_sadrzaj>FINA Regionalni centar Zagreb,Valter Beletić</izvorni_sadrzaj>
    <derivirana_varijabla naziv="DomainObject.Predmet.StrankaNazivFormated_1">FINA Regionalni centar Zagreb,Valter Beletić</derivirana_varijabla>
  </DomainObject.Predmet.StrankaNazivFormated>
  <DomainObject.Predmet.StrankaNazivFormatedOIB>
    <izvorni_sadrzaj>FINA Regionalni centar Zagreb, OIB 85821130368,Valter Beletić, OIB 11557748607</izvorni_sadrzaj>
    <derivirana_varijabla naziv="DomainObject.Predmet.StrankaNazivFormatedOIB_1">FINA Regionalni centar Zagreb, OIB 85821130368,Valter Beletić, OIB 11557748607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Valter Beletić</item>
    </izvorni_sadrzaj>
    <derivirana_varijabla naziv="DomainObject.Predmet.StrankaListFormated_1">
      <item>FINA Regionalni centar Zagreb</item>
      <item>Valter Beletić</item>
    </derivirana_varijabla>
  </DomainObject.Predmet.StrankaListFormated>
  <DomainObject.Predmet.StrankaListFormatedOIB>
    <izvorni_sadrzaj>
      <item>FINA Regionalni centar Zagreb, OIB 85821130368</item>
      <item>Valter Beletić, OIB 11557748607</item>
    </izvorni_sadrzaj>
    <derivirana_varijabla naziv="DomainObject.Predmet.StrankaListFormatedOIB_1">
      <item>FINA Regionalni centar Zagreb, OIB 85821130368</item>
      <item>Valter Beletić, OIB 11557748607</item>
    </derivirana_varijabla>
  </DomainObject.Predmet.StrankaListFormatedOIB>
  <DomainObject.Predmet.StrankaListFormatedWithAdress>
    <izvorni_sadrzaj>
      <item>FINA Regionalni centar Zagreb, Trg svibanjskih žrtava 1995. 1, 10000 Zagreb</item>
      <item>Valter Beletić, Gmajna 1a, 10437 Rakitje</item>
    </izvorni_sadrzaj>
    <derivirana_varijabla naziv="DomainObject.Predmet.StrankaListFormatedWithAdress_1">
      <item>FINA Regionalni centar Zagreb, Trg svibanjskih žrtava 1995. 1, 10000 Zagreb</item>
      <item>Valter Beletić, Gmajna 1a, 10437 Rakitje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Valter Beletić, OIB 11557748607, Gmajna 1a, 10437 Rakitje</item>
    </izvorni_sadrzaj>
    <derivirana_varijabla naziv="DomainObject.Predmet.StrankaListFormatedWithAdressOIB_1">
      <item>FINA Regionalni centar Zagreb, OIB 85821130368, Trg svibanjskih žrtava 1995. 1, 10000 Zagreb</item>
      <item>Valter Beletić, OIB 11557748607, Gmajna 1a, 10437 Rakitje</item>
    </derivirana_varijabla>
  </DomainObject.Predmet.StrankaListFormatedWithAdressOIB>
  <DomainObject.Predmet.StrankaListNazivFormated>
    <izvorni_sadrzaj>
      <item>FINA Regionalni centar Zagreb</item>
      <item>Valter Beletić</item>
    </izvorni_sadrzaj>
    <derivirana_varijabla naziv="DomainObject.Predmet.StrankaListNazivFormated_1">
      <item>FINA Regionalni centar Zagreb</item>
      <item>Valter Beletić</item>
    </derivirana_varijabla>
  </DomainObject.Predmet.StrankaListNazivFormated>
  <DomainObject.Predmet.StrankaListNazivFormatedOIB>
    <izvorni_sadrzaj>
      <item>FINA Regionalni centar Zagreb, OIB 85821130368</item>
      <item>Valter Beletić, OIB 11557748607</item>
    </izvorni_sadrzaj>
    <derivirana_varijabla naziv="DomainObject.Predmet.StrankaListNazivFormatedOIB_1">
      <item>FINA Regionalni centar Zagreb, OIB 85821130368</item>
      <item>Valter Beletić, OIB 11557748607</item>
    </derivirana_varijabla>
  </DomainObject.Predmet.StrankaListNazivFormatedOIB>
  <DomainObject.Predmet.ProtuStrankaListFormated>
    <izvorni_sadrzaj>
      <item>VABEDA 81 jednostavno društvo s ograničenom odgovornošću za trgovinu i usluge</item>
    </izvorni_sadrzaj>
    <derivirana_varijabla naziv="DomainObject.Predmet.ProtuStrankaListFormated_1">
      <item>VABEDA 81 jednostavno društvo s ograničenom odgovornošću za trgovinu i usluge</item>
    </derivirana_varijabla>
  </DomainObject.Predmet.ProtuStrankaListFormated>
  <DomainObject.Predmet.ProtuStrankaListFormatedOIB>
    <izvorni_sadrzaj>
      <item>VABEDA 81 jednostavno društvo s ograničenom odgovornošću za trgovinu i usluge, OIB 29601837025</item>
    </izvorni_sadrzaj>
    <derivirana_varijabla naziv="DomainObject.Predmet.ProtuStrankaListFormatedOIB_1">
      <item>VABEDA 81 jednostavno društvo s ograničenom odgovornošću za trgovinu i usluge, OIB 29601837025</item>
    </derivirana_varijabla>
  </DomainObject.Predmet.ProtuStrankaListFormatedOIB>
  <DomainObject.Predmet.ProtuStrankaListFormatedWithAdress>
    <izvorni_sadrzaj>
      <item>VABEDA 81 jednostavno društvo s ograničenom odgovornošću za trgovinu i usluge, Gmajna/1 A, 10437 Rakitje</item>
    </izvorni_sadrzaj>
    <derivirana_varijabla naziv="DomainObject.Predmet.ProtuStrankaListFormatedWithAdress_1">
      <item>VABEDA 81 jednostavno društvo s ograničenom odgovornošću za trgovinu i usluge, Gmajna/1 A, 10437 Rakitje</item>
    </derivirana_varijabla>
  </DomainObject.Predmet.ProtuStrankaListFormatedWithAdress>
  <DomainObject.Predmet.ProtuStrankaListFormatedWithAdressOIB>
    <izvorni_sadrzaj>
      <item>VABEDA 81 jednostavno društvo s ograničenom odgovornošću za trgovinu i usluge, OIB 29601837025, Gmajna/1 A, 10437 Rakitje</item>
    </izvorni_sadrzaj>
    <derivirana_varijabla naziv="DomainObject.Predmet.ProtuStrankaListFormatedWithAdressOIB_1">
      <item>VABEDA 81 jednostavno društvo s ograničenom odgovornošću za trgovinu i usluge, OIB 29601837025, Gmajna/1 A, 10437 Rakitje</item>
    </derivirana_varijabla>
  </DomainObject.Predmet.ProtuStrankaListFormatedWithAdressOIB>
  <DomainObject.Predmet.ProtuStrankaListNazivFormated>
    <izvorni_sadrzaj>
      <item>VABEDA 81 jednostavno društvo s ograničenom odgovornošću za trgovinu i usluge</item>
    </izvorni_sadrzaj>
    <derivirana_varijabla naziv="DomainObject.Predmet.ProtuStrankaListNazivFormated_1">
      <item>VABEDA 81 jednostavno društvo s ograničenom odgovornošću za trgovinu i usluge</item>
    </derivirana_varijabla>
  </DomainObject.Predmet.ProtuStrankaListNazivFormated>
  <DomainObject.Predmet.ProtuStrankaListNazivFormatedOIB>
    <izvorni_sadrzaj>
      <item>VABEDA 81 jednostavno društvo s ograničenom odgovornošću za trgovinu i usluge, OIB 29601837025</item>
    </izvorni_sadrzaj>
    <derivirana_varijabla naziv="DomainObject.Predmet.ProtuStrankaListNazivFormatedOIB_1">
      <item>VABEDA 81 jednostavno društvo s ograničenom odgovornošću za trgovinu i usluge, OIB 29601837025</item>
    </derivirana_varijabla>
  </DomainObject.Predmet.ProtuStrankaListNazivFormatedOIB>
  <DomainObject.Predmet.OstaliListFormated>
    <izvorni_sadrzaj>
      <item>Valter Beletić</item>
      <item>Addiko Bank dioničko društvo</item>
    </izvorni_sadrzaj>
    <derivirana_varijabla naziv="DomainObject.Predmet.OstaliListFormated_1">
      <item>Valter Beletić</item>
      <item>Addiko Bank dioničko društvo</item>
    </derivirana_varijabla>
  </DomainObject.Predmet.OstaliListFormated>
  <DomainObject.Predmet.OstaliListFormatedOIB>
    <izvorni_sadrzaj>
      <item>Valter Beletić, OIB 11557748607</item>
      <item>Addiko Bank dioničko društvo, OIB 14036333877</item>
    </izvorni_sadrzaj>
    <derivirana_varijabla naziv="DomainObject.Predmet.OstaliListFormatedOIB_1">
      <item>Valter Beletić, OIB 11557748607</item>
      <item>Addiko Bank dioničko društvo, OIB 14036333877</item>
    </derivirana_varijabla>
  </DomainObject.Predmet.OstaliListFormatedOIB>
  <DomainObject.Predmet.OstaliListFormatedWithAdress>
    <izvorni_sadrzaj>
      <item>Valter Beletić, Gmajna 1a, 10437 Rakitje</item>
      <item>Addiko Bank dioničko društvo, Slavonska avenija 6, 10000 Zagreb</item>
    </izvorni_sadrzaj>
    <derivirana_varijabla naziv="DomainObject.Predmet.OstaliListFormatedWithAdress_1">
      <item>Valter Beletić, Gmajna 1a, 10437 Rakitje</item>
      <item>Addiko Bank dioničko društvo, Slavonska avenija 6, 10000 Zagreb</item>
    </derivirana_varijabla>
  </DomainObject.Predmet.OstaliListFormatedWithAdress>
  <DomainObject.Predmet.OstaliListFormatedWithAdressOIB>
    <izvorni_sadrzaj>
      <item>Valter Beletić, OIB 11557748607, Gmajna 1a, 10437 Rakitje</item>
      <item>Addiko Bank dioničko društvo, OIB 14036333877, Slavonska avenija 6, 10000 Zagreb</item>
    </izvorni_sadrzaj>
    <derivirana_varijabla naziv="DomainObject.Predmet.OstaliListFormatedWithAdressOIB_1">
      <item>Valter Beletić, OIB 11557748607, Gmajna 1a, 10437 Rakitje</item>
      <item>Addiko Bank dioničko društvo, OIB 14036333877, Slavonska avenija 6, 10000 Zagreb</item>
    </derivirana_varijabla>
  </DomainObject.Predmet.OstaliListFormatedWithAdressOIB>
  <DomainObject.Predmet.OstaliListNazivFormated>
    <izvorni_sadrzaj>
      <item>Valter Beletić</item>
      <item>Addiko Bank dioničko društvo</item>
    </izvorni_sadrzaj>
    <derivirana_varijabla naziv="DomainObject.Predmet.OstaliListNazivFormated_1">
      <item>Valter Beletić</item>
      <item>Addiko Bank dioničko društvo</item>
    </derivirana_varijabla>
  </DomainObject.Predmet.OstaliListNazivFormated>
  <DomainObject.Predmet.OstaliListNazivFormatedOIB>
    <izvorni_sadrzaj>
      <item>Valter Beletić, OIB 11557748607</item>
      <item>Addiko Bank dioničko društvo, OIB 14036333877</item>
    </izvorni_sadrzaj>
    <derivirana_varijabla naziv="DomainObject.Predmet.OstaliListNazivFormatedOIB_1">
      <item>Valter Beletić, OIB 11557748607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VABEDA 81 jednostavno društvo s ograničenom odgovornošću za trgovinu i usluge</izvorni_sadrzaj>
    <derivirana_varijabla naziv="DomainObject.Predmet.ProtustrankaIDrugi_1">VABEDA 81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VABEDA 81 jednostavno društvo s ograničenom odgovornošću za trgovinu i usluge, OIB 29601837025, Gmajna/1 A, 10437 Rakitje</izvorni_sadrzaj>
    <derivirana_varijabla naziv="DomainObject.Predmet.ProtustrankaIDrugiAdressOIB_1">VABEDA 81 jednostavno društvo s ograničenom odgovornošću za trgovinu i usluge, OIB 29601837025, Gmajna/1 A,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VABEDA 81 jednostavno društvo s ograničenom odgovornošću za trgovinu i usluge</item>
      <item>FINA Regionalni centar Zagreb</item>
      <item>Valter Beletić</item>
      <item>Addiko Bank dioničko društvo</item>
      <item>Valter Beletić</item>
    </izvorni_sadrzaj>
    <derivirana_varijabla naziv="DomainObject.Predmet.SudioniciListNaziv_1">
      <item>VABEDA 81 jednostavno društvo s ograničenom odgovornošću za trgovinu i usluge</item>
      <item>FINA Regionalni centar Zagreb</item>
      <item>Valter Beletić</item>
      <item>Addiko Bank dioničko društvo</item>
      <item>Valter Beletić</item>
    </derivirana_varijabla>
  </DomainObject.Predmet.SudioniciListNaziv>
  <DomainObject.Predmet.SudioniciListAdressOIB>
    <izvorni_sadrzaj>
      <item>VABEDA 81 jednostavno društvo s ograničenom odgovornošću za trgovinu i usluge, OIB 29601837025, Gmajna/1 A,10437 Rakitje</item>
      <item>FINA Regionalni centar Zagreb, OIB 85821130368, Trg svibanjskih žrtava 1995. 1,10000 Zagreb</item>
      <item>Valter Beletić, OIB 11557748607, Gmajna 1a,10437 Rakitje</item>
      <item>Addiko Bank dioničko društvo, OIB 14036333877, Slavonska avenija 6,10000 Zagreb</item>
      <item>Valter Beletić, OIB 11557748607, Gmajna 1a,10437 Rakitje</item>
    </izvorni_sadrzaj>
    <derivirana_varijabla naziv="DomainObject.Predmet.SudioniciListAdressOIB_1">
      <item>VABEDA 81 jednostavno društvo s ograničenom odgovornošću za trgovinu i usluge, OIB 29601837025, Gmajna/1 A,10437 Rakitje</item>
      <item>FINA Regionalni centar Zagreb, OIB 85821130368, Trg svibanjskih žrtava 1995. 1,10000 Zagreb</item>
      <item>Valter Beletić, OIB 11557748607, Gmajna 1a,10437 Rakitje</item>
      <item>Addiko Bank dioničko društvo, OIB 14036333877, Slavonska avenija 6,10000 Zagreb</item>
      <item>Valter Beletić, OIB 11557748607, Gmajna 1a,10437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29601837025</item>
      <item>, OIB 85821130368</item>
      <item>, OIB 11557748607</item>
      <item>, OIB 14036333877</item>
      <item>, OIB 11557748607</item>
    </izvorni_sadrzaj>
    <derivirana_varijabla naziv="DomainObject.Predmet.SudioniciListNazivOIB_1">
      <item>, OIB 29601837025</item>
      <item>, OIB 85821130368</item>
      <item>, OIB 11557748607</item>
      <item>, OIB 14036333877</item>
      <item>, OIB 11557748607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St-1265/2018-6</izvorni_sadrzaj>
    <derivirana_varijabla naziv="DomainObject.PredzadnjaOdlukaIzPredmeta.Oznaka_1">St-1265/2018-6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9E5EE-D4EC-4EB9-8C74-3CE91E394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689</properties:Words>
  <properties:Characters>3772</properties:Characters>
  <properties:Lines>92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2018-11-29T12:23:00Z</dcterms:created>
  <dc:creator>gzubak</dc:creator>
  <cp:lastModifiedBy>Valerija Svečak</cp:lastModifiedBy>
  <cp:lastPrinted>2018-11-29T09:10:00Z</cp:lastPrinted>
  <dcterms:modified xmlns:xsi="http://www.w3.org/2001/XMLSchema-instance" xsi:type="dcterms:W3CDTF">2018-11-29T12:25:00Z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(st-1265-18 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