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8b5e" w14:paraId="3ba8b5e" w:rsidRDefault="00F52FF9" w:rsidP="00F52FF9" w:rsidR="00F52FF9" w:rsidRPr="00AF549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3D5124" w:rsidP="003D5124" w:rsidR="003D51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>
        <w:rPr>
          <w:rFonts w:hAnsi="Times New Roman" w:ascii="Times New Roman"/>
          <w:szCs w:val="24"/>
          <w:lang w:val="hr-HR"/>
        </w:rPr>
        <w:t>po sucu pojedincu</w:t>
      </w:r>
      <w:r w:rsidRPr="0077740D">
        <w:rPr>
          <w:rFonts w:hAnsi="Times New Roman" w:ascii="Times New Roman"/>
          <w:szCs w:val="24"/>
          <w:lang w:val="hr-HR"/>
        </w:rPr>
        <w:t xml:space="preserve"> Nevenki Siladi Rstić u pravnoj stvari predlagatelja RH Ministarstvo Financija -</w:t>
      </w:r>
      <w:r>
        <w:rPr>
          <w:rFonts w:hAnsi="Times New Roman" w:ascii="Times New Roman"/>
          <w:szCs w:val="24"/>
          <w:lang w:val="hr-HR"/>
        </w:rPr>
        <w:t xml:space="preserve"> Porezna uprava, </w:t>
      </w:r>
      <w:r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053F3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053F37">
        <w:rPr>
          <w:rFonts w:hAnsi="Times New Roman" w:ascii="Times New Roman"/>
          <w:szCs w:val="24"/>
          <w:lang w:val="hr-HR"/>
        </w:rPr>
        <w:t>Albrechtova 42</w:t>
      </w:r>
      <w:r w:rsidRPr="0077740D">
        <w:rPr>
          <w:rFonts w:hAnsi="Times New Roman" w:ascii="Times New Roman"/>
          <w:szCs w:val="24"/>
          <w:lang w:val="hr-HR"/>
        </w:rPr>
        <w:t>, radi otvaranja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53F37">
        <w:rPr>
          <w:rFonts w:hAnsi="Times New Roman" w:ascii="Times New Roman"/>
          <w:szCs w:val="24"/>
          <w:lang w:val="hr-HR"/>
        </w:rPr>
        <w:t>OPUS ORBIS d.o.o. za poslovne usluge, Zagreb (Grad Zagreb), Vlade Prekrata 39, OIB: 91971577226</w:t>
      </w:r>
      <w:r>
        <w:rPr>
          <w:rFonts w:hAnsi="Times New Roman" w:ascii="Times New Roman"/>
          <w:szCs w:val="24"/>
          <w:lang w:val="hr-HR"/>
        </w:rPr>
        <w:t>,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053F37">
        <w:rPr>
          <w:rFonts w:hAnsi="Times New Roman" w:ascii="Times New Roman"/>
          <w:szCs w:val="24"/>
          <w:lang w:val="hr-HR"/>
        </w:rPr>
        <w:t>30</w:t>
      </w:r>
      <w:r w:rsidRPr="0077740D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Pr="0077740D">
        <w:rPr>
          <w:rFonts w:hAnsi="Times New Roman" w:ascii="Times New Roman"/>
          <w:szCs w:val="24"/>
          <w:lang w:val="hr-HR"/>
        </w:rPr>
        <w:t xml:space="preserve"> 2015.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3D5124" w:rsidP="003D5124" w:rsidR="003D5124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 w:rsidR="00053F37">
        <w:rPr>
          <w:rFonts w:hAnsi="Times New Roman" w:ascii="Times New Roman"/>
          <w:szCs w:val="24"/>
        </w:rPr>
        <w:t>OPUS ORBIS d.o.o. za poslovne usluge, Zagreb (Grad Zagreb), Vlade Prekrata 39, OIB: 91971577226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 w:rsidR="00053F37">
        <w:rPr>
          <w:rFonts w:hAnsi="Times New Roman" w:ascii="Times New Roman"/>
          <w:szCs w:val="24"/>
        </w:rPr>
        <w:t>080567740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 w:rsidR="00053F37">
        <w:rPr>
          <w:rFonts w:hAnsi="Times New Roman" w:ascii="Times New Roman"/>
          <w:szCs w:val="24"/>
        </w:rPr>
        <w:t>30</w:t>
      </w:r>
      <w:r w:rsidRPr="00925E1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Pr="00925E1B">
        <w:rPr>
          <w:rFonts w:hAnsi="Times New Roman" w:ascii="Times New Roman"/>
          <w:szCs w:val="24"/>
        </w:rPr>
        <w:t xml:space="preserve"> 2015. u </w:t>
      </w:r>
      <w:r w:rsidR="00053F37">
        <w:rPr>
          <w:rFonts w:hAnsi="Times New Roman" w:ascii="Times New Roman"/>
          <w:szCs w:val="24"/>
        </w:rPr>
        <w:t>13</w:t>
      </w:r>
      <w:r w:rsidRPr="00925E1B">
        <w:rPr>
          <w:rFonts w:hAnsi="Times New Roman" w:ascii="Times New Roman"/>
          <w:szCs w:val="24"/>
        </w:rPr>
        <w:t xml:space="preserve"> sati i </w:t>
      </w:r>
      <w:r w:rsidR="00053F37">
        <w:rPr>
          <w:rFonts w:hAnsi="Times New Roman" w:ascii="Times New Roman"/>
          <w:szCs w:val="24"/>
        </w:rPr>
        <w:t>20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3D5124" w:rsidP="003D5124" w:rsidR="003D5124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D5124" w:rsidP="003D5124" w:rsidR="003D5124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 w:rsidR="00053F37">
        <w:rPr>
          <w:rFonts w:hAnsi="Times New Roman" w:ascii="Times New Roman"/>
          <w:szCs w:val="24"/>
        </w:rPr>
        <w:t>PETRA GJURAŠIĆ iz Zagreba, Petrinjska 28, OIB: 42344632101</w:t>
      </w:r>
    </w:p>
    <w:p w:rsidRDefault="003D5124" w:rsidP="003D5124" w:rsidR="003D5124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D5124" w:rsidP="003D5124" w:rsidR="003D5124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053F37">
        <w:rPr>
          <w:rFonts w:hAnsi="Times New Roman" w:ascii="Times New Roman"/>
          <w:szCs w:val="24"/>
          <w:lang w:val="hr-HR"/>
        </w:rPr>
        <w:t>OPUS ORBIS d.o.o. za poslovne usluge, Zagreb (Grad Zagreb), Vlade Prekrata 39, OIB: 91971577226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 w:rsidR="00053F37">
        <w:rPr>
          <w:rFonts w:hAnsi="Times New Roman" w:ascii="Times New Roman"/>
          <w:szCs w:val="24"/>
        </w:rPr>
        <w:t>080567740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3D5124" w:rsidP="003D5124" w:rsidR="003D5124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3D5124" w:rsidP="003D5124" w:rsidR="003D5124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3D5124" w:rsidP="00F52FF9" w:rsidR="00F52FF9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53F37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53F37" w:rsidRPr="00053F37">
        <w:rPr>
          <w:rFonts w:hAnsi="Times New Roman" w:ascii="Times New Roman"/>
          <w:szCs w:val="24"/>
          <w:lang w:val="hr-HR"/>
        </w:rPr>
        <w:t>OPUS ORBIS d.o.o. za poslovne usluge, Zagreb (Grad Zagreb), Vlade Prekrata 39, OIB: 91971577226</w:t>
      </w:r>
      <w:r w:rsidRPr="00053F37">
        <w:rPr>
          <w:rFonts w:hAnsi="Times New Roman" w:ascii="Times New Roman"/>
          <w:szCs w:val="24"/>
          <w:lang w:val="hr-HR"/>
        </w:rPr>
        <w:t>, brisat će se iz sudskog registra.</w:t>
      </w:r>
    </w:p>
    <w:p w:rsidRDefault="00053F37" w:rsidP="00053F37" w:rsidR="00053F3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53F37" w:rsidP="00053F37" w:rsidR="00053F37" w:rsidRPr="00053F3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F52FF9" w:rsidRPr="00AF5490">
      <w:pPr>
        <w:ind w:firstLine="720"/>
        <w:jc w:val="center"/>
        <w:outlineLvl w:val="0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Obrazloženje</w:t>
      </w:r>
    </w:p>
    <w:p w:rsidRDefault="00F52FF9" w:rsidP="00F52FF9" w:rsidR="00F52FF9" w:rsidRPr="00AF549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52FF9" w:rsidP="00F52FF9" w:rsidR="00F52F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Ministarstvo financija Porezna uprava</w:t>
      </w:r>
      <w:r w:rsidR="003D5124">
        <w:rPr>
          <w:rFonts w:hAnsi="Times New Roman" w:ascii="Times New Roman"/>
          <w:szCs w:val="24"/>
          <w:lang w:val="hr-HR"/>
        </w:rPr>
        <w:t xml:space="preserve">, Područni ured </w:t>
      </w:r>
      <w:r w:rsidR="00053F37">
        <w:rPr>
          <w:rFonts w:hAnsi="Times New Roman" w:ascii="Times New Roman"/>
          <w:szCs w:val="24"/>
          <w:lang w:val="hr-HR"/>
        </w:rPr>
        <w:t xml:space="preserve">Zagreb </w:t>
      </w:r>
      <w:r w:rsidRPr="00AF5490">
        <w:rPr>
          <w:rFonts w:hAnsi="Times New Roman" w:ascii="Times New Roman"/>
          <w:szCs w:val="24"/>
          <w:lang w:val="hr-HR"/>
        </w:rPr>
        <w:t xml:space="preserve">je </w:t>
      </w:r>
      <w:r w:rsidR="00053F37">
        <w:rPr>
          <w:rFonts w:hAnsi="Times New Roman" w:ascii="Times New Roman"/>
          <w:szCs w:val="24"/>
          <w:lang w:val="hr-HR"/>
        </w:rPr>
        <w:t>26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lipnja</w:t>
      </w:r>
      <w:r w:rsidR="0057299A">
        <w:rPr>
          <w:rFonts w:hAnsi="Times New Roman" w:ascii="Times New Roman"/>
          <w:szCs w:val="24"/>
          <w:lang w:val="hr-HR"/>
        </w:rPr>
        <w:t xml:space="preserve"> </w:t>
      </w:r>
      <w:r w:rsidR="00053F37">
        <w:rPr>
          <w:rFonts w:hAnsi="Times New Roman" w:ascii="Times New Roman"/>
          <w:szCs w:val="24"/>
          <w:lang w:val="hr-HR"/>
        </w:rPr>
        <w:t>2015</w:t>
      </w:r>
      <w:r w:rsidRPr="00AF5490">
        <w:rPr>
          <w:rFonts w:hAnsi="Times New Roman" w:ascii="Times New Roman"/>
          <w:szCs w:val="24"/>
          <w:lang w:val="hr-HR"/>
        </w:rPr>
        <w:t>. godine podnijela zahtjev za pokretanjem skraćenog stečajnog postupka nad označenim dužnikom.</w:t>
      </w:r>
    </w:p>
    <w:p w:rsidRDefault="00A86F4B" w:rsidP="00F52FF9" w:rsidR="00A86F4B" w:rsidRPr="00AF549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3D5124" w:rsidR="003D5124" w:rsidRPr="003D5124">
      <w:pPr>
        <w:jc w:val="both"/>
        <w:rPr>
          <w:rFonts w:hAnsi="Times New Roman" w:ascii="Times New Roman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lastRenderedPageBreak/>
        <w:tab/>
      </w:r>
      <w:r w:rsidRPr="003D5124">
        <w:rPr>
          <w:rFonts w:hAnsi="Times New Roman" w:ascii="Times New Roman"/>
          <w:szCs w:val="24"/>
          <w:lang w:val="hr-HR"/>
        </w:rPr>
        <w:t>Rješenjem ovog suda br</w:t>
      </w:r>
      <w:r w:rsidR="003D5124" w:rsidRPr="003D5124">
        <w:rPr>
          <w:rFonts w:hAnsi="Times New Roman" w:ascii="Times New Roman"/>
          <w:szCs w:val="24"/>
          <w:lang w:val="hr-HR"/>
        </w:rPr>
        <w:t>.</w:t>
      </w:r>
      <w:r w:rsidRPr="003D5124">
        <w:rPr>
          <w:rFonts w:hAnsi="Times New Roman" w:ascii="Times New Roman"/>
          <w:szCs w:val="24"/>
          <w:lang w:val="hr-HR"/>
        </w:rPr>
        <w:t xml:space="preserve"> St-</w:t>
      </w:r>
      <w:r w:rsidR="00053F37">
        <w:rPr>
          <w:rFonts w:hAnsi="Times New Roman" w:ascii="Times New Roman"/>
          <w:szCs w:val="24"/>
          <w:lang w:val="hr-HR"/>
        </w:rPr>
        <w:t>447/15</w:t>
      </w:r>
      <w:r w:rsidRPr="003D5124">
        <w:rPr>
          <w:rFonts w:hAnsi="Times New Roman" w:ascii="Times New Roman"/>
          <w:szCs w:val="24"/>
          <w:lang w:val="hr-HR"/>
        </w:rPr>
        <w:t xml:space="preserve"> od </w:t>
      </w:r>
      <w:r w:rsidR="00053F37">
        <w:rPr>
          <w:rFonts w:hAnsi="Times New Roman" w:ascii="Times New Roman"/>
          <w:szCs w:val="24"/>
          <w:lang w:val="hr-HR"/>
        </w:rPr>
        <w:t>8</w:t>
      </w:r>
      <w:r w:rsidR="0057299A" w:rsidRPr="003D5124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 w:rsidRPr="003D5124">
        <w:rPr>
          <w:rFonts w:hAnsi="Times New Roman" w:ascii="Times New Roman"/>
          <w:szCs w:val="24"/>
          <w:lang w:val="hr-HR"/>
        </w:rPr>
        <w:t xml:space="preserve"> 2015</w:t>
      </w:r>
      <w:r w:rsidRPr="003D5124">
        <w:rPr>
          <w:rFonts w:hAnsi="Times New Roman" w:ascii="Times New Roman"/>
          <w:szCs w:val="24"/>
          <w:lang w:val="hr-HR"/>
        </w:rPr>
        <w:t>. pokrenut je skraćeni stečajni postup</w:t>
      </w:r>
      <w:r w:rsidR="00A86F4B">
        <w:rPr>
          <w:rFonts w:hAnsi="Times New Roman" w:ascii="Times New Roman"/>
          <w:szCs w:val="24"/>
          <w:lang w:val="hr-HR"/>
        </w:rPr>
        <w:t>ak sukladno odredbi  članka 335</w:t>
      </w:r>
      <w:r w:rsidRPr="003D5124">
        <w:rPr>
          <w:rFonts w:hAnsi="Times New Roman" w:ascii="Times New Roman"/>
          <w:szCs w:val="24"/>
          <w:lang w:val="hr-HR"/>
        </w:rPr>
        <w:t xml:space="preserve">a </w:t>
      </w:r>
      <w:r w:rsidR="003D5124" w:rsidRPr="003D5124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</w:p>
    <w:p w:rsidRDefault="003D5124" w:rsidP="00F52FF9" w:rsidR="003D5124" w:rsidRPr="00AF5490">
      <w:pPr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3D5124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53F37">
        <w:rPr>
          <w:rFonts w:hAnsi="Times New Roman" w:ascii="Times New Roman"/>
          <w:szCs w:val="24"/>
          <w:lang w:val="hr-HR"/>
        </w:rPr>
        <w:t>8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>
        <w:rPr>
          <w:rFonts w:hAnsi="Times New Roman" w:ascii="Times New Roman"/>
          <w:szCs w:val="24"/>
          <w:lang w:val="hr-HR"/>
        </w:rPr>
        <w:t xml:space="preserve"> 2015</w:t>
      </w:r>
      <w:r w:rsidRPr="00AF5490">
        <w:rPr>
          <w:rFonts w:hAnsi="Times New Roman" w:ascii="Times New Roman"/>
          <w:szCs w:val="24"/>
          <w:lang w:val="hr-HR"/>
        </w:rPr>
        <w:t xml:space="preserve">. pozvani su vjerovnici u roku od 45 dana predložiti otvaranje stečajnog postupka nad dužnikom, uz upozorenje na </w:t>
      </w:r>
      <w:r w:rsidR="003D5124">
        <w:rPr>
          <w:rFonts w:hAnsi="Times New Roman" w:ascii="Times New Roman"/>
          <w:szCs w:val="24"/>
          <w:lang w:val="hr-HR"/>
        </w:rPr>
        <w:t>pravne posljedice iz članka 335</w:t>
      </w:r>
      <w:r w:rsidRPr="00AF5490">
        <w:rPr>
          <w:rFonts w:hAnsi="Times New Roman" w:ascii="Times New Roman"/>
          <w:szCs w:val="24"/>
          <w:lang w:val="hr-HR"/>
        </w:rPr>
        <w:t>h. SZ</w:t>
      </w:r>
      <w:r w:rsidR="003D5124">
        <w:rPr>
          <w:rFonts w:hAnsi="Times New Roman" w:ascii="Times New Roman"/>
          <w:szCs w:val="24"/>
          <w:lang w:val="hr-HR"/>
        </w:rPr>
        <w:t>-a</w:t>
      </w:r>
      <w:r w:rsidRPr="00AF5490">
        <w:rPr>
          <w:rFonts w:hAnsi="Times New Roman" w:ascii="Times New Roman"/>
          <w:szCs w:val="24"/>
          <w:lang w:val="hr-HR"/>
        </w:rPr>
        <w:t>.</w:t>
      </w:r>
    </w:p>
    <w:p w:rsidRDefault="00A86F4B" w:rsidP="00F52FF9" w:rsidR="00A86F4B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52FF9" w:rsidP="003D5124" w:rsidR="00F52FF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 xml:space="preserve"> </w:t>
      </w:r>
      <w:r w:rsidR="00A86F4B">
        <w:rPr>
          <w:rFonts w:hAnsi="Times New Roman" w:ascii="Times New Roman"/>
          <w:szCs w:val="24"/>
          <w:lang w:val="hr-HR"/>
        </w:rPr>
        <w:t>Zaključak je objavljen u NN br.</w:t>
      </w:r>
      <w:r w:rsidR="00053F37">
        <w:rPr>
          <w:rFonts w:hAnsi="Times New Roman" w:ascii="Times New Roman"/>
          <w:szCs w:val="24"/>
          <w:lang w:val="hr-HR"/>
        </w:rPr>
        <w:t xml:space="preserve"> 78</w:t>
      </w:r>
      <w:r w:rsidR="0057299A">
        <w:rPr>
          <w:rFonts w:hAnsi="Times New Roman" w:ascii="Times New Roman"/>
          <w:szCs w:val="24"/>
          <w:lang w:val="hr-HR"/>
        </w:rPr>
        <w:t>/</w:t>
      </w:r>
      <w:r w:rsidR="003D5124">
        <w:rPr>
          <w:rFonts w:hAnsi="Times New Roman" w:ascii="Times New Roman"/>
          <w:szCs w:val="24"/>
          <w:lang w:val="hr-HR"/>
        </w:rPr>
        <w:t>15</w:t>
      </w:r>
      <w:r w:rsidRPr="00AF5490">
        <w:rPr>
          <w:rFonts w:hAnsi="Times New Roman" w:ascii="Times New Roman"/>
          <w:szCs w:val="24"/>
          <w:lang w:val="hr-HR"/>
        </w:rPr>
        <w:t xml:space="preserve"> od </w:t>
      </w:r>
      <w:r w:rsidR="00053F37">
        <w:rPr>
          <w:rFonts w:hAnsi="Times New Roman" w:ascii="Times New Roman"/>
          <w:szCs w:val="24"/>
          <w:lang w:val="hr-HR"/>
        </w:rPr>
        <w:t>17</w:t>
      </w:r>
      <w:r w:rsidR="003D5124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>
        <w:rPr>
          <w:rFonts w:hAnsi="Times New Roman" w:ascii="Times New Roman"/>
          <w:szCs w:val="24"/>
          <w:lang w:val="hr-HR"/>
        </w:rPr>
        <w:t xml:space="preserve"> 2015. godine</w:t>
      </w:r>
      <w:r w:rsidRPr="00AF5490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3D5124" w:rsidP="003D5124" w:rsidR="003D5124" w:rsidRPr="00AF54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E621A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 xml:space="preserve">Zaključkom od </w:t>
      </w:r>
      <w:r w:rsidR="00053F37">
        <w:rPr>
          <w:rFonts w:hAnsi="Times New Roman" w:ascii="Times New Roman"/>
          <w:szCs w:val="24"/>
          <w:lang w:val="hr-HR"/>
        </w:rPr>
        <w:t>8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>
        <w:rPr>
          <w:rFonts w:hAnsi="Times New Roman" w:ascii="Times New Roman"/>
          <w:szCs w:val="24"/>
          <w:lang w:val="hr-HR"/>
        </w:rPr>
        <w:t xml:space="preserve"> 2015</w:t>
      </w:r>
      <w:r w:rsidRPr="00AF5490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</w:p>
    <w:p w:rsidRDefault="003D5124" w:rsidP="00F52FF9" w:rsidR="003D512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F52FF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Uprava dužnika je podnijela isti uvidom u koji je utvrđeno da pravna osoba nema imovinu dostatnu niti za pokriće tro</w:t>
      </w:r>
      <w:r w:rsidR="00E621A4">
        <w:rPr>
          <w:rFonts w:hAnsi="Times New Roman" w:ascii="Times New Roman"/>
          <w:szCs w:val="24"/>
          <w:lang w:val="hr-HR"/>
        </w:rPr>
        <w:t>škova postupka, odnosno imovina navedena u tom popisu odnosi se na nenaplativa i zastarjela potraživanja naspram dužnikovih dužnika, te rashodovani klima uređaji.</w:t>
      </w:r>
    </w:p>
    <w:p w:rsidRDefault="00E621A4" w:rsidP="00E621A4" w:rsidR="00E621A4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52FF9" w:rsidP="00F52FF9" w:rsidR="00F52FF9" w:rsidRPr="00AF5490">
      <w:pPr>
        <w:numPr>
          <w:ilvl w:val="12"/>
          <w:numId w:val="0"/>
        </w:numPr>
        <w:ind w:firstLine="720"/>
        <w:jc w:val="both"/>
        <w:outlineLvl w:val="0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Stoga je temeljem odredbe čl.</w:t>
      </w:r>
      <w:r w:rsidR="003D5124">
        <w:rPr>
          <w:rFonts w:hAnsi="Times New Roman" w:ascii="Times New Roman"/>
          <w:szCs w:val="24"/>
          <w:lang w:val="hr-HR"/>
        </w:rPr>
        <w:t xml:space="preserve"> 335</w:t>
      </w:r>
      <w:r w:rsidRPr="00AF5490">
        <w:rPr>
          <w:rFonts w:hAnsi="Times New Roman" w:ascii="Times New Roman"/>
          <w:szCs w:val="24"/>
          <w:lang w:val="hr-HR"/>
        </w:rPr>
        <w:t>h st.</w:t>
      </w:r>
      <w:r w:rsidR="003D5124">
        <w:rPr>
          <w:rFonts w:hAnsi="Times New Roman" w:ascii="Times New Roman"/>
          <w:szCs w:val="24"/>
          <w:lang w:val="hr-HR"/>
        </w:rPr>
        <w:t xml:space="preserve"> </w:t>
      </w:r>
      <w:r w:rsidRPr="00AF5490">
        <w:rPr>
          <w:rFonts w:hAnsi="Times New Roman" w:ascii="Times New Roman"/>
          <w:szCs w:val="24"/>
          <w:lang w:val="hr-HR"/>
        </w:rPr>
        <w:t>2 SZ</w:t>
      </w:r>
      <w:r w:rsidR="003D5124">
        <w:rPr>
          <w:rFonts w:hAnsi="Times New Roman" w:ascii="Times New Roman"/>
          <w:szCs w:val="24"/>
          <w:lang w:val="hr-HR"/>
        </w:rPr>
        <w:t>-a</w:t>
      </w:r>
      <w:r w:rsidRPr="00AF5490">
        <w:rPr>
          <w:rFonts w:hAnsi="Times New Roman" w:ascii="Times New Roman"/>
          <w:szCs w:val="24"/>
          <w:lang w:val="hr-HR"/>
        </w:rPr>
        <w:t xml:space="preserve"> odlučeno kao u izreci rješenja. </w:t>
      </w:r>
    </w:p>
    <w:p w:rsidRDefault="00F52FF9" w:rsidP="00F52FF9" w:rsidR="00F52FF9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</w:p>
    <w:p w:rsidRDefault="00F52FF9" w:rsidP="003D5124" w:rsidR="00F52FF9" w:rsidRPr="00AF5490">
      <w:pPr>
        <w:numPr>
          <w:ilvl w:val="12"/>
          <w:numId w:val="0"/>
        </w:numPr>
        <w:jc w:val="center"/>
        <w:outlineLvl w:val="0"/>
        <w:rPr>
          <w:rFonts w:hAnsi="Times New Roman" w:ascii="Times New Roman"/>
          <w:szCs w:val="24"/>
        </w:rPr>
      </w:pPr>
      <w:r w:rsidRPr="00AF5490">
        <w:rPr>
          <w:rFonts w:hAnsi="Times New Roman" w:ascii="Times New Roman"/>
          <w:szCs w:val="24"/>
          <w:lang w:val="hr-HR"/>
        </w:rPr>
        <w:t xml:space="preserve">U  Zagrebu </w:t>
      </w:r>
      <w:r w:rsidR="00053F37">
        <w:rPr>
          <w:rFonts w:hAnsi="Times New Roman" w:ascii="Times New Roman"/>
          <w:szCs w:val="24"/>
          <w:lang w:val="hr-HR"/>
        </w:rPr>
        <w:t>30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3D5124">
        <w:rPr>
          <w:rFonts w:hAnsi="Times New Roman" w:ascii="Times New Roman"/>
          <w:szCs w:val="24"/>
          <w:lang w:val="hr-HR"/>
        </w:rPr>
        <w:t>studenog</w:t>
      </w:r>
      <w:r w:rsidR="0057299A">
        <w:rPr>
          <w:rFonts w:hAnsi="Times New Roman" w:ascii="Times New Roman"/>
          <w:szCs w:val="24"/>
          <w:lang w:val="hr-HR"/>
        </w:rPr>
        <w:t xml:space="preserve"> </w:t>
      </w:r>
      <w:r w:rsidR="003D5124">
        <w:rPr>
          <w:rFonts w:hAnsi="Times New Roman" w:ascii="Times New Roman"/>
          <w:szCs w:val="24"/>
          <w:lang w:val="hr-HR"/>
        </w:rPr>
        <w:t>2015</w:t>
      </w:r>
      <w:r w:rsidRPr="00AF5490">
        <w:rPr>
          <w:rFonts w:hAnsi="Times New Roman" w:ascii="Times New Roman"/>
          <w:szCs w:val="24"/>
          <w:lang w:val="hr-HR"/>
        </w:rPr>
        <w:t>.</w:t>
      </w:r>
      <w:r w:rsidRPr="00AF5490">
        <w:rPr>
          <w:rFonts w:hAnsi="Times New Roman" w:ascii="Times New Roman"/>
          <w:szCs w:val="24"/>
        </w:rPr>
        <w:tab/>
      </w:r>
    </w:p>
    <w:p w:rsidRDefault="003D5124" w:rsidP="003D5124" w:rsidR="00F52FF9" w:rsidRPr="00AF5490">
      <w:pPr>
        <w:pStyle w:val="Tijeloteksta"/>
        <w:ind w:left="5760"/>
        <w:jc w:val="center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 w:rsidR="00F52FF9" w:rsidRPr="00AF5490">
        <w:rPr>
          <w:rFonts w:hAnsi="Times New Roman" w:ascii="Times New Roman"/>
          <w:szCs w:val="24"/>
        </w:rPr>
        <w:t>SUDAC:</w:t>
      </w:r>
    </w:p>
    <w:p w:rsidRDefault="00F52FF9" w:rsidP="003D5124" w:rsidR="00F52FF9" w:rsidRPr="00AF5490">
      <w:pPr>
        <w:pStyle w:val="Tijeloteksta"/>
        <w:ind w:left="5760"/>
        <w:jc w:val="right"/>
        <w:outlineLvl w:val="0"/>
        <w:rPr>
          <w:rFonts w:hAnsi="Times New Roman" w:ascii="Times New Roman"/>
          <w:szCs w:val="24"/>
        </w:rPr>
      </w:pPr>
      <w:r w:rsidRPr="00AF5490">
        <w:rPr>
          <w:rFonts w:hAnsi="Times New Roman" w:ascii="Times New Roman"/>
          <w:szCs w:val="24"/>
        </w:rPr>
        <w:t xml:space="preserve">    </w:t>
      </w:r>
      <w:r w:rsidR="003D5124">
        <w:rPr>
          <w:rFonts w:hAnsi="Times New Roman" w:ascii="Times New Roman"/>
          <w:szCs w:val="24"/>
        </w:rPr>
        <w:t xml:space="preserve"> </w:t>
      </w:r>
      <w:r w:rsidRPr="00AF5490">
        <w:rPr>
          <w:rFonts w:hAnsi="Times New Roman" w:ascii="Times New Roman"/>
          <w:szCs w:val="24"/>
        </w:rPr>
        <w:t>Nevenka Siladi Rstić</w:t>
      </w:r>
      <w:r w:rsidR="003D5124">
        <w:rPr>
          <w:rFonts w:hAnsi="Times New Roman" w:ascii="Times New Roman"/>
          <w:szCs w:val="24"/>
        </w:rPr>
        <w:t xml:space="preserve">, v. r. </w:t>
      </w:r>
    </w:p>
    <w:p w:rsidRDefault="00F52FF9" w:rsidP="00F52FF9" w:rsidR="00F52FF9" w:rsidRPr="003D5124">
      <w:pPr>
        <w:numPr>
          <w:ilvl w:val="12"/>
          <w:numId w:val="0"/>
        </w:num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3D512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52FF9" w:rsidP="00F52FF9" w:rsidR="00F52FF9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3D5124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3D5124" w:rsidP="00F52FF9" w:rsidR="003D5124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D5124" w:rsidP="00F677AE" w:rsidR="003D5124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3D5124" w:rsidP="00640526" w:rsidR="003D5124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53F37">
        <w:rPr>
          <w:rFonts w:hAnsi="Times New Roman" w:ascii="Times New Roman"/>
          <w:szCs w:val="24"/>
          <w:lang w:val="hr-HR"/>
        </w:rPr>
        <w:t>Zagreb, Albrechtova 42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053F37">
        <w:rPr>
          <w:rFonts w:hAnsi="Times New Roman" w:ascii="Times New Roman"/>
          <w:szCs w:val="24"/>
          <w:lang w:val="hr-HR"/>
        </w:rPr>
        <w:t>OPUS ORBIS</w:t>
      </w:r>
      <w:r w:rsidRPr="00F037EB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>,  na adresu sjedišta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053F37">
        <w:rPr>
          <w:rFonts w:hAnsi="Times New Roman" w:ascii="Times New Roman"/>
          <w:szCs w:val="24"/>
        </w:rPr>
        <w:t>Petra Gjurašić, Zagreb, Petrinjska 28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F52FF9" w:rsidP="00F52FF9" w:rsidR="00F52FF9" w:rsidRPr="00AF549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F52FF9" w:rsidP="00F52FF9" w:rsidR="00F52FF9" w:rsidRPr="00AF5490">
      <w:pPr>
        <w:jc w:val="both"/>
        <w:rPr>
          <w:sz w:val="22"/>
          <w:lang w:val="hr-HR"/>
        </w:rPr>
      </w:pPr>
    </w:p>
    <w:p w:rsidRDefault="00F52FF9" w:rsidP="00F52FF9" w:rsidR="00F52FF9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3144A" w:rsidP="0013144A" w:rsidR="0013144A" w:rsidRPr="00797394">
      <w:pPr>
        <w:rPr>
          <w:rFonts w:hAnsi="Times New Roman" w:ascii="Times New Roman"/>
          <w:szCs w:val="24"/>
        </w:rPr>
      </w:pPr>
    </w:p>
    <w:p w:rsidRDefault="006402C1" w:rsidP="006402C1" w:rsidR="006402C1">
      <w:pPr>
        <w:jc w:val="both"/>
        <w:rPr>
          <w:sz w:val="22"/>
        </w:rPr>
      </w:pPr>
    </w:p>
    <w:p w:rsidRDefault="0016681D" w:rsidP="0016681D" w:rsidR="0016681D" w:rsidRPr="008B7265">
      <w:pPr>
        <w:numPr>
          <w:ilvl w:val="12"/>
          <w:numId w:val="0"/>
        </w:numPr>
        <w:jc w:val="both"/>
        <w:rPr>
          <w:rFonts w:hAnsi="Times New Roman" w:ascii="Times New Roman"/>
          <w:szCs w:val="24"/>
        </w:rPr>
      </w:pPr>
    </w:p>
    <w:sectPr w:rsidSect="003D5124" w:rsidR="0016681D" w:rsidRPr="008B726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124" w:rsidP="003D5124" w:rsidR="003D5124">
      <w:r>
        <w:separator/>
      </w:r>
    </w:p>
  </w:endnote>
  <w:endnote w:id="0" w:type="continuationSeparator">
    <w:p w:rsidRDefault="003D5124" w:rsidP="003D5124" w:rsidR="003D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124" w:rsidP="003D5124" w:rsidR="003D5124">
      <w:r>
        <w:separator/>
      </w:r>
    </w:p>
  </w:footnote>
  <w:footnote w:id="0" w:type="continuationSeparator">
    <w:p w:rsidRDefault="003D5124" w:rsidP="003D5124" w:rsidR="003D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124" w:rsidR="003D5124" w:rsidRPr="003D5124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561750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D5124" w:rsidP="003D5124" w:rsidR="003D5124">
    <w:pPr>
      <w:pStyle w:val="Zaglavlje"/>
      <w:tabs>
        <w:tab w:pos="9072" w:val="clear"/>
        <w:tab w:pos="9498" w:val="right"/>
      </w:tabs>
    </w:pPr>
    <w:r>
      <w:tab/>
    </w:r>
    <w:r>
      <w:tab/>
    </w:r>
    <w:r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053F37">
      <w:rPr>
        <w:rFonts w:hAnsi="Times New Roman" w:ascii="Times New Roman"/>
        <w:szCs w:val="24"/>
        <w:lang w:val="hr-HR"/>
      </w:rPr>
      <w:t>447</w:t>
    </w:r>
    <w:r w:rsidRPr="004A2CB7">
      <w:rPr>
        <w:rFonts w:hAnsi="Times New Roman" w:ascii="Times New Roman"/>
        <w:szCs w:val="24"/>
        <w:lang w:val="hr-HR"/>
      </w:rPr>
      <w:t>/</w:t>
    </w:r>
    <w:r w:rsidR="00053F37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053F37">
      <w:rPr>
        <w:rFonts w:hAnsi="Times New Roman" w:ascii="Times New Roman"/>
        <w:sz w:val="20"/>
        <w:szCs w:val="24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Pr="004A2CB7">
      <w:rPr>
        <w:rFonts w:hAnsi="Times New Roman" w:ascii="Times New Roman"/>
        <w:szCs w:val="24"/>
        <w:lang w:val="hr-HR"/>
      </w:rPr>
      <w:t>St-</w:t>
    </w:r>
    <w:r w:rsidR="00053F37">
      <w:rPr>
        <w:rFonts w:hAnsi="Times New Roman" w:ascii="Times New Roman"/>
        <w:szCs w:val="24"/>
        <w:lang w:val="hr-HR"/>
      </w:rPr>
      <w:t>447</w:t>
    </w:r>
    <w:r w:rsidRPr="004A2CB7">
      <w:rPr>
        <w:rFonts w:hAnsi="Times New Roman" w:ascii="Times New Roman"/>
        <w:szCs w:val="24"/>
        <w:lang w:val="hr-HR"/>
      </w:rPr>
      <w:t>/</w:t>
    </w:r>
    <w:r w:rsidR="00053F37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053F37">
      <w:rPr>
        <w:rFonts w:hAnsi="Times New Roman" w:ascii="Times New Roman"/>
        <w:sz w:val="20"/>
        <w:szCs w:val="24"/>
        <w:lang w:val="hr-HR"/>
      </w:rPr>
      <w:t>8</w:t>
    </w: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D5124" w:rsidP="003D5124" w:rsidR="003D51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D5124" w:rsidP="003D5124" w:rsidR="003D5124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F37"/>
    <w:rsid w:val="000B609B"/>
    <w:rsid w:val="000C4158"/>
    <w:rsid w:val="00110A4F"/>
    <w:rsid w:val="00112B50"/>
    <w:rsid w:val="0012093A"/>
    <w:rsid w:val="0013144A"/>
    <w:rsid w:val="00144236"/>
    <w:rsid w:val="0016681D"/>
    <w:rsid w:val="00182088"/>
    <w:rsid w:val="00185240"/>
    <w:rsid w:val="00197543"/>
    <w:rsid w:val="00285460"/>
    <w:rsid w:val="002F0B9E"/>
    <w:rsid w:val="003136C1"/>
    <w:rsid w:val="00394FED"/>
    <w:rsid w:val="003C5296"/>
    <w:rsid w:val="003D5124"/>
    <w:rsid w:val="003E625C"/>
    <w:rsid w:val="004148D8"/>
    <w:rsid w:val="0055248D"/>
    <w:rsid w:val="0055662B"/>
    <w:rsid w:val="00561750"/>
    <w:rsid w:val="0057299A"/>
    <w:rsid w:val="00593272"/>
    <w:rsid w:val="005940E9"/>
    <w:rsid w:val="005B378D"/>
    <w:rsid w:val="005C6756"/>
    <w:rsid w:val="005D1713"/>
    <w:rsid w:val="005E3D9F"/>
    <w:rsid w:val="006108F3"/>
    <w:rsid w:val="006356C5"/>
    <w:rsid w:val="006402C1"/>
    <w:rsid w:val="00653B56"/>
    <w:rsid w:val="00677410"/>
    <w:rsid w:val="006C0E75"/>
    <w:rsid w:val="006C3103"/>
    <w:rsid w:val="006E6FBC"/>
    <w:rsid w:val="00797394"/>
    <w:rsid w:val="007A29F9"/>
    <w:rsid w:val="007D30BA"/>
    <w:rsid w:val="008976F2"/>
    <w:rsid w:val="008B7265"/>
    <w:rsid w:val="008C3106"/>
    <w:rsid w:val="00997BA9"/>
    <w:rsid w:val="00A13AD0"/>
    <w:rsid w:val="00A74235"/>
    <w:rsid w:val="00A86F4B"/>
    <w:rsid w:val="00A95334"/>
    <w:rsid w:val="00AA25DC"/>
    <w:rsid w:val="00AB7883"/>
    <w:rsid w:val="00B03169"/>
    <w:rsid w:val="00B161C7"/>
    <w:rsid w:val="00B5673D"/>
    <w:rsid w:val="00B80504"/>
    <w:rsid w:val="00B87C4D"/>
    <w:rsid w:val="00BF325E"/>
    <w:rsid w:val="00C0075F"/>
    <w:rsid w:val="00C80719"/>
    <w:rsid w:val="00C816DF"/>
    <w:rsid w:val="00CF2939"/>
    <w:rsid w:val="00D45953"/>
    <w:rsid w:val="00E3623F"/>
    <w:rsid w:val="00E53018"/>
    <w:rsid w:val="00E621A4"/>
    <w:rsid w:val="00EB2385"/>
    <w:rsid w:val="00EE5750"/>
    <w:rsid w:val="00EF26DE"/>
    <w:rsid w:val="00F13420"/>
    <w:rsid w:val="00F37DC3"/>
    <w:rsid w:val="00F52FF9"/>
    <w:rsid w:val="00F613C4"/>
    <w:rsid w:val="00F62656"/>
    <w:rsid w:val="00F62A72"/>
    <w:rsid w:val="00F70F21"/>
    <w:rsid w:val="00F915C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3D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12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D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51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53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7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7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7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7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3D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12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D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51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53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7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7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7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7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67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St-447/2015-8</izvorni_sadrzaj>
    <derivirana_varijabla naziv="DomainObject.Oznaka_1">St-447/2015-8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ORBIS d.o.o. zastupanog po punomoćniku Luka Zlovečera</izvorni_sadrzaj>
    <derivirana_varijabla naziv="DomainObject.Predmet.ProtustrankaFormated_1">  OPUS ORBIS d.o.o. zastupanog po punomoćniku Luka Zlovečera</derivirana_varijabla>
  </DomainObject.Predmet.ProtustrankaFormated>
  <DomainObject.Predmet.ProtustrankaFormatedOIB>
    <izvorni_sadrzaj>  OPUS ORBIS d.o.o., OIB 91971577226 zastupanog po punomoćniku Luka Zlovečera</izvorni_sadrzaj>
    <derivirana_varijabla naziv="DomainObject.Predmet.ProtustrankaFormatedOIB_1">  OPUS ORBIS d.o.o., OIB 91971577226 zastupanog po punomoćniku Luka Zlovečera</derivirana_varijabla>
  </DomainObject.Predmet.ProtustrankaFormatedOIB>
  <DomainObject.Predmet.ProtustrankaFormatedWithAdress>
    <izvorni_sadrzaj> OPUS ORBIS d.o.o., Vlade Prekrata 39, 10000 Zagreb zastupanog po punomoćniku Luka Zlovečera</izvorni_sadrzaj>
    <derivirana_varijabla naziv="DomainObject.Predmet.ProtustrankaFormatedWithAdress_1"> OPUS ORBIS d.o.o., Vlade Prekrata 39, 10000 Zagreb zastupanog po punomoćniku Luka Zlovečera</derivirana_varijabla>
  </DomainObject.Predmet.ProtustrankaFormatedWithAdress>
  <DomainObject.Predmet.ProtustrankaFormatedWithAdressOIB>
    <izvorni_sadrzaj> OPUS ORBIS d.o.o., OIB 91971577226, Vlade Prekrata 39, 10000 Zagreb zastupanog po punomoćniku Luka Zlovečera</izvorni_sadrzaj>
    <derivirana_varijabla naziv="DomainObject.Predmet.ProtustrankaFormatedWithAdressOIB_1"> OPUS ORBIS d.o.o., OIB 91971577226, Vlade Prekrata 39, 10000 Zagreb zastupanog po punomoćniku Luka Zlovečera</derivirana_varijabla>
  </DomainObject.Predmet.ProtustrankaFormatedWithAdressOIB>
  <DomainObject.Predmet.ProtustrankaWithAdress>
    <izvorni_sadrzaj>OPUS ORBIS d.o.o. Vlade Prekrata 39, 10000 Zagreb</izvorni_sadrzaj>
    <derivirana_varijabla naziv="DomainObject.Predmet.ProtustrankaWithAdress_1">OPUS ORBIS d.o.o. Vlade Prekrata 39, 10000 Zagreb</derivirana_varijabla>
  </DomainObject.Predmet.ProtustrankaWithAdress>
  <DomainObject.Predmet.ProtustrankaWithAdressOIB>
    <izvorni_sadrzaj>OPUS ORBIS d.o.o., OIB 91971577226, Vlade Prekrata 39, 10000 Zagreb</izvorni_sadrzaj>
    <derivirana_varijabla naziv="DomainObject.Predmet.ProtustrankaWithAdressOIB_1">OPUS ORBIS d.o.o., OIB 91971577226, Vlade Prekrata 39, 10000 Zagreb</derivirana_varijabla>
  </DomainObject.Predmet.ProtustrankaWithAdressOIB>
  <DomainObject.Predmet.ProtustrankaNazivFormated>
    <izvorni_sadrzaj>OPUS ORBIS d.o.o.</izvorni_sadrzaj>
    <derivirana_varijabla naziv="DomainObject.Predmet.ProtustrankaNazivFormated_1">OPUS ORBIS d.o.o.</derivirana_varijabla>
  </DomainObject.Predmet.ProtustrankaNazivFormated>
  <DomainObject.Predmet.ProtustrankaNazivFormatedOIB>
    <izvorni_sadrzaj>OPUS ORBIS d.o.o., OIB 91971577226</izvorni_sadrzaj>
    <derivirana_varijabla naziv="DomainObject.Predmet.ProtustrankaNazivFormatedOIB_1">OPUS ORBIS d.o.o., OIB 91971577226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Albrechotva 42, 10000 Zagreb</izvorni_sadrzaj>
    <derivirana_varijabla naziv="DomainObject.Predmet.StrankaFormatedWithAdress_1"> RH MF Porezna uprava, Područni ured Zagreb, Albrechotva 42, 10000 Zagreb</derivirana_varijabla>
  </DomainObject.Predmet.StrankaFormatedWithAdress>
  <DomainObject.Predmet.StrankaFormatedWithAdressOIB>
    <izvorni_sadrzaj> RH MF Porezna uprava, Područni ured Zagreb, OIB 18683136487, Albrechotva 42, 10000 Zagreb</izvorni_sadrzaj>
    <derivirana_varijabla naziv="DomainObject.Predmet.StrankaFormatedWithAdressOIB_1"> RH MF Porezna uprava, Područni ured Zagreb, OIB 18683136487, Albrechotva 42, 10000 Zagreb</derivirana_varijabla>
  </DomainObject.Predmet.StrankaFormatedWithAdressOIB>
  <DomainObject.Predmet.StrankaWithAdress>
    <izvorni_sadrzaj>RH MF Porezna uprava, Područni ured Zagreb Albrechotva 42,10000 Zagreb</izvorni_sadrzaj>
    <derivirana_varijabla naziv="DomainObject.Predmet.StrankaWithAdress_1">RH MF Porezna uprava, Područni ured Zagreb Albrechotva 42,10000 Zagreb</derivirana_varijabla>
  </DomainObject.Predmet.StrankaWithAdress>
  <DomainObject.Predmet.StrankaWithAdressOIB>
    <izvorni_sadrzaj>RH MF Porezna uprava, Područni ured Zagreb, OIB 18683136487, Albrechotva 42,10000 Zagreb</izvorni_sadrzaj>
    <derivirana_varijabla naziv="DomainObject.Predmet.StrankaWithAdressOIB_1">RH MF Porezna uprava, Područni ured Zagreb, OIB 18683136487, Albrechotva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Albrechotva 42, 10000 Zagreb</item>
    </izvorni_sadrzaj>
    <derivirana_varijabla naziv="DomainObject.Predmet.StrankaListFormatedWithAdress_1">
      <item>RH MF Porezna uprava, Područni ured Zagreb, Albrechotva 42, 10000 Zagreb</item>
    </derivirana_varijabla>
  </DomainObject.Predmet.StrankaListFormatedWithAdress>
  <DomainObject.Predmet.StrankaListFormatedWithAdressOIB>
    <izvorni_sadrzaj>
      <item>RH MF Porezna uprava, Područni ured Zagreb, OIB 18683136487, Albrechotva 42, 10000 Zagreb</item>
    </izvorni_sadrzaj>
    <derivirana_varijabla naziv="DomainObject.Predmet.StrankaListFormatedWithAdressOIB_1">
      <item>RH MF Porezna uprava, Područni ured Zagreb, OIB 18683136487, Albrechotva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OPUS ORBIS d.o.o. zastupanog po punomoćniku Luka Zlovečera</item>
    </izvorni_sadrzaj>
    <derivirana_varijabla naziv="DomainObject.Predmet.ProtuStrankaListFormated_1">
      <item>OPUS ORBIS d.o.o. zastupanog po punomoćniku Luka Zlovečera</item>
    </derivirana_varijabla>
  </DomainObject.Predmet.ProtuStrankaListFormated>
  <DomainObject.Predmet.ProtuStrankaListFormatedOIB>
    <izvorni_sadrzaj>
      <item>OPUS ORBIS d.o.o., OIB 91971577226 zastupanog po punomoćniku Luka Zlovečera</item>
    </izvorni_sadrzaj>
    <derivirana_varijabla naziv="DomainObject.Predmet.ProtuStrankaListFormatedOIB_1">
      <item>OPUS ORBIS d.o.o., OIB 91971577226 zastupanog po punomoćniku Luka Zlovečera</item>
    </derivirana_varijabla>
  </DomainObject.Predmet.ProtuStrankaListFormatedOIB>
  <DomainObject.Predmet.ProtuStrankaListFormatedWithAdress>
    <izvorni_sadrzaj>
      <item>OPUS ORBIS d.o.o., Vlade Prekrata 39, 10000 Zagreb zastupanog po punomoćniku Luka Zlovečera</item>
    </izvorni_sadrzaj>
    <derivirana_varijabla naziv="DomainObject.Predmet.ProtuStrankaListFormatedWithAdress_1">
      <item>OPUS ORBIS d.o.o., Vlade Prekrata 39, 10000 Zagreb zastupanog po punomoćniku Luka Zlovečera</item>
    </derivirana_varijabla>
  </DomainObject.Predmet.ProtuStrankaListFormatedWithAdress>
  <DomainObject.Predmet.ProtuStrankaListFormatedWithAdressOIB>
    <izvorni_sadrzaj>
      <item>OPUS ORBIS d.o.o., OIB 91971577226, Vlade Prekrata 39, 10000 Zagreb zastupanog po punomoćniku Luka Zlovečera</item>
    </izvorni_sadrzaj>
    <derivirana_varijabla naziv="DomainObject.Predmet.ProtuStrankaListFormatedWithAdressOIB_1">
      <item>OPUS ORBIS d.o.o., OIB 91971577226, Vlade Prekrata 39, 10000 Zagreb zastupanog po punomoćniku Luka Zlovečera</item>
    </derivirana_varijabla>
  </DomainObject.Predmet.ProtuStrankaListFormatedWithAdressOIB>
  <DomainObject.Predmet.ProtuStrankaListNazivFormated>
    <izvorni_sadrzaj>
      <item>OPUS ORBIS d.o.o.</item>
    </izvorni_sadrzaj>
    <derivirana_varijabla naziv="DomainObject.Predmet.ProtuStrankaListNazivFormated_1">
      <item>OPUS ORBIS d.o.o.</item>
    </derivirana_varijabla>
  </DomainObject.Predmet.ProtuStrankaListNazivFormated>
  <DomainObject.Predmet.ProtuStrankaListNazivFormatedOIB>
    <izvorni_sadrzaj>
      <item>OPUS ORBIS d.o.o., OIB 91971577226</item>
    </izvorni_sadrzaj>
    <derivirana_varijabla naziv="DomainObject.Predmet.ProtuStrankaListNazivFormatedOIB_1">
      <item>OPUS ORBIS d.o.o., OIB 91971577226</item>
    </derivirana_varijabla>
  </DomainObject.Predmet.ProtuStrankaListNazivFormatedOIB>
  <DomainObject.Predmet.OstaliListFormated>
    <izvorni_sadrzaj>
      <item>Luka Zlovečera punomoćnik sudionika u postupku OPUS ORBIS d.o.o.</item>
    </izvorni_sadrzaj>
    <derivirana_varijabla naziv="DomainObject.Predmet.OstaliListFormated_1">
      <item>Luka Zlovečera punomoćnik sudionika u postupku OPUS ORBIS d.o.o.</item>
    </derivirana_varijabla>
  </DomainObject.Predmet.OstaliListFormated>
  <DomainObject.Predmet.OstaliListFormatedOIB>
    <izvorni_sadrzaj>
      <item>Luka Zlovečera, OIB 63916614417 punomoćnik sudionika u postupku OPUS ORBIS d.o.o.</item>
    </izvorni_sadrzaj>
    <derivirana_varijabla naziv="DomainObject.Predmet.OstaliListFormatedOIB_1">
      <item>Luka Zlovečera, OIB 63916614417 punomoćnik sudionika u postupku OPUS ORBIS d.o.o.</item>
    </derivirana_varijabla>
  </DomainObject.Predmet.OstaliListFormatedOIB>
  <DomainObject.Predmet.OstaliListFormatedWithAdress>
    <izvorni_sadrzaj>
      <item>Luka Zlovečera, Prekratova 39, 10000 Zagreb punomoćnik sudionika u postupku OPUS ORBIS d.o.o.</item>
    </izvorni_sadrzaj>
    <derivirana_varijabla naziv="DomainObject.Predmet.OstaliListFormatedWithAdress_1">
      <item>Luka Zlovečera, Prekratova 39, 10000 Zagreb punomoćnik sudionika u postupku OPUS ORBIS d.o.o.</item>
    </derivirana_varijabla>
  </DomainObject.Predmet.OstaliListFormatedWithAdress>
  <DomainObject.Predmet.OstaliListFormatedWithAdressOIB>
    <izvorni_sadrzaj>
      <item>Luka Zlovečera, OIB 63916614417, Prekratova 39, 10000 Zagreb punomoćnik sudionika u postupku OPUS ORBIS d.o.o.</item>
    </izvorni_sadrzaj>
    <derivirana_varijabla naziv="DomainObject.Predmet.OstaliListFormatedWithAdressOIB_1">
      <item>Luka Zlovečera, OIB 63916614417, Prekratova 39, 10000 Zagreb punomoćnik sudionika u postupku OPUS ORBIS d.o.o.</item>
    </derivirana_varijabla>
  </DomainObject.Predmet.OstaliListFormatedWithAdressOIB>
  <DomainObject.Predmet.OstaliListNazivFormated>
    <izvorni_sadrzaj>
      <item>Luka Zlovečera</item>
    </izvorni_sadrzaj>
    <derivirana_varijabla naziv="DomainObject.Predmet.OstaliListNazivFormated_1">
      <item>Luka Zlovečera</item>
    </derivirana_varijabla>
  </DomainObject.Predmet.OstaliListNazivFormated>
  <DomainObject.Predmet.OstaliListNazivFormatedOIB>
    <izvorni_sadrzaj>
      <item>Luka Zlovečera, OIB 63916614417</item>
    </izvorni_sadrzaj>
    <derivirana_varijabla naziv="DomainObject.Predmet.OstaliListNazivFormatedOIB_1">
      <item>Luka Zlovečera, OIB 63916614417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St-447/2015-8</izvorni_sadrzaj>
    <derivirana_varijabla naziv="DomainObject.PoslovniBrojDokumenta_1">St-447/2015-8</derivirana_varijabla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OPUS ORBIS d.o.o.</izvorni_sadrzaj>
    <derivirana_varijabla naziv="DomainObject.Predmet.ProtustrankaIDrugi_1">OPUS ORBIS d.o.o.</derivirana_varijabla>
  </DomainObject.Predmet.ProtustrankaIDrugi>
  <DomainObject.Predmet.StrankaIDrugiAdressOIB>
    <izvorni_sadrzaj>RH MF Porezna uprava, Područni ured Zagreb, OIB 18683136487, Albrechotva 42, 10000 Zagreb</izvorni_sadrzaj>
    <derivirana_varijabla naziv="DomainObject.Predmet.StrankaIDrugiAdressOIB_1">RH MF Porezna uprava, Područni ured Zagreb, OIB 18683136487, Albrechotva 42, 10000 Zagreb</derivirana_varijabla>
  </DomainObject.Predmet.StrankaIDrugiAdressOIB>
  <DomainObject.Predmet.ProtustrankaIDrugiAdressOIB>
    <izvorni_sadrzaj>OPUS ORBIS d.o.o., OIB 91971577226, Vlade Prekrata 39, 10000 Zagreb</izvorni_sadrzaj>
    <derivirana_varijabla naziv="DomainObject.Predmet.ProtustrankaIDrugiAdressOIB_1">OPUS ORBIS d.o.o., OIB 91971577226, Vlade Prekrata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OPUS ORBIS d.o.o.</item>
      <item>RH MF Porezna uprava, Područni ured Zagreb</item>
      <item>Luka Zlovečera</item>
    </izvorni_sadrzaj>
    <derivirana_varijabla naziv="DomainObject.Predmet.SudioniciListNaziv_1">
      <item>OPUS ORBIS d.o.o.</item>
      <item>RH MF Porezna uprava, Područni ured Zagreb</item>
      <item>Luka Zlovečera</item>
    </derivirana_varijabla>
  </DomainObject.Predmet.SudioniciListNaziv>
  <DomainObject.Predmet.SudioniciListAdressOIB>
    <izvorni_sadrzaj>
      <item>OPUS ORBIS d.o.o., OIB 91971577226, Vlade Prekrata 39,10000 Zagreb</item>
      <item>RH MF Porezna uprava, Područni ured Zagreb, OIB 18683136487, Albrechotva 42,10000 Zagreb</item>
      <item>Luka Zlovečera, OIB 63916614417, Prekratova 39,10000 Zagreb</item>
    </izvorni_sadrzaj>
    <derivirana_varijabla naziv="DomainObject.Predmet.SudioniciListAdressOIB_1">
      <item>OPUS ORBIS d.o.o., OIB 91971577226, Vlade Prekrata 39,10000 Zagreb</item>
      <item>RH MF Porezna uprava, Područni ured Zagreb, OIB 18683136487, Albrechotva 42,10000 Zagreb</item>
      <item>Luka Zlovečera, OIB 63916614417, Prekratova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91971577226</item>
      <item>, OIB 18683136487</item>
      <item>, OIB 63916614417</item>
    </izvorni_sadrzaj>
    <derivirana_varijabla naziv="DomainObject.Predmet.SudioniciListNazivOIB_1">
      <item>, OIB 91971577226</item>
      <item>, OIB 18683136487</item>
      <item>, OIB 63916614417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520</properties:Words>
  <properties:Characters>2767</properties:Characters>
  <properties:Lines>86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2015-11-30T12:14:00Z</dcterms:created>
  <dc:creator>Sudsko vijeæe</dc:creator>
  <cp:lastModifiedBy>Ana Brlek</cp:lastModifiedBy>
  <cp:lastPrinted>2015-11-30T12:19:00Z</cp:lastPrinted>
  <dcterms:modified xmlns:xsi="http://www.w3.org/2001/XMLSchema-instance" xsi:type="dcterms:W3CDTF">2015-11-30T12:19:00Z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